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F13" w:rsidRPr="00833EAE" w:rsidRDefault="00E42F13" w:rsidP="00865D5A">
      <w:pPr>
        <w:spacing w:line="240" w:lineRule="auto"/>
        <w:jc w:val="center"/>
        <w:rPr>
          <w:b/>
          <w:sz w:val="32"/>
          <w:szCs w:val="32"/>
        </w:rPr>
      </w:pPr>
      <w:r w:rsidRPr="00833EAE">
        <w:rPr>
          <w:b/>
          <w:sz w:val="32"/>
          <w:szCs w:val="32"/>
        </w:rPr>
        <w:t xml:space="preserve">С Т Е Н О Г Р А М </w:t>
      </w:r>
      <w:proofErr w:type="spellStart"/>
      <w:proofErr w:type="gramStart"/>
      <w:r w:rsidRPr="00833EAE">
        <w:rPr>
          <w:b/>
          <w:sz w:val="32"/>
          <w:szCs w:val="32"/>
        </w:rPr>
        <w:t>М</w:t>
      </w:r>
      <w:proofErr w:type="spellEnd"/>
      <w:proofErr w:type="gramEnd"/>
      <w:r w:rsidRPr="00833EAE">
        <w:rPr>
          <w:b/>
          <w:sz w:val="32"/>
          <w:szCs w:val="32"/>
        </w:rPr>
        <w:t xml:space="preserve"> А</w:t>
      </w:r>
    </w:p>
    <w:p w:rsidR="00E42F13" w:rsidRPr="00423A72" w:rsidRDefault="00E42F13" w:rsidP="00865D5A">
      <w:pPr>
        <w:spacing w:line="240" w:lineRule="auto"/>
        <w:jc w:val="center"/>
        <w:rPr>
          <w:b/>
          <w:szCs w:val="40"/>
        </w:rPr>
      </w:pPr>
    </w:p>
    <w:p w:rsidR="00E42F13" w:rsidRDefault="00E42F13" w:rsidP="00865D5A">
      <w:pPr>
        <w:spacing w:line="240" w:lineRule="auto"/>
        <w:jc w:val="center"/>
        <w:rPr>
          <w:b/>
          <w:szCs w:val="40"/>
        </w:rPr>
      </w:pPr>
      <w:r>
        <w:rPr>
          <w:b/>
          <w:szCs w:val="40"/>
        </w:rPr>
        <w:t>б</w:t>
      </w:r>
      <w:r w:rsidRPr="00423A72">
        <w:rPr>
          <w:b/>
          <w:szCs w:val="40"/>
        </w:rPr>
        <w:t>рифинг</w:t>
      </w:r>
      <w:r>
        <w:rPr>
          <w:b/>
          <w:szCs w:val="40"/>
        </w:rPr>
        <w:t xml:space="preserve">а по итогам работы </w:t>
      </w:r>
      <w:r w:rsidRPr="00423A72">
        <w:rPr>
          <w:b/>
          <w:szCs w:val="40"/>
        </w:rPr>
        <w:t xml:space="preserve"> Ком</w:t>
      </w:r>
      <w:r>
        <w:rPr>
          <w:b/>
          <w:szCs w:val="40"/>
        </w:rPr>
        <w:t>итета Г</w:t>
      </w:r>
      <w:r w:rsidRPr="00423A72">
        <w:rPr>
          <w:b/>
          <w:szCs w:val="40"/>
        </w:rPr>
        <w:t>осударственной Думы по федеративному устройству</w:t>
      </w:r>
      <w:r>
        <w:rPr>
          <w:b/>
          <w:szCs w:val="40"/>
        </w:rPr>
        <w:t xml:space="preserve"> и вопросам местного самоуправления в  период весенней сессии 2018 года</w:t>
      </w:r>
    </w:p>
    <w:p w:rsidR="00E42F13" w:rsidRPr="00423A72" w:rsidRDefault="00E42F13" w:rsidP="00865D5A">
      <w:pPr>
        <w:spacing w:line="240" w:lineRule="auto"/>
        <w:jc w:val="center"/>
        <w:rPr>
          <w:b/>
          <w:szCs w:val="40"/>
        </w:rPr>
      </w:pPr>
    </w:p>
    <w:p w:rsidR="00E42F13" w:rsidRPr="00423A72" w:rsidRDefault="00E42F13" w:rsidP="00865D5A">
      <w:pPr>
        <w:spacing w:line="240" w:lineRule="auto"/>
        <w:jc w:val="center"/>
        <w:rPr>
          <w:b/>
          <w:szCs w:val="40"/>
        </w:rPr>
      </w:pPr>
      <w:r w:rsidRPr="00423A72">
        <w:rPr>
          <w:b/>
          <w:szCs w:val="40"/>
        </w:rPr>
        <w:t>Здан</w:t>
      </w:r>
      <w:r>
        <w:rPr>
          <w:b/>
          <w:szCs w:val="40"/>
        </w:rPr>
        <w:t xml:space="preserve">ие </w:t>
      </w:r>
      <w:proofErr w:type="gramStart"/>
      <w:r>
        <w:rPr>
          <w:b/>
          <w:szCs w:val="40"/>
        </w:rPr>
        <w:t>Г</w:t>
      </w:r>
      <w:r w:rsidRPr="00423A72">
        <w:rPr>
          <w:b/>
          <w:szCs w:val="40"/>
        </w:rPr>
        <w:t>осударствен</w:t>
      </w:r>
      <w:r>
        <w:rPr>
          <w:b/>
          <w:szCs w:val="40"/>
        </w:rPr>
        <w:t>ной</w:t>
      </w:r>
      <w:proofErr w:type="gramEnd"/>
      <w:r>
        <w:rPr>
          <w:b/>
          <w:szCs w:val="40"/>
        </w:rPr>
        <w:t xml:space="preserve"> Д</w:t>
      </w:r>
      <w:r w:rsidRPr="00423A72">
        <w:rPr>
          <w:b/>
          <w:szCs w:val="40"/>
        </w:rPr>
        <w:t>умы. Зал 1066.</w:t>
      </w:r>
    </w:p>
    <w:p w:rsidR="00E42F13" w:rsidRPr="00423A72" w:rsidRDefault="00E42F13" w:rsidP="00865D5A">
      <w:pPr>
        <w:spacing w:line="240" w:lineRule="auto"/>
        <w:jc w:val="center"/>
        <w:rPr>
          <w:b/>
          <w:szCs w:val="40"/>
        </w:rPr>
      </w:pPr>
      <w:r w:rsidRPr="00423A72">
        <w:rPr>
          <w:b/>
          <w:szCs w:val="40"/>
        </w:rPr>
        <w:t>27 июля 2018 года.</w:t>
      </w:r>
      <w:r>
        <w:rPr>
          <w:b/>
          <w:szCs w:val="40"/>
        </w:rPr>
        <w:t xml:space="preserve"> 11 часов. </w:t>
      </w:r>
    </w:p>
    <w:p w:rsidR="00E42F13" w:rsidRDefault="00E42F13" w:rsidP="00865D5A">
      <w:pPr>
        <w:spacing w:line="240" w:lineRule="auto"/>
        <w:rPr>
          <w:szCs w:val="40"/>
        </w:rPr>
      </w:pPr>
    </w:p>
    <w:p w:rsidR="00E42F13" w:rsidRDefault="00E42F13" w:rsidP="00865D5A">
      <w:pPr>
        <w:spacing w:line="240" w:lineRule="auto"/>
        <w:rPr>
          <w:szCs w:val="40"/>
          <w:u w:val="single"/>
        </w:rPr>
      </w:pPr>
    </w:p>
    <w:p w:rsidR="00E42F13" w:rsidRDefault="00E42F13" w:rsidP="00865D5A">
      <w:pPr>
        <w:spacing w:line="360" w:lineRule="auto"/>
        <w:rPr>
          <w:szCs w:val="40"/>
        </w:rPr>
      </w:pPr>
      <w:r>
        <w:rPr>
          <w:szCs w:val="40"/>
          <w:u w:val="single"/>
        </w:rPr>
        <w:t>Бабичев И.В.</w:t>
      </w:r>
      <w:r>
        <w:rPr>
          <w:szCs w:val="40"/>
        </w:rPr>
        <w:t xml:space="preserve"> Доброе утро, уважаемые коллеги, дамы и господа, товарищи! </w:t>
      </w:r>
    </w:p>
    <w:p w:rsidR="00E42F13" w:rsidRDefault="00E42F13" w:rsidP="00865D5A">
      <w:pPr>
        <w:spacing w:line="360" w:lineRule="auto"/>
        <w:rPr>
          <w:szCs w:val="40"/>
        </w:rPr>
      </w:pPr>
      <w:r>
        <w:rPr>
          <w:szCs w:val="40"/>
        </w:rPr>
        <w:t xml:space="preserve">Рады приветствовать вас в этом зале заседаний Комитета Государственной Думы по федеративному устройству и вопросам местного самоуправления. Сегодня председатель нашего комитета Алексей Николаевич Диденко сделает брифинг по итогам весенней сессии Государственной Думы. Мы планируем эти брифинги впредь проводить регулярно по итогам сессий и по важным общественно-политическим событиям, которые касаются тематики деятельности комитета. Сегодня у нас как бы первый опыт. Но надеюсь, что он будет полезным. </w:t>
      </w:r>
    </w:p>
    <w:p w:rsidR="00E42F13" w:rsidRDefault="00E42F13" w:rsidP="00865D5A">
      <w:pPr>
        <w:spacing w:line="360" w:lineRule="auto"/>
        <w:rPr>
          <w:szCs w:val="40"/>
        </w:rPr>
      </w:pPr>
      <w:r>
        <w:rPr>
          <w:szCs w:val="40"/>
        </w:rPr>
        <w:t xml:space="preserve">Мы построим нашу сегодняшнюю встречу с вами следующим образом. Алексей Николаевич сделает несколько вводных вступлений... вводное вступление, и потом вы сможете задавать вопросы и получать на них ответы. Работает у нас запись стенограммы. Поэтому перед вашим вопросом просим включать микрофон и представляться для того, чтобы мы это всё зафиксировали. </w:t>
      </w:r>
    </w:p>
    <w:p w:rsidR="00E42F13" w:rsidRDefault="00E42F13" w:rsidP="00865D5A">
      <w:pPr>
        <w:spacing w:line="360" w:lineRule="auto"/>
        <w:rPr>
          <w:szCs w:val="40"/>
        </w:rPr>
      </w:pPr>
      <w:r>
        <w:rPr>
          <w:szCs w:val="40"/>
        </w:rPr>
        <w:t xml:space="preserve">И я - Бабичев Игорь Викторович, руководитель аппарата комитета, член Союза журналистов, главный редактор журнала </w:t>
      </w:r>
      <w:proofErr w:type="spellStart"/>
      <w:r w:rsidR="0019530F">
        <w:rPr>
          <w:szCs w:val="40"/>
        </w:rPr>
        <w:t>ВАК</w:t>
      </w:r>
      <w:r>
        <w:rPr>
          <w:szCs w:val="40"/>
        </w:rPr>
        <w:t>овского</w:t>
      </w:r>
      <w:proofErr w:type="spellEnd"/>
      <w:r>
        <w:rPr>
          <w:szCs w:val="40"/>
        </w:rPr>
        <w:t xml:space="preserve"> "Местное право", который издаётся при поддержке нашего </w:t>
      </w:r>
      <w:r w:rsidR="0019530F">
        <w:rPr>
          <w:szCs w:val="40"/>
        </w:rPr>
        <w:t>комитета</w:t>
      </w:r>
      <w:r w:rsidR="0019530F">
        <w:rPr>
          <w:szCs w:val="40"/>
        </w:rPr>
        <w:t xml:space="preserve"> </w:t>
      </w:r>
      <w:r>
        <w:rPr>
          <w:szCs w:val="40"/>
        </w:rPr>
        <w:t xml:space="preserve">и Общероссийского конгресса муниципальных образований. </w:t>
      </w:r>
    </w:p>
    <w:p w:rsidR="00E42F13" w:rsidRDefault="00E42F13" w:rsidP="00865D5A">
      <w:pPr>
        <w:spacing w:line="360" w:lineRule="auto"/>
        <w:rPr>
          <w:szCs w:val="40"/>
        </w:rPr>
      </w:pPr>
      <w:r>
        <w:rPr>
          <w:szCs w:val="40"/>
        </w:rPr>
        <w:t xml:space="preserve">Алексей Николаевич, просим вас. </w:t>
      </w:r>
    </w:p>
    <w:p w:rsidR="00E42F13" w:rsidRDefault="00E42F13" w:rsidP="00865D5A">
      <w:pPr>
        <w:spacing w:line="360" w:lineRule="auto"/>
        <w:rPr>
          <w:szCs w:val="40"/>
        </w:rPr>
      </w:pPr>
      <w:r>
        <w:rPr>
          <w:szCs w:val="40"/>
          <w:u w:val="single"/>
        </w:rPr>
        <w:lastRenderedPageBreak/>
        <w:t>Диденко А.Н.</w:t>
      </w:r>
      <w:r>
        <w:rPr>
          <w:szCs w:val="40"/>
        </w:rPr>
        <w:t xml:space="preserve"> Ещё раз добрый день, уважаемые коллеги! </w:t>
      </w:r>
    </w:p>
    <w:p w:rsidR="00E42F13" w:rsidRDefault="00E42F13" w:rsidP="00865D5A">
      <w:pPr>
        <w:spacing w:line="360" w:lineRule="auto"/>
        <w:rPr>
          <w:szCs w:val="40"/>
        </w:rPr>
      </w:pPr>
      <w:r>
        <w:rPr>
          <w:szCs w:val="40"/>
        </w:rPr>
        <w:t xml:space="preserve">Мы рады вас приветствовать в зале нашего Комитета по федеративному устройству и вопросам местного самоуправления. Завершается сегодня работа весенней сессии. Она была наиболее продолжительной, поскольку впервые почти до августа </w:t>
      </w:r>
      <w:r w:rsidR="0019530F">
        <w:rPr>
          <w:szCs w:val="40"/>
        </w:rPr>
        <w:t xml:space="preserve">Государственная Дума </w:t>
      </w:r>
      <w:r>
        <w:rPr>
          <w:szCs w:val="40"/>
        </w:rPr>
        <w:t>проводила свои заседания как пленарные, так</w:t>
      </w:r>
      <w:r w:rsidR="0019530F">
        <w:rPr>
          <w:szCs w:val="40"/>
        </w:rPr>
        <w:t xml:space="preserve"> и</w:t>
      </w:r>
      <w:r>
        <w:rPr>
          <w:szCs w:val="40"/>
        </w:rPr>
        <w:t xml:space="preserve"> заседания комитет</w:t>
      </w:r>
      <w:r w:rsidR="0019530F">
        <w:rPr>
          <w:szCs w:val="40"/>
        </w:rPr>
        <w:t>ов</w:t>
      </w:r>
      <w:r>
        <w:rPr>
          <w:szCs w:val="40"/>
        </w:rPr>
        <w:t xml:space="preserve">, и позволяет нам подвести итоги нашей довольно плодотворной работы в этом думском полугодии. </w:t>
      </w:r>
      <w:proofErr w:type="gramStart"/>
      <w:r>
        <w:rPr>
          <w:szCs w:val="40"/>
        </w:rPr>
        <w:t xml:space="preserve">Мы исходим из того, что работа комитета ведётся постоянно и всё с новыми и с новыми задачами, сталкивается с новыми вызовами, потому что общественно-политическая </w:t>
      </w:r>
      <w:r w:rsidR="0019530F">
        <w:rPr>
          <w:szCs w:val="40"/>
        </w:rPr>
        <w:t xml:space="preserve">и </w:t>
      </w:r>
      <w:r w:rsidR="0019530F">
        <w:rPr>
          <w:szCs w:val="40"/>
        </w:rPr>
        <w:t>социально-экономическая</w:t>
      </w:r>
      <w:r w:rsidR="0019530F">
        <w:rPr>
          <w:szCs w:val="40"/>
        </w:rPr>
        <w:t xml:space="preserve"> </w:t>
      </w:r>
      <w:r>
        <w:rPr>
          <w:szCs w:val="40"/>
        </w:rPr>
        <w:t>ситуация меняется.</w:t>
      </w:r>
      <w:proofErr w:type="gramEnd"/>
      <w:r>
        <w:rPr>
          <w:szCs w:val="40"/>
        </w:rPr>
        <w:t xml:space="preserve"> Разумеется, идут процессы и технологического развития, автоматизации производства, </w:t>
      </w:r>
      <w:proofErr w:type="spellStart"/>
      <w:r>
        <w:rPr>
          <w:szCs w:val="40"/>
        </w:rPr>
        <w:t>цифровизации</w:t>
      </w:r>
      <w:proofErr w:type="spellEnd"/>
      <w:r>
        <w:rPr>
          <w:szCs w:val="40"/>
        </w:rPr>
        <w:t xml:space="preserve"> общества и управления. Неизбежно всё это </w:t>
      </w:r>
      <w:proofErr w:type="gramStart"/>
      <w:r>
        <w:rPr>
          <w:szCs w:val="40"/>
        </w:rPr>
        <w:t>сказывается</w:t>
      </w:r>
      <w:r w:rsidR="0019530F">
        <w:rPr>
          <w:szCs w:val="40"/>
        </w:rPr>
        <w:t xml:space="preserve"> и</w:t>
      </w:r>
      <w:r>
        <w:rPr>
          <w:szCs w:val="40"/>
        </w:rPr>
        <w:t xml:space="preserve"> усложняет</w:t>
      </w:r>
      <w:proofErr w:type="gramEnd"/>
      <w:r>
        <w:rPr>
          <w:szCs w:val="40"/>
        </w:rPr>
        <w:t xml:space="preserve"> общественные отношения. Предмет регулирования требует очень оперативного внесения изменений в наши профильные федеральные законы. </w:t>
      </w:r>
    </w:p>
    <w:p w:rsidR="00E42F13" w:rsidRDefault="00E42F13" w:rsidP="00865D5A">
      <w:pPr>
        <w:spacing w:line="360" w:lineRule="auto"/>
        <w:rPr>
          <w:szCs w:val="40"/>
        </w:rPr>
      </w:pPr>
      <w:r>
        <w:rPr>
          <w:szCs w:val="40"/>
        </w:rPr>
        <w:t xml:space="preserve">Очевидно, что основными направлениями можно выделить наши закреплённые законы и наши закреплённые направления - это федеративное устройство Российской Федерации; это развитие местного самоуправления; это система государственной гражданской службы, муниципальной службы... И довольно </w:t>
      </w:r>
      <w:proofErr w:type="gramStart"/>
      <w:r>
        <w:rPr>
          <w:szCs w:val="40"/>
        </w:rPr>
        <w:t>новая</w:t>
      </w:r>
      <w:proofErr w:type="gramEnd"/>
      <w:r>
        <w:rPr>
          <w:szCs w:val="40"/>
        </w:rPr>
        <w:t xml:space="preserve"> для нас, но в которую мы успели уже довольно глубоко погрузиться - это законодательство в сфере предоставления государственных и муниципальных услуг, поскольку эти вопросы очень тесно связаны с реализацией органами </w:t>
      </w:r>
      <w:proofErr w:type="spellStart"/>
      <w:r>
        <w:rPr>
          <w:szCs w:val="40"/>
        </w:rPr>
        <w:t>госвласти</w:t>
      </w:r>
      <w:proofErr w:type="spellEnd"/>
      <w:r>
        <w:rPr>
          <w:szCs w:val="40"/>
        </w:rPr>
        <w:t xml:space="preserve">, органами местного самоуправления своих полномочий по предоставлению услуг населению. В этой связи мы и будем строить, исходя из этих четырёх основных направлений, работу и строили в этом пленарном полугодии, и так будет продолжаться впредь. Для нас, конечно, нет ничего запретного. Мы работаем очень плотно в качестве соисполнителей по всем законопроектам, в </w:t>
      </w:r>
      <w:proofErr w:type="gramStart"/>
      <w:r>
        <w:rPr>
          <w:szCs w:val="40"/>
        </w:rPr>
        <w:t>которых</w:t>
      </w:r>
      <w:proofErr w:type="gramEnd"/>
      <w:r>
        <w:rPr>
          <w:szCs w:val="40"/>
        </w:rPr>
        <w:t xml:space="preserve"> так или иначе </w:t>
      </w:r>
      <w:r>
        <w:rPr>
          <w:szCs w:val="40"/>
        </w:rPr>
        <w:lastRenderedPageBreak/>
        <w:t xml:space="preserve">затрагиваются вопросы компетенции, полномочий, распределения её по вертикали публичной власти, поскольку все эти вопросы, они суть вопросов либо федеративного устройства, либо разграничения полномочий между </w:t>
      </w:r>
      <w:proofErr w:type="spellStart"/>
      <w:r>
        <w:rPr>
          <w:szCs w:val="40"/>
        </w:rPr>
        <w:t>госвластью</w:t>
      </w:r>
      <w:proofErr w:type="spellEnd"/>
      <w:r>
        <w:rPr>
          <w:szCs w:val="40"/>
        </w:rPr>
        <w:t xml:space="preserve"> региона и муниципалитетами или внутри муниципалитетов различного уровня. Поэтому этим объясняется довольно высокий процент и большое количество федеральных законов, которые мы смотрим в качестве соисполнителя. </w:t>
      </w:r>
    </w:p>
    <w:p w:rsidR="00E42F13" w:rsidRPr="00350ECB" w:rsidRDefault="00E42F13" w:rsidP="00865D5A">
      <w:pPr>
        <w:spacing w:line="360" w:lineRule="auto"/>
        <w:rPr>
          <w:szCs w:val="40"/>
        </w:rPr>
      </w:pPr>
      <w:r>
        <w:rPr>
          <w:szCs w:val="40"/>
        </w:rPr>
        <w:t>Я буквально несколько вводных таких статистических моментов скажу, которые характеризуют работу комитета. В наш комитет входят 12 депутатов Государственной Думы, представляющих три фракции из четырёх, которые у нас зарегистрированы в Государственной Думе Российской Федерации - это "ЕДИНАЯ РОССИЯ", ЛДПР и КПРФ. К сожалению, нет представителя "СПРАВЕДЛИВОЙ РОССИИ", однако мы продолжаем работу в этом направлении с тем, чтобы хотя бы один представитель</w:t>
      </w:r>
      <w:r w:rsidR="0019530F">
        <w:rPr>
          <w:szCs w:val="40"/>
        </w:rPr>
        <w:t xml:space="preserve"> вошел в наш состав</w:t>
      </w:r>
      <w:r>
        <w:rPr>
          <w:szCs w:val="40"/>
        </w:rPr>
        <w:t xml:space="preserve">... понятно, фракция в этом созыве "СПРАВЕДЛИВАЯ РОССИЯ" немногочисленная, но комитет чрезвычайно важный, и традиционно входил представитель от оппозиционной фракции "СПРАВЕДЛИВАЯ РОССИЯ" </w:t>
      </w:r>
      <w:r w:rsidR="0019530F">
        <w:rPr>
          <w:szCs w:val="40"/>
        </w:rPr>
        <w:t xml:space="preserve">в </w:t>
      </w:r>
      <w:r>
        <w:rPr>
          <w:szCs w:val="40"/>
        </w:rPr>
        <w:t>состав нашего комитета. Бывший член комитета  от "СПРАВЕДЛИВОЙ РОССИИ" Александр Леонидович Бурков - ныне временно исполняющий обязанности губернатора Омской области. И в этой связи он как бы продолжает делать дело нашего комитета, укрепление региональной политики и основ нашего федеративного устройства.</w:t>
      </w:r>
    </w:p>
    <w:p w:rsidR="00E42F13" w:rsidRDefault="00E42F13" w:rsidP="00865D5A">
      <w:pPr>
        <w:spacing w:line="360" w:lineRule="auto"/>
        <w:rPr>
          <w:szCs w:val="40"/>
        </w:rPr>
      </w:pPr>
      <w:proofErr w:type="gramStart"/>
      <w:r>
        <w:rPr>
          <w:szCs w:val="40"/>
        </w:rPr>
        <w:t>В портфеле комитета не осталось ни одного проекта закона из Государственной Думы шестого созыва.</w:t>
      </w:r>
      <w:proofErr w:type="gramEnd"/>
      <w:r>
        <w:rPr>
          <w:szCs w:val="40"/>
        </w:rPr>
        <w:t xml:space="preserve"> Все остатки, которые у нас на сегодняшний момент есть, я о них скажу, они все были внесены в Думе текущего созыва. Мы работу над предыдущим портфелем, который сформировался в шестом созыве, завершили и относимся к немногочисленному списку комитетов, которым удалось решить задачу, </w:t>
      </w:r>
      <w:r>
        <w:rPr>
          <w:szCs w:val="40"/>
        </w:rPr>
        <w:lastRenderedPageBreak/>
        <w:t xml:space="preserve">поставленную спикером, ещё в начале текущего созыва. В целом за весеннюю сессию 2018 года мы были ответственны по 43 проектам федеральных законов, соисполнителем по 166 и провели 18 заседаний комитета. </w:t>
      </w:r>
    </w:p>
    <w:p w:rsidR="00E42F13" w:rsidRDefault="00E42F13" w:rsidP="00865D5A">
      <w:pPr>
        <w:spacing w:line="360" w:lineRule="auto"/>
        <w:rPr>
          <w:szCs w:val="40"/>
        </w:rPr>
      </w:pPr>
      <w:r>
        <w:rPr>
          <w:szCs w:val="40"/>
        </w:rPr>
        <w:t xml:space="preserve">На сегодняшнюю дату завершена работа с 26 законами, 11 из них были приняты и 69 по </w:t>
      </w:r>
      <w:proofErr w:type="spellStart"/>
      <w:r>
        <w:rPr>
          <w:szCs w:val="40"/>
        </w:rPr>
        <w:t>соисполнению</w:t>
      </w:r>
      <w:proofErr w:type="spellEnd"/>
      <w:r>
        <w:rPr>
          <w:szCs w:val="40"/>
        </w:rPr>
        <w:t xml:space="preserve">, 15 из них также в связи с принятием. Я лишь вкратце скажу о тех проектах, которые мы посчитали </w:t>
      </w:r>
      <w:proofErr w:type="gramStart"/>
      <w:r>
        <w:rPr>
          <w:szCs w:val="40"/>
        </w:rPr>
        <w:t>ключевыми</w:t>
      </w:r>
      <w:proofErr w:type="gramEnd"/>
      <w:r>
        <w:rPr>
          <w:szCs w:val="40"/>
        </w:rPr>
        <w:t xml:space="preserve"> в </w:t>
      </w:r>
      <w:r w:rsidR="0019530F">
        <w:rPr>
          <w:szCs w:val="40"/>
        </w:rPr>
        <w:t>эту</w:t>
      </w:r>
      <w:r>
        <w:rPr>
          <w:szCs w:val="40"/>
        </w:rPr>
        <w:t xml:space="preserve"> сессию. А если у вас будут какие-то вопросы, то мы подробно на них ответим. </w:t>
      </w:r>
    </w:p>
    <w:p w:rsidR="00E42F13" w:rsidRDefault="00E42F13" w:rsidP="00865D5A">
      <w:pPr>
        <w:spacing w:line="360" w:lineRule="auto"/>
        <w:rPr>
          <w:szCs w:val="40"/>
        </w:rPr>
      </w:pPr>
      <w:r>
        <w:rPr>
          <w:szCs w:val="40"/>
        </w:rPr>
        <w:t xml:space="preserve">Ключевыми можно назвать: закон правительственный о внесении изменений в </w:t>
      </w:r>
      <w:r w:rsidR="0019530F">
        <w:rPr>
          <w:szCs w:val="40"/>
        </w:rPr>
        <w:t xml:space="preserve">184-й </w:t>
      </w:r>
      <w:r>
        <w:rPr>
          <w:szCs w:val="40"/>
        </w:rPr>
        <w:t>федеральный закон об общих принципах организации</w:t>
      </w:r>
      <w:r w:rsidR="0019530F">
        <w:rPr>
          <w:szCs w:val="40"/>
        </w:rPr>
        <w:t xml:space="preserve"> законодательных (представительных) и исполнительных органах государственной власти субъектов Российской Федерации</w:t>
      </w:r>
      <w:r>
        <w:rPr>
          <w:szCs w:val="40"/>
        </w:rPr>
        <w:t xml:space="preserve">, который касался вопросов изъятия полномочий Российской Федерацией у субъектов Федерации в связи с чрезвычайными обстоятельствами. А затем довольно важный проект закона, касающийся основ местного самоуправления. Это закон от 18 апреля </w:t>
      </w:r>
      <w:r w:rsidR="0019530F">
        <w:rPr>
          <w:szCs w:val="40"/>
        </w:rPr>
        <w:t xml:space="preserve">№ </w:t>
      </w:r>
      <w:r>
        <w:rPr>
          <w:szCs w:val="40"/>
        </w:rPr>
        <w:t>83-ФЗ, который внёс несколько новелл в 131-й закон</w:t>
      </w:r>
      <w:r w:rsidR="0019530F">
        <w:rPr>
          <w:szCs w:val="40"/>
        </w:rPr>
        <w:t xml:space="preserve"> «Об общих принципах организации местного самоуправления в Российской Федерации»</w:t>
      </w:r>
      <w:r>
        <w:rPr>
          <w:szCs w:val="40"/>
        </w:rPr>
        <w:t xml:space="preserve">, в частности, конечно, ключевым было введение института сельских старост. Данная инициатива, она формировалась довольно давно. Мы провели </w:t>
      </w:r>
      <w:r w:rsidR="00CC0F03">
        <w:rPr>
          <w:szCs w:val="40"/>
        </w:rPr>
        <w:t>большое</w:t>
      </w:r>
      <w:r>
        <w:rPr>
          <w:szCs w:val="40"/>
        </w:rPr>
        <w:t xml:space="preserve"> мероприятие выездное в </w:t>
      </w:r>
      <w:proofErr w:type="gramStart"/>
      <w:r>
        <w:rPr>
          <w:szCs w:val="40"/>
        </w:rPr>
        <w:t>Оренбургской</w:t>
      </w:r>
      <w:proofErr w:type="gramEnd"/>
      <w:r>
        <w:rPr>
          <w:szCs w:val="40"/>
        </w:rPr>
        <w:t xml:space="preserve"> области по институту сельских старост. Посмотрели проект закона на комитете</w:t>
      </w:r>
      <w:proofErr w:type="gramStart"/>
      <w:r w:rsidR="00CC0F03">
        <w:rPr>
          <w:szCs w:val="40"/>
        </w:rPr>
        <w:t>.</w:t>
      </w:r>
      <w:proofErr w:type="gramEnd"/>
      <w:r w:rsidR="00CC0F03">
        <w:rPr>
          <w:szCs w:val="40"/>
        </w:rPr>
        <w:t xml:space="preserve"> По</w:t>
      </w:r>
      <w:r>
        <w:rPr>
          <w:szCs w:val="40"/>
        </w:rPr>
        <w:t xml:space="preserve"> итог</w:t>
      </w:r>
      <w:r w:rsidR="00CC0F03">
        <w:rPr>
          <w:szCs w:val="40"/>
        </w:rPr>
        <w:t>ам</w:t>
      </w:r>
      <w:r>
        <w:rPr>
          <w:szCs w:val="40"/>
        </w:rPr>
        <w:t xml:space="preserve"> заседания Совета по развитию местного самоуправления при </w:t>
      </w:r>
      <w:proofErr w:type="gramStart"/>
      <w:r>
        <w:rPr>
          <w:szCs w:val="40"/>
        </w:rPr>
        <w:t>Президенте</w:t>
      </w:r>
      <w:proofErr w:type="gramEnd"/>
      <w:r>
        <w:rPr>
          <w:szCs w:val="40"/>
        </w:rPr>
        <w:t xml:space="preserve"> Российской Федерации, </w:t>
      </w:r>
      <w:r w:rsidR="00CC0F03">
        <w:rPr>
          <w:szCs w:val="40"/>
        </w:rPr>
        <w:t>которое состоялось</w:t>
      </w:r>
      <w:r>
        <w:rPr>
          <w:szCs w:val="40"/>
        </w:rPr>
        <w:t xml:space="preserve"> в августе прошлого года, было дано поручение: внести и принять закон. Мы это поручение довольно оперативно исполнили. Кроме того, этим же законом был введён ряд новелл, в частности, возможность учреждать в муниципалитете сетевое издание для опубликования муниципальных актов. Также были тут </w:t>
      </w:r>
      <w:r>
        <w:rPr>
          <w:szCs w:val="40"/>
        </w:rPr>
        <w:lastRenderedPageBreak/>
        <w:t xml:space="preserve">технически урегулированы вопросы начала и прекращения полномочий депутатов муниципалитетов, формируемых путём делегирования, </w:t>
      </w:r>
      <w:r w:rsidR="00CC0F03">
        <w:rPr>
          <w:szCs w:val="40"/>
        </w:rPr>
        <w:t xml:space="preserve">и </w:t>
      </w:r>
      <w:r>
        <w:rPr>
          <w:szCs w:val="40"/>
        </w:rPr>
        <w:t xml:space="preserve">ряд других новелл. </w:t>
      </w:r>
    </w:p>
    <w:p w:rsidR="00E42F13" w:rsidRDefault="00E42F13" w:rsidP="00865D5A">
      <w:pPr>
        <w:spacing w:line="360" w:lineRule="auto"/>
        <w:rPr>
          <w:szCs w:val="40"/>
        </w:rPr>
      </w:pPr>
      <w:r>
        <w:rPr>
          <w:szCs w:val="40"/>
        </w:rPr>
        <w:t xml:space="preserve">По новому для нас направлению - предоставление  государственных и муниципальных услуг, был внесен ряд существенных изменений. Первое из них - возможность взимать плату, принимать денежные средства населения в многофункциональных центрах. Чрезвычайно важно с учётом того, что у нас происходят инфраструктурные сдвижки, определённые трансформации в сфере территориальных основ местного самоуправления. Здесь есть и проблемы с транспортной доступностью в поселениях, с доступностью государственных и муниципальных услуг и не всегда эта сеть, сеть МФЦ совпадает с сетью банковских кредитных организаций и, соответственно, </w:t>
      </w:r>
      <w:r w:rsidR="00CC0F03">
        <w:rPr>
          <w:szCs w:val="40"/>
        </w:rPr>
        <w:t xml:space="preserve">были затруднения с оплатой госпошлин за предоставляемые населению </w:t>
      </w:r>
      <w:r>
        <w:rPr>
          <w:szCs w:val="40"/>
        </w:rPr>
        <w:t>услуг</w:t>
      </w:r>
      <w:r w:rsidR="00CC0F03">
        <w:rPr>
          <w:szCs w:val="40"/>
        </w:rPr>
        <w:t>и</w:t>
      </w:r>
      <w:r>
        <w:rPr>
          <w:szCs w:val="40"/>
        </w:rPr>
        <w:t xml:space="preserve">. </w:t>
      </w:r>
      <w:r w:rsidR="00CC0F03">
        <w:rPr>
          <w:szCs w:val="40"/>
        </w:rPr>
        <w:t>А с</w:t>
      </w:r>
      <w:r>
        <w:rPr>
          <w:szCs w:val="40"/>
        </w:rPr>
        <w:t>мысл "одного окна",</w:t>
      </w:r>
      <w:r w:rsidR="00CC0F03">
        <w:rPr>
          <w:szCs w:val="40"/>
        </w:rPr>
        <w:t xml:space="preserve"> по которому работает</w:t>
      </w:r>
      <w:r>
        <w:rPr>
          <w:szCs w:val="40"/>
        </w:rPr>
        <w:t xml:space="preserve"> МФЦ, заключается  в однократном обращении, то есть с пакетом документов, оплатой, ты на выходе получаешь уже услугу. Так вот отсутствие кредитной организации или банкомата, оно лишало смысла саму идею многофункционального центра. Это довольно важная новелла. Мы эту возможность МФЦ данным законом предоставили. </w:t>
      </w:r>
    </w:p>
    <w:p w:rsidR="00E42F13" w:rsidRDefault="00E42F13" w:rsidP="00865D5A">
      <w:pPr>
        <w:spacing w:line="360" w:lineRule="auto"/>
        <w:rPr>
          <w:szCs w:val="40"/>
        </w:rPr>
      </w:pPr>
      <w:r>
        <w:rPr>
          <w:szCs w:val="40"/>
        </w:rPr>
        <w:t xml:space="preserve">Другой важный проект закона мы не так давно </w:t>
      </w:r>
      <w:proofErr w:type="gramStart"/>
      <w:r>
        <w:rPr>
          <w:szCs w:val="40"/>
        </w:rPr>
        <w:t xml:space="preserve">приняли в трёх чтениях </w:t>
      </w:r>
      <w:r w:rsidR="00CC0F03">
        <w:rPr>
          <w:szCs w:val="40"/>
        </w:rPr>
        <w:t xml:space="preserve">и </w:t>
      </w:r>
      <w:r>
        <w:rPr>
          <w:szCs w:val="40"/>
        </w:rPr>
        <w:t>в Совете Федерации он был</w:t>
      </w:r>
      <w:proofErr w:type="gramEnd"/>
      <w:r>
        <w:rPr>
          <w:szCs w:val="40"/>
        </w:rPr>
        <w:t xml:space="preserve"> также одобрен. Это возможности обжалования действий сотрудников, работников МФЦ, а также невозможность  отказывать</w:t>
      </w:r>
      <w:r w:rsidR="00CC0F03">
        <w:rPr>
          <w:szCs w:val="40"/>
        </w:rPr>
        <w:t xml:space="preserve"> в предоставлении услуги</w:t>
      </w:r>
      <w:r>
        <w:rPr>
          <w:szCs w:val="40"/>
        </w:rPr>
        <w:t>, ссыла</w:t>
      </w:r>
      <w:r w:rsidR="00CC0F03">
        <w:rPr>
          <w:szCs w:val="40"/>
        </w:rPr>
        <w:t>ясь</w:t>
      </w:r>
      <w:r>
        <w:rPr>
          <w:szCs w:val="40"/>
        </w:rPr>
        <w:t xml:space="preserve"> на отсутствие в первичном пакете документов либо неправильно оформленных, либо отсутствующих документов при предоставлении государственной и муниципальной услуги. На наш взгляд, это чрезвычайно важно, поскольку до сего момента довольно нередки были случаи, когда пакеты документов возвращались, хотя при первоначальном </w:t>
      </w:r>
      <w:proofErr w:type="gramStart"/>
      <w:r>
        <w:rPr>
          <w:szCs w:val="40"/>
        </w:rPr>
        <w:t>обращении</w:t>
      </w:r>
      <w:proofErr w:type="gramEnd"/>
      <w:r>
        <w:rPr>
          <w:szCs w:val="40"/>
        </w:rPr>
        <w:t xml:space="preserve"> на дефекты в пакете или отсутствие документов, </w:t>
      </w:r>
      <w:r>
        <w:rPr>
          <w:szCs w:val="40"/>
        </w:rPr>
        <w:lastRenderedPageBreak/>
        <w:t xml:space="preserve">соответственно, сотрудник не обращал внимание, </w:t>
      </w:r>
      <w:r w:rsidR="00CC0F03">
        <w:rPr>
          <w:szCs w:val="40"/>
        </w:rPr>
        <w:t>и не указывал на это заявителю</w:t>
      </w:r>
      <w:r>
        <w:rPr>
          <w:szCs w:val="40"/>
        </w:rPr>
        <w:t xml:space="preserve">. Это, безусловно, </w:t>
      </w:r>
      <w:proofErr w:type="gramStart"/>
      <w:r>
        <w:rPr>
          <w:szCs w:val="40"/>
        </w:rPr>
        <w:t>влияло на качество</w:t>
      </w:r>
      <w:r w:rsidR="00CC0F03">
        <w:rPr>
          <w:szCs w:val="40"/>
        </w:rPr>
        <w:t xml:space="preserve"> предоставления услуг</w:t>
      </w:r>
      <w:r>
        <w:rPr>
          <w:szCs w:val="40"/>
        </w:rPr>
        <w:t xml:space="preserve"> и влекло</w:t>
      </w:r>
      <w:proofErr w:type="gramEnd"/>
      <w:r>
        <w:rPr>
          <w:szCs w:val="40"/>
        </w:rPr>
        <w:t xml:space="preserve"> за собой многократные обращения. </w:t>
      </w:r>
    </w:p>
    <w:p w:rsidR="00E42F13" w:rsidRDefault="00E42F13" w:rsidP="00865D5A">
      <w:pPr>
        <w:spacing w:line="360" w:lineRule="auto"/>
        <w:rPr>
          <w:szCs w:val="40"/>
        </w:rPr>
      </w:pPr>
      <w:r>
        <w:rPr>
          <w:szCs w:val="40"/>
        </w:rPr>
        <w:t xml:space="preserve">Рассмотрели  мы также закон о Свободном порте в городе Владивосток, наделили этим режимом Советско-Гаванский район </w:t>
      </w:r>
      <w:proofErr w:type="gramStart"/>
      <w:r>
        <w:rPr>
          <w:szCs w:val="40"/>
        </w:rPr>
        <w:t>Хабаровского</w:t>
      </w:r>
      <w:proofErr w:type="gramEnd"/>
      <w:r>
        <w:rPr>
          <w:szCs w:val="40"/>
        </w:rPr>
        <w:t xml:space="preserve"> края...</w:t>
      </w:r>
      <w:r w:rsidRPr="008401EA">
        <w:rPr>
          <w:szCs w:val="40"/>
        </w:rPr>
        <w:t xml:space="preserve"> </w:t>
      </w:r>
      <w:r>
        <w:rPr>
          <w:szCs w:val="40"/>
        </w:rPr>
        <w:t xml:space="preserve">И ряд других важных проектов. На сегодняшний день осталось у нас в портфеле 17 законов, по которым мы ответственны, и 97 проектов, по которым мы являемся соисполнителем. Напомню, что по </w:t>
      </w:r>
      <w:proofErr w:type="spellStart"/>
      <w:r>
        <w:rPr>
          <w:szCs w:val="40"/>
        </w:rPr>
        <w:t>соисполнению</w:t>
      </w:r>
      <w:proofErr w:type="spellEnd"/>
      <w:r>
        <w:rPr>
          <w:szCs w:val="40"/>
        </w:rPr>
        <w:t xml:space="preserve"> комитет как всегда остается в числе лидеров по обозначенным причинам. </w:t>
      </w:r>
    </w:p>
    <w:p w:rsidR="00E42F13" w:rsidRDefault="00E42F13" w:rsidP="00865D5A">
      <w:pPr>
        <w:spacing w:line="360" w:lineRule="auto"/>
        <w:rPr>
          <w:szCs w:val="40"/>
        </w:rPr>
      </w:pPr>
      <w:r>
        <w:rPr>
          <w:szCs w:val="40"/>
        </w:rPr>
        <w:t xml:space="preserve">Провели несколько "круглых столов", парламентских слушаний, из них довольно есть серьезные. В конце, правда, </w:t>
      </w:r>
      <w:r w:rsidR="00CC0F03">
        <w:rPr>
          <w:szCs w:val="40"/>
        </w:rPr>
        <w:t>предыдущего</w:t>
      </w:r>
      <w:r>
        <w:rPr>
          <w:szCs w:val="40"/>
        </w:rPr>
        <w:t xml:space="preserve"> года, уже на закате сессии мы провели "круглый стол": "Автомобильные дороги местного значения: вопросы строительства и реконструкции, ремонта и содержания". В марте: "Вопросы устойчивого развития внутреннего и въездного туризма Российской Федерации", в котором, в том числе, рассмотрели вопросы поддержки истерических поселений, развития и реализации их туристического потенциала в целях пополнения местного бюджета.</w:t>
      </w:r>
    </w:p>
    <w:p w:rsidR="00E42F13" w:rsidRDefault="00E42F13" w:rsidP="00865D5A">
      <w:pPr>
        <w:spacing w:line="360" w:lineRule="auto"/>
        <w:rPr>
          <w:szCs w:val="40"/>
        </w:rPr>
      </w:pPr>
      <w:r>
        <w:rPr>
          <w:szCs w:val="40"/>
        </w:rPr>
        <w:t xml:space="preserve">21 июня прошел конкурс "История местного самоуправления родного края". Он был всероссийским, включал в себя участников из 58-и регионов – от Калининграда до Чукотки. Впервые мы подвели итоги на площадке нашего комитета. Спасибо аппарату и </w:t>
      </w:r>
      <w:proofErr w:type="spellStart"/>
      <w:r>
        <w:rPr>
          <w:szCs w:val="40"/>
        </w:rPr>
        <w:t>РАНХИГСу</w:t>
      </w:r>
      <w:proofErr w:type="spellEnd"/>
      <w:r>
        <w:rPr>
          <w:szCs w:val="40"/>
        </w:rPr>
        <w:t>, и куратору от комитета</w:t>
      </w:r>
      <w:r w:rsidR="00CC0F03">
        <w:rPr>
          <w:szCs w:val="40"/>
        </w:rPr>
        <w:t xml:space="preserve"> первому заместителю председателя Комитета </w:t>
      </w:r>
      <w:r>
        <w:rPr>
          <w:szCs w:val="40"/>
        </w:rPr>
        <w:t xml:space="preserve">Игорю Вячеславовичу Сапко. </w:t>
      </w:r>
    </w:p>
    <w:p w:rsidR="00E42F13" w:rsidRDefault="00E42F13" w:rsidP="00865D5A">
      <w:pPr>
        <w:spacing w:line="360" w:lineRule="auto"/>
        <w:rPr>
          <w:szCs w:val="40"/>
        </w:rPr>
      </w:pPr>
      <w:r>
        <w:rPr>
          <w:szCs w:val="40"/>
        </w:rPr>
        <w:t xml:space="preserve">28 июня провели довольно необычное мероприятие – "круглый стол" на тему: "Стратегическое планирование территорий, являющихся опорными пунктами </w:t>
      </w:r>
      <w:proofErr w:type="spellStart"/>
      <w:r>
        <w:rPr>
          <w:szCs w:val="40"/>
        </w:rPr>
        <w:t>Севморпути</w:t>
      </w:r>
      <w:proofErr w:type="spellEnd"/>
      <w:r>
        <w:rPr>
          <w:szCs w:val="40"/>
        </w:rPr>
        <w:t xml:space="preserve">", </w:t>
      </w:r>
      <w:r w:rsidR="00CC0F03">
        <w:rPr>
          <w:szCs w:val="40"/>
        </w:rPr>
        <w:t>на</w:t>
      </w:r>
      <w:r>
        <w:rPr>
          <w:szCs w:val="40"/>
        </w:rPr>
        <w:t xml:space="preserve"> котор</w:t>
      </w:r>
      <w:r w:rsidR="00CC0F03">
        <w:rPr>
          <w:szCs w:val="40"/>
        </w:rPr>
        <w:t>ом</w:t>
      </w:r>
      <w:r>
        <w:rPr>
          <w:szCs w:val="40"/>
        </w:rPr>
        <w:t xml:space="preserve">, конечно, отметили чрезвычайную важность и особенность правового регулирования и подходов в определении и объема полномочий, и территориальных основ территорий, которые </w:t>
      </w:r>
      <w:r>
        <w:rPr>
          <w:szCs w:val="40"/>
        </w:rPr>
        <w:lastRenderedPageBreak/>
        <w:t xml:space="preserve">являются арктическими, территориями Крайнего Севера. И, в первую очередь, конечно, инфраструктура </w:t>
      </w:r>
      <w:proofErr w:type="spellStart"/>
      <w:r>
        <w:rPr>
          <w:szCs w:val="40"/>
        </w:rPr>
        <w:t>Севморпути</w:t>
      </w:r>
      <w:proofErr w:type="spellEnd"/>
      <w:r>
        <w:rPr>
          <w:szCs w:val="40"/>
        </w:rPr>
        <w:t xml:space="preserve">, </w:t>
      </w:r>
      <w:proofErr w:type="gramStart"/>
      <w:r>
        <w:rPr>
          <w:szCs w:val="40"/>
        </w:rPr>
        <w:t>которому</w:t>
      </w:r>
      <w:proofErr w:type="gramEnd"/>
      <w:r>
        <w:rPr>
          <w:szCs w:val="40"/>
        </w:rPr>
        <w:t xml:space="preserve"> довольно большое значение придаётся в последнее время, в том числе и в Послании </w:t>
      </w:r>
      <w:r w:rsidR="00CC0F03">
        <w:rPr>
          <w:szCs w:val="40"/>
        </w:rPr>
        <w:t>П</w:t>
      </w:r>
      <w:r>
        <w:rPr>
          <w:szCs w:val="40"/>
        </w:rPr>
        <w:t>резидента.</w:t>
      </w:r>
    </w:p>
    <w:p w:rsidR="00E42F13" w:rsidRDefault="00E42F13" w:rsidP="00865D5A">
      <w:pPr>
        <w:spacing w:line="360" w:lineRule="auto"/>
        <w:rPr>
          <w:szCs w:val="40"/>
        </w:rPr>
      </w:pPr>
      <w:r>
        <w:rPr>
          <w:szCs w:val="40"/>
        </w:rPr>
        <w:t xml:space="preserve">Планируется у нас ряд мероприятий провести в осенней сессии, я на них останавливаться не буду. </w:t>
      </w:r>
    </w:p>
    <w:p w:rsidR="00E42F13" w:rsidRDefault="00E42F13" w:rsidP="00865D5A">
      <w:pPr>
        <w:spacing w:line="360" w:lineRule="auto"/>
        <w:rPr>
          <w:szCs w:val="40"/>
        </w:rPr>
      </w:pPr>
      <w:r>
        <w:rPr>
          <w:szCs w:val="40"/>
        </w:rPr>
        <w:t xml:space="preserve">Большой объем работы посвящен у нас реализации наших полномочий в сфере разъяснения и дачи консультаций в порядке правоприменения. Традиционно в комитет обращаются большое количество представителей, как региональной власти, так и муниципалитетов с просьбой разъяснить те или иные положения законов, как правило, новых проектов законов, которые вызывают неоднозначное толкование на практике, или, в крайнем случае, ведут к какой-то негативной судебной практике. В частности, служащими аппарата было проанализировано в весеннюю сессию 391 такое обращение. </w:t>
      </w:r>
      <w:r w:rsidR="00CC0F03">
        <w:rPr>
          <w:szCs w:val="40"/>
        </w:rPr>
        <w:t>На к</w:t>
      </w:r>
      <w:r>
        <w:rPr>
          <w:szCs w:val="40"/>
        </w:rPr>
        <w:t>аждое из них</w:t>
      </w:r>
      <w:r w:rsidR="00CC0F03">
        <w:rPr>
          <w:szCs w:val="40"/>
        </w:rPr>
        <w:t xml:space="preserve"> был </w:t>
      </w:r>
      <w:proofErr w:type="gramStart"/>
      <w:r w:rsidR="00CC0F03">
        <w:rPr>
          <w:szCs w:val="40"/>
        </w:rPr>
        <w:t>подготовлен и направлен</w:t>
      </w:r>
      <w:proofErr w:type="gramEnd"/>
      <w:r w:rsidR="00CC0F03">
        <w:rPr>
          <w:szCs w:val="40"/>
        </w:rPr>
        <w:t xml:space="preserve"> ответ, наиболее актуальные и массовые</w:t>
      </w:r>
      <w:r>
        <w:rPr>
          <w:szCs w:val="40"/>
        </w:rPr>
        <w:t xml:space="preserve"> размещен</w:t>
      </w:r>
      <w:r w:rsidR="00CC0F03">
        <w:rPr>
          <w:szCs w:val="40"/>
        </w:rPr>
        <w:t>ы</w:t>
      </w:r>
      <w:r>
        <w:rPr>
          <w:szCs w:val="40"/>
        </w:rPr>
        <w:t xml:space="preserve"> на сайте комитета. </w:t>
      </w:r>
    </w:p>
    <w:p w:rsidR="00E42F13" w:rsidRDefault="00E42F13" w:rsidP="00865D5A">
      <w:pPr>
        <w:spacing w:line="360" w:lineRule="auto"/>
        <w:rPr>
          <w:szCs w:val="40"/>
        </w:rPr>
      </w:pPr>
      <w:proofErr w:type="gramStart"/>
      <w:r>
        <w:rPr>
          <w:szCs w:val="40"/>
        </w:rPr>
        <w:t xml:space="preserve">И я являюсь свидетелем того, что очень часто наши муниципальные служащие, работники муниципалитетов, депутаты, спикеры местных дум, благодарят за то, что эта работа ведётся системно, ведётся довольно качественно и профессионально, и помогает, в какой-то степени возмещает недостаточную методологическую основу подготовки управленческих кадров на уровне наших муниципалитетов, и является серьезным подспорьем нашим муниципальным служащим. </w:t>
      </w:r>
      <w:proofErr w:type="gramEnd"/>
    </w:p>
    <w:p w:rsidR="00E42F13" w:rsidRDefault="00E42F13" w:rsidP="00865D5A">
      <w:pPr>
        <w:spacing w:line="360" w:lineRule="auto"/>
        <w:rPr>
          <w:szCs w:val="40"/>
        </w:rPr>
      </w:pPr>
      <w:r>
        <w:rPr>
          <w:szCs w:val="40"/>
        </w:rPr>
        <w:t xml:space="preserve">Как было сказано, при поддержке комитета осуществляется выпуск научно-практического журнала местного самоуправления и муниципального права "Местное право". Уважаемые коллеги, в июле 2018 года мы сдали в печать рукопись нашего издания комитета: "Практика применения законодательства в сфере местного самоуправления в разъяснениях комитета Государственной Думы  </w:t>
      </w:r>
      <w:r w:rsidRPr="006A3843">
        <w:rPr>
          <w:szCs w:val="40"/>
        </w:rPr>
        <w:t xml:space="preserve">по федеративному устройству и вопросам местного </w:t>
      </w:r>
      <w:r w:rsidRPr="006A3843">
        <w:rPr>
          <w:szCs w:val="40"/>
        </w:rPr>
        <w:lastRenderedPageBreak/>
        <w:t>самоуправления</w:t>
      </w:r>
      <w:r>
        <w:rPr>
          <w:szCs w:val="40"/>
        </w:rPr>
        <w:t xml:space="preserve">". Вот, если </w:t>
      </w:r>
      <w:proofErr w:type="spellStart"/>
      <w:r>
        <w:rPr>
          <w:szCs w:val="40"/>
        </w:rPr>
        <w:t>тезисно</w:t>
      </w:r>
      <w:proofErr w:type="spellEnd"/>
      <w:r>
        <w:rPr>
          <w:szCs w:val="40"/>
        </w:rPr>
        <w:t>, в цифрах о работе комитета за прошедш</w:t>
      </w:r>
      <w:r w:rsidR="00CC0F03">
        <w:rPr>
          <w:szCs w:val="40"/>
        </w:rPr>
        <w:t>ую сессию</w:t>
      </w:r>
      <w:r>
        <w:rPr>
          <w:szCs w:val="40"/>
        </w:rPr>
        <w:t xml:space="preserve">. </w:t>
      </w:r>
    </w:p>
    <w:p w:rsidR="00E42F13" w:rsidRDefault="00E42F13" w:rsidP="00865D5A">
      <w:pPr>
        <w:spacing w:line="360" w:lineRule="auto"/>
        <w:rPr>
          <w:szCs w:val="40"/>
        </w:rPr>
      </w:pPr>
      <w:r>
        <w:rPr>
          <w:szCs w:val="40"/>
        </w:rPr>
        <w:t xml:space="preserve">И, может быть, коротко о планах. Всё-таки нужно действительно отметить, что в состоявшемся Послании президента к Федеральному Собранию Российской Федерации довольно много тезисов </w:t>
      </w:r>
      <w:proofErr w:type="gramStart"/>
      <w:r>
        <w:rPr>
          <w:szCs w:val="40"/>
        </w:rPr>
        <w:t>касалось</w:t>
      </w:r>
      <w:proofErr w:type="gramEnd"/>
      <w:r>
        <w:rPr>
          <w:szCs w:val="40"/>
        </w:rPr>
        <w:t xml:space="preserve"> так или иначе вопросов местного самоуправления, вопросов и финансовой самостоятельности, территориальных основ, вопросов доступности и качества предоставляемых муниципалами услуг, вопросов развития государственной и муниципальной службы. </w:t>
      </w:r>
    </w:p>
    <w:p w:rsidR="00E42F13" w:rsidRDefault="00E42F13" w:rsidP="00865D5A">
      <w:pPr>
        <w:spacing w:line="360" w:lineRule="auto"/>
        <w:rPr>
          <w:szCs w:val="40"/>
        </w:rPr>
      </w:pPr>
      <w:r>
        <w:rPr>
          <w:szCs w:val="40"/>
        </w:rPr>
        <w:t xml:space="preserve">В общей сложности можно сделать вывод, что 15 тезисов в Послании </w:t>
      </w:r>
      <w:r w:rsidR="00CC0F03">
        <w:rPr>
          <w:szCs w:val="40"/>
        </w:rPr>
        <w:t>П</w:t>
      </w:r>
      <w:r>
        <w:rPr>
          <w:szCs w:val="40"/>
        </w:rPr>
        <w:t xml:space="preserve">резидента напрямую касаются предмета ведения нашего комитета, в </w:t>
      </w:r>
      <w:proofErr w:type="gramStart"/>
      <w:r>
        <w:rPr>
          <w:szCs w:val="40"/>
        </w:rPr>
        <w:t>связи</w:t>
      </w:r>
      <w:proofErr w:type="gramEnd"/>
      <w:r>
        <w:rPr>
          <w:szCs w:val="40"/>
        </w:rPr>
        <w:t xml:space="preserve"> с чем мы полагаем, что к концу года будут довольно серьезные сформированы задачи, довольно серьезный план законопроектной работы, конечно же, с участием депутатского корпуса, правительства, Администрации президента, в том числе, что касается стратегического развития, стратегического планирования развития территории и территориальных основ местного самоуправления в Российской Федерации. Поэтому мы не хотим, конечно, забегать вперед и говорить о том, что грядет какая-то реформа муниципальная, но то, что в вопросах корректировки территориальных основ, административно-территориального деления, конечно же, необходима детализация законодательства, этот факт, он очевиден, всеми признаётся, обсуждается, в том числе на экспертных площадках.</w:t>
      </w:r>
      <w:r w:rsidRPr="00FF7C71">
        <w:rPr>
          <w:szCs w:val="40"/>
        </w:rPr>
        <w:t xml:space="preserve"> </w:t>
      </w:r>
      <w:r>
        <w:rPr>
          <w:szCs w:val="40"/>
        </w:rPr>
        <w:t xml:space="preserve">Но мы для этой работы </w:t>
      </w:r>
      <w:proofErr w:type="gramStart"/>
      <w:r>
        <w:rPr>
          <w:szCs w:val="40"/>
        </w:rPr>
        <w:t>открыты и готовы</w:t>
      </w:r>
      <w:proofErr w:type="gramEnd"/>
      <w:r>
        <w:rPr>
          <w:szCs w:val="40"/>
        </w:rPr>
        <w:t xml:space="preserve"> – и аппарат комитета, и члены комитета, и депутаты Государственной Думы, которые имеют богатый опыт работы и муниципальной практик</w:t>
      </w:r>
      <w:r w:rsidR="00CC0F03">
        <w:rPr>
          <w:szCs w:val="40"/>
        </w:rPr>
        <w:t>и</w:t>
      </w:r>
      <w:r>
        <w:rPr>
          <w:szCs w:val="40"/>
        </w:rPr>
        <w:t>. Я уверен, что мы достойно подготовим</w:t>
      </w:r>
      <w:r w:rsidRPr="00FF7C71">
        <w:rPr>
          <w:szCs w:val="40"/>
        </w:rPr>
        <w:t xml:space="preserve"> </w:t>
      </w:r>
      <w:r>
        <w:rPr>
          <w:szCs w:val="40"/>
        </w:rPr>
        <w:t xml:space="preserve">эти законы, и они будут приняты в интересах наших муниципалитетов и жителей многочисленных наших муниципальных образований. </w:t>
      </w:r>
    </w:p>
    <w:p w:rsidR="00E42F13" w:rsidRDefault="00E42F13" w:rsidP="00865D5A">
      <w:pPr>
        <w:spacing w:line="360" w:lineRule="auto"/>
        <w:rPr>
          <w:szCs w:val="40"/>
        </w:rPr>
      </w:pPr>
      <w:r>
        <w:rPr>
          <w:szCs w:val="40"/>
        </w:rPr>
        <w:t xml:space="preserve">С удовольствием отвечу на ваши вопросы. </w:t>
      </w:r>
    </w:p>
    <w:p w:rsidR="00E42F13" w:rsidRDefault="00E42F13" w:rsidP="00865D5A">
      <w:pPr>
        <w:spacing w:line="360" w:lineRule="auto"/>
        <w:rPr>
          <w:szCs w:val="40"/>
        </w:rPr>
      </w:pPr>
      <w:r>
        <w:rPr>
          <w:szCs w:val="40"/>
          <w:u w:val="single"/>
        </w:rPr>
        <w:lastRenderedPageBreak/>
        <w:t>Бабичев И.В.</w:t>
      </w:r>
      <w:r>
        <w:rPr>
          <w:szCs w:val="40"/>
        </w:rPr>
        <w:t xml:space="preserve"> Спасибо, Алексей Николаевич. </w:t>
      </w:r>
    </w:p>
    <w:p w:rsidR="00E42F13" w:rsidRDefault="00E42F13" w:rsidP="00865D5A">
      <w:pPr>
        <w:spacing w:line="360" w:lineRule="auto"/>
        <w:rPr>
          <w:szCs w:val="40"/>
        </w:rPr>
      </w:pPr>
      <w:r>
        <w:rPr>
          <w:szCs w:val="40"/>
        </w:rPr>
        <w:t xml:space="preserve">Коллеги, просим вопросы. </w:t>
      </w:r>
    </w:p>
    <w:p w:rsidR="00E42F13" w:rsidRDefault="00E42F13" w:rsidP="00865D5A">
      <w:pPr>
        <w:spacing w:line="360" w:lineRule="auto"/>
        <w:rPr>
          <w:szCs w:val="40"/>
        </w:rPr>
      </w:pPr>
      <w:r>
        <w:rPr>
          <w:szCs w:val="40"/>
        </w:rPr>
        <w:t xml:space="preserve">Прошу, представляйтесь только. </w:t>
      </w:r>
    </w:p>
    <w:p w:rsidR="00E42F13" w:rsidRDefault="00E42F13" w:rsidP="00865D5A">
      <w:pPr>
        <w:spacing w:line="360" w:lineRule="auto"/>
        <w:rPr>
          <w:szCs w:val="40"/>
        </w:rPr>
      </w:pPr>
      <w:r>
        <w:rPr>
          <w:szCs w:val="40"/>
          <w:u w:val="single"/>
        </w:rPr>
        <w:t>Иван</w:t>
      </w:r>
      <w:r w:rsidR="00240B15">
        <w:rPr>
          <w:szCs w:val="40"/>
          <w:u w:val="single"/>
        </w:rPr>
        <w:t xml:space="preserve"> </w:t>
      </w:r>
      <w:proofErr w:type="spellStart"/>
      <w:r w:rsidR="00240B15">
        <w:rPr>
          <w:szCs w:val="40"/>
          <w:u w:val="single"/>
        </w:rPr>
        <w:t>У</w:t>
      </w:r>
      <w:r>
        <w:rPr>
          <w:szCs w:val="40"/>
          <w:u w:val="single"/>
        </w:rPr>
        <w:t>хин</w:t>
      </w:r>
      <w:proofErr w:type="spellEnd"/>
      <w:r>
        <w:rPr>
          <w:szCs w:val="40"/>
          <w:u w:val="single"/>
        </w:rPr>
        <w:t>.</w:t>
      </w:r>
      <w:r>
        <w:rPr>
          <w:szCs w:val="40"/>
        </w:rPr>
        <w:t xml:space="preserve"> Иван</w:t>
      </w:r>
      <w:r w:rsidR="00240B15">
        <w:rPr>
          <w:szCs w:val="40"/>
        </w:rPr>
        <w:t xml:space="preserve"> </w:t>
      </w:r>
      <w:proofErr w:type="spellStart"/>
      <w:r w:rsidR="00240B15">
        <w:rPr>
          <w:szCs w:val="40"/>
        </w:rPr>
        <w:t>У</w:t>
      </w:r>
      <w:r>
        <w:rPr>
          <w:szCs w:val="40"/>
        </w:rPr>
        <w:t>хин</w:t>
      </w:r>
      <w:proofErr w:type="spellEnd"/>
      <w:r>
        <w:rPr>
          <w:szCs w:val="40"/>
        </w:rPr>
        <w:t xml:space="preserve">, агентство "Москва". </w:t>
      </w:r>
    </w:p>
    <w:p w:rsidR="00E42F13" w:rsidRDefault="00E42F13" w:rsidP="00865D5A">
      <w:pPr>
        <w:spacing w:line="360" w:lineRule="auto"/>
        <w:rPr>
          <w:szCs w:val="40"/>
        </w:rPr>
      </w:pPr>
      <w:r>
        <w:rPr>
          <w:szCs w:val="40"/>
        </w:rPr>
        <w:t xml:space="preserve">Алексей Николаевич, скажите, пожалуйста, какие законопроекты будут приоритетными для работы комитета в осеннюю сессию? Спасибо. </w:t>
      </w:r>
    </w:p>
    <w:p w:rsidR="00E42F13" w:rsidRDefault="00E42F13" w:rsidP="00865D5A">
      <w:pPr>
        <w:spacing w:line="360" w:lineRule="auto"/>
        <w:rPr>
          <w:szCs w:val="40"/>
        </w:rPr>
      </w:pPr>
      <w:r>
        <w:rPr>
          <w:szCs w:val="40"/>
          <w:u w:val="single"/>
        </w:rPr>
        <w:t>Диденко А.Н.</w:t>
      </w:r>
      <w:r>
        <w:rPr>
          <w:szCs w:val="40"/>
        </w:rPr>
        <w:t xml:space="preserve"> У нас есть ряд проектов по совершенствованию государственной гражданской службы, в частности, довольно интересный вопрос, связанный с ротацией служащих. Это довольно интересное предложение, оно довольно активно применяется во всех современных технологиях кадровых, однако в сфере государственной службы не так давно оно, конечно, у нас реализуется. К сожалению, Минтруд вносит эпизодически корректировки в закон о государственной и муниципальной службе. </w:t>
      </w:r>
    </w:p>
    <w:p w:rsidR="00E42F13" w:rsidRDefault="00E42F13" w:rsidP="00865D5A">
      <w:pPr>
        <w:spacing w:line="360" w:lineRule="auto"/>
        <w:rPr>
          <w:szCs w:val="40"/>
        </w:rPr>
      </w:pPr>
      <w:r>
        <w:rPr>
          <w:szCs w:val="40"/>
        </w:rPr>
        <w:t xml:space="preserve">Но нам представляется, что, конечно, нужно системно подходить к этому вопросу, и комплексный акт может быть при </w:t>
      </w:r>
      <w:proofErr w:type="gramStart"/>
      <w:r>
        <w:rPr>
          <w:szCs w:val="40"/>
        </w:rPr>
        <w:t>принятии</w:t>
      </w:r>
      <w:proofErr w:type="gramEnd"/>
      <w:r>
        <w:rPr>
          <w:szCs w:val="40"/>
        </w:rPr>
        <w:t xml:space="preserve"> этого закона в первом чтении, в том числе </w:t>
      </w:r>
      <w:r w:rsidR="00240B15">
        <w:rPr>
          <w:szCs w:val="40"/>
        </w:rPr>
        <w:t xml:space="preserve">рассматриваются варианты </w:t>
      </w:r>
      <w:r>
        <w:rPr>
          <w:szCs w:val="40"/>
        </w:rPr>
        <w:t>погрузить в него и иные вопросы</w:t>
      </w:r>
      <w:r w:rsidR="00240B15">
        <w:rPr>
          <w:szCs w:val="40"/>
        </w:rPr>
        <w:t>, касающиеся</w:t>
      </w:r>
      <w:r>
        <w:rPr>
          <w:szCs w:val="40"/>
        </w:rPr>
        <w:t xml:space="preserve"> кадровы</w:t>
      </w:r>
      <w:r w:rsidR="00240B15">
        <w:rPr>
          <w:szCs w:val="40"/>
        </w:rPr>
        <w:t>х технологий</w:t>
      </w:r>
      <w:r>
        <w:rPr>
          <w:szCs w:val="40"/>
        </w:rPr>
        <w:t>, применимы</w:t>
      </w:r>
      <w:r w:rsidR="00240B15">
        <w:rPr>
          <w:szCs w:val="40"/>
        </w:rPr>
        <w:t>х</w:t>
      </w:r>
      <w:r>
        <w:rPr>
          <w:szCs w:val="40"/>
        </w:rPr>
        <w:t xml:space="preserve"> в  государственной и муниципальной службе. </w:t>
      </w:r>
    </w:p>
    <w:p w:rsidR="00E42F13" w:rsidRDefault="00E42F13" w:rsidP="00865D5A">
      <w:pPr>
        <w:spacing w:line="360" w:lineRule="auto"/>
        <w:rPr>
          <w:szCs w:val="40"/>
        </w:rPr>
      </w:pPr>
      <w:r>
        <w:rPr>
          <w:szCs w:val="40"/>
        </w:rPr>
        <w:t xml:space="preserve">Вторым таким основным направлением можно будет считать вопросы </w:t>
      </w:r>
      <w:proofErr w:type="gramStart"/>
      <w:r>
        <w:rPr>
          <w:szCs w:val="40"/>
        </w:rPr>
        <w:t>государственного</w:t>
      </w:r>
      <w:proofErr w:type="gramEnd"/>
      <w:r>
        <w:rPr>
          <w:szCs w:val="40"/>
        </w:rPr>
        <w:t xml:space="preserve">, муниципального контроля. Мы довольно серьёзную теоретическую и правоприменительную базу подготовили для совершенствования как государственного, так и муниципального контроля. Очередные проблемы, связанные с пробелами в этой сфере у нас вскрылись в ходе работы над проектом закона, пакетным проектом, вносящим изменения во многие законодательные акты, в связи с совершенствованием правил требований пожарной безопасности. И рабочая группы под председательством Пискарева Василия Ивановича работала активно. </w:t>
      </w:r>
      <w:proofErr w:type="gramStart"/>
      <w:r>
        <w:rPr>
          <w:szCs w:val="40"/>
        </w:rPr>
        <w:lastRenderedPageBreak/>
        <w:t xml:space="preserve">Комитет к этой работе подключился и для себя определил вопросы именно государственного и муниципального контроля, в том числе и пожарного </w:t>
      </w:r>
      <w:r w:rsidR="00240B15">
        <w:rPr>
          <w:szCs w:val="40"/>
        </w:rPr>
        <w:t xml:space="preserve">контроля и </w:t>
      </w:r>
      <w:r>
        <w:rPr>
          <w:szCs w:val="40"/>
        </w:rPr>
        <w:t>надзора и други</w:t>
      </w:r>
      <w:r w:rsidR="00240B15">
        <w:rPr>
          <w:szCs w:val="40"/>
        </w:rPr>
        <w:t>х</w:t>
      </w:r>
      <w:r>
        <w:rPr>
          <w:szCs w:val="40"/>
        </w:rPr>
        <w:t xml:space="preserve"> вид</w:t>
      </w:r>
      <w:r w:rsidR="00240B15">
        <w:rPr>
          <w:szCs w:val="40"/>
        </w:rPr>
        <w:t>ов</w:t>
      </w:r>
      <w:r>
        <w:rPr>
          <w:szCs w:val="40"/>
        </w:rPr>
        <w:t xml:space="preserve"> муниципального контроля, которые на сегодняшний день, к сожалению, реализуются не в полной мере, поскольку федеральное законодательство не позволяет эффективно осуществлять муниципальный контроль в смежных сферах, в которых ведётся государственный либо федераль</w:t>
      </w:r>
      <w:r w:rsidR="00240B15">
        <w:rPr>
          <w:szCs w:val="40"/>
        </w:rPr>
        <w:t>ный, либо региональный контроль</w:t>
      </w:r>
      <w:r>
        <w:rPr>
          <w:szCs w:val="40"/>
        </w:rPr>
        <w:t xml:space="preserve">. </w:t>
      </w:r>
      <w:proofErr w:type="gramEnd"/>
    </w:p>
    <w:p w:rsidR="00E42F13" w:rsidRDefault="00E42F13" w:rsidP="00865D5A">
      <w:pPr>
        <w:spacing w:line="360" w:lineRule="auto"/>
        <w:rPr>
          <w:szCs w:val="40"/>
        </w:rPr>
      </w:pPr>
      <w:proofErr w:type="gramStart"/>
      <w:r>
        <w:rPr>
          <w:szCs w:val="40"/>
        </w:rPr>
        <w:t>Мы считаем, что это большой потенциал, который позволит не только усовершенствовать те или иные сферы общественных отношений, но и приведёт к тому, что мы давно добиваемся, чтобы главы муниципальных образований, муниципалитеты имели возможность администрировать те или иные отношения с тем, чтобы пополнять бюджет, в данном случае за счёт привлечения к ответственности тех, кто нарушает отраслев</w:t>
      </w:r>
      <w:r w:rsidR="00240B15">
        <w:rPr>
          <w:szCs w:val="40"/>
        </w:rPr>
        <w:t>ы</w:t>
      </w:r>
      <w:r>
        <w:rPr>
          <w:szCs w:val="40"/>
        </w:rPr>
        <w:t xml:space="preserve">е законы и, разумеется, штрафы </w:t>
      </w:r>
      <w:r w:rsidR="00240B15">
        <w:rPr>
          <w:szCs w:val="40"/>
        </w:rPr>
        <w:t>за</w:t>
      </w:r>
      <w:proofErr w:type="gramEnd"/>
      <w:r>
        <w:rPr>
          <w:szCs w:val="40"/>
        </w:rPr>
        <w:t xml:space="preserve"> подобны</w:t>
      </w:r>
      <w:r w:rsidR="00240B15">
        <w:rPr>
          <w:szCs w:val="40"/>
        </w:rPr>
        <w:t>е</w:t>
      </w:r>
      <w:r>
        <w:rPr>
          <w:szCs w:val="40"/>
        </w:rPr>
        <w:t xml:space="preserve"> правонарушения зачислять в местные бюджеты. </w:t>
      </w:r>
    </w:p>
    <w:p w:rsidR="00E42F13" w:rsidRDefault="00E42F13" w:rsidP="00865D5A">
      <w:pPr>
        <w:spacing w:line="360" w:lineRule="auto"/>
        <w:rPr>
          <w:szCs w:val="40"/>
        </w:rPr>
      </w:pPr>
      <w:r>
        <w:rPr>
          <w:szCs w:val="40"/>
        </w:rPr>
        <w:t xml:space="preserve">Сегодня, например, по экологическому надзору, если мы возьмём, кто должен заниматься? Конечно, должны заниматься муниципалитеты, но у них должна быть достаточная степень мотивации с тем, чтобы в случае </w:t>
      </w:r>
      <w:r w:rsidR="00240B15">
        <w:rPr>
          <w:szCs w:val="40"/>
        </w:rPr>
        <w:t xml:space="preserve">выявления </w:t>
      </w:r>
      <w:r>
        <w:rPr>
          <w:szCs w:val="40"/>
        </w:rPr>
        <w:t xml:space="preserve">нарушения, поступления от штрафов поступали, в том числе и в большей части, конечно, в муниципальный бюджет. </w:t>
      </w:r>
    </w:p>
    <w:p w:rsidR="00E42F13" w:rsidRDefault="00E42F13" w:rsidP="00865D5A">
      <w:pPr>
        <w:spacing w:line="360" w:lineRule="auto"/>
        <w:rPr>
          <w:szCs w:val="40"/>
        </w:rPr>
      </w:pPr>
      <w:r>
        <w:rPr>
          <w:szCs w:val="40"/>
        </w:rPr>
        <w:t xml:space="preserve">Ну вот, пожалуй, </w:t>
      </w:r>
      <w:r w:rsidR="00240B15">
        <w:rPr>
          <w:szCs w:val="40"/>
        </w:rPr>
        <w:t>эти</w:t>
      </w:r>
      <w:r>
        <w:rPr>
          <w:szCs w:val="40"/>
        </w:rPr>
        <w:t xml:space="preserve"> два направления, и </w:t>
      </w:r>
      <w:r w:rsidR="00240B15">
        <w:rPr>
          <w:szCs w:val="40"/>
        </w:rPr>
        <w:t xml:space="preserve">конечно </w:t>
      </w:r>
      <w:r>
        <w:rPr>
          <w:szCs w:val="40"/>
        </w:rPr>
        <w:t>те, о которых я сказал</w:t>
      </w:r>
      <w:r w:rsidR="00240B15">
        <w:rPr>
          <w:szCs w:val="40"/>
        </w:rPr>
        <w:t xml:space="preserve"> ранее</w:t>
      </w:r>
      <w:r>
        <w:rPr>
          <w:szCs w:val="40"/>
        </w:rPr>
        <w:t>,</w:t>
      </w:r>
      <w:r w:rsidR="00240B15">
        <w:rPr>
          <w:szCs w:val="40"/>
        </w:rPr>
        <w:t xml:space="preserve"> но которые</w:t>
      </w:r>
      <w:r>
        <w:rPr>
          <w:szCs w:val="40"/>
        </w:rPr>
        <w:t xml:space="preserve"> пока не формализованы в </w:t>
      </w:r>
      <w:r w:rsidR="00240B15">
        <w:rPr>
          <w:szCs w:val="40"/>
        </w:rPr>
        <w:t xml:space="preserve">проекты </w:t>
      </w:r>
      <w:r>
        <w:rPr>
          <w:szCs w:val="40"/>
        </w:rPr>
        <w:t>федеральны</w:t>
      </w:r>
      <w:r w:rsidR="00240B15">
        <w:rPr>
          <w:szCs w:val="40"/>
        </w:rPr>
        <w:t>х</w:t>
      </w:r>
      <w:r>
        <w:rPr>
          <w:szCs w:val="40"/>
        </w:rPr>
        <w:t xml:space="preserve"> закон</w:t>
      </w:r>
      <w:r w:rsidR="00240B15">
        <w:rPr>
          <w:szCs w:val="40"/>
        </w:rPr>
        <w:t>ов.</w:t>
      </w:r>
      <w:r>
        <w:rPr>
          <w:szCs w:val="40"/>
        </w:rPr>
        <w:t xml:space="preserve"> </w:t>
      </w:r>
    </w:p>
    <w:p w:rsidR="00E42F13" w:rsidRDefault="00E42F13" w:rsidP="00865D5A">
      <w:pPr>
        <w:spacing w:line="360" w:lineRule="auto"/>
        <w:rPr>
          <w:szCs w:val="40"/>
        </w:rPr>
      </w:pPr>
      <w:r>
        <w:rPr>
          <w:szCs w:val="40"/>
        </w:rPr>
        <w:t xml:space="preserve">Много инициатив приходит из субъектов Российской Федерации. Например, можно сказать, что с завидной периодичностью приходят в комитет проекты законов, связанные с содержанием безнадзорных животных. В последний раз мы на комитете смотрели закон </w:t>
      </w:r>
      <w:proofErr w:type="gramStart"/>
      <w:r>
        <w:rPr>
          <w:szCs w:val="40"/>
        </w:rPr>
        <w:t>Нижегородской</w:t>
      </w:r>
      <w:proofErr w:type="gramEnd"/>
      <w:r>
        <w:rPr>
          <w:szCs w:val="40"/>
        </w:rPr>
        <w:t xml:space="preserve"> области. Вот на днях был расписан в комитет проект  коллег </w:t>
      </w:r>
      <w:proofErr w:type="spellStart"/>
      <w:r>
        <w:rPr>
          <w:szCs w:val="40"/>
        </w:rPr>
        <w:t>справедливороссов</w:t>
      </w:r>
      <w:proofErr w:type="spellEnd"/>
      <w:r>
        <w:rPr>
          <w:szCs w:val="40"/>
        </w:rPr>
        <w:t xml:space="preserve"> по схожей тематике. Вопрос </w:t>
      </w:r>
      <w:proofErr w:type="gramStart"/>
      <w:r>
        <w:rPr>
          <w:szCs w:val="40"/>
        </w:rPr>
        <w:t>не ведения</w:t>
      </w:r>
      <w:proofErr w:type="gramEnd"/>
      <w:r>
        <w:rPr>
          <w:szCs w:val="40"/>
        </w:rPr>
        <w:t xml:space="preserve"> нашего комитета. </w:t>
      </w:r>
      <w:r>
        <w:rPr>
          <w:szCs w:val="40"/>
        </w:rPr>
        <w:lastRenderedPageBreak/>
        <w:t>Однако</w:t>
      </w:r>
      <w:proofErr w:type="gramStart"/>
      <w:r>
        <w:rPr>
          <w:szCs w:val="40"/>
        </w:rPr>
        <w:t>,</w:t>
      </w:r>
      <w:proofErr w:type="gramEnd"/>
      <w:r>
        <w:rPr>
          <w:szCs w:val="40"/>
        </w:rPr>
        <w:t xml:space="preserve"> в нём затрагиваются полномочия субъекта - ну, классическая тема экологическая, она к комитету </w:t>
      </w:r>
      <w:proofErr w:type="spellStart"/>
      <w:r>
        <w:rPr>
          <w:szCs w:val="40"/>
        </w:rPr>
        <w:t>Бурматова</w:t>
      </w:r>
      <w:proofErr w:type="spellEnd"/>
      <w:r>
        <w:rPr>
          <w:szCs w:val="40"/>
        </w:rPr>
        <w:t xml:space="preserve"> относится, но напрямую затрагивает вопросы полномочий и расходных обязательств субъекта на содержание безнадзорных животных. Вот уже не первая инициатива приходит. </w:t>
      </w:r>
      <w:proofErr w:type="gramStart"/>
      <w:r>
        <w:rPr>
          <w:szCs w:val="40"/>
        </w:rPr>
        <w:t>Мы, разумеется, с огромным вниманием относимся</w:t>
      </w:r>
      <w:r w:rsidR="00240B15">
        <w:rPr>
          <w:szCs w:val="40"/>
        </w:rPr>
        <w:t xml:space="preserve"> к ним</w:t>
      </w:r>
      <w:r>
        <w:rPr>
          <w:szCs w:val="40"/>
        </w:rPr>
        <w:t xml:space="preserve"> и коллег поддерживаем, однако, находится в пакете у </w:t>
      </w:r>
      <w:proofErr w:type="spellStart"/>
      <w:r>
        <w:rPr>
          <w:szCs w:val="40"/>
        </w:rPr>
        <w:t>Бурматова</w:t>
      </w:r>
      <w:proofErr w:type="spellEnd"/>
      <w:r>
        <w:rPr>
          <w:szCs w:val="40"/>
        </w:rPr>
        <w:t xml:space="preserve"> комплексный проект закона о</w:t>
      </w:r>
      <w:r w:rsidR="00240B15">
        <w:rPr>
          <w:szCs w:val="40"/>
        </w:rPr>
        <w:t>б ответственном обращении с животными, затрагивающий и вопросы</w:t>
      </w:r>
      <w:r>
        <w:rPr>
          <w:szCs w:val="40"/>
        </w:rPr>
        <w:t xml:space="preserve"> содержани</w:t>
      </w:r>
      <w:r w:rsidR="00240B15">
        <w:rPr>
          <w:szCs w:val="40"/>
        </w:rPr>
        <w:t>я животных</w:t>
      </w:r>
      <w:r>
        <w:rPr>
          <w:szCs w:val="40"/>
        </w:rPr>
        <w:t>, в котором все эти вопросы должны быть урегулированы, а точечно вносить изменения в</w:t>
      </w:r>
      <w:r w:rsidR="00240B15">
        <w:rPr>
          <w:szCs w:val="40"/>
        </w:rPr>
        <w:t xml:space="preserve"> статью</w:t>
      </w:r>
      <w:r>
        <w:rPr>
          <w:szCs w:val="40"/>
        </w:rPr>
        <w:t xml:space="preserve"> 26.3 184-го закона и корректировать полномочия субъекта, наверное, в данном случае не имеет смысла, хотя эти</w:t>
      </w:r>
      <w:proofErr w:type="gramEnd"/>
      <w:r>
        <w:rPr>
          <w:szCs w:val="40"/>
        </w:rPr>
        <w:t xml:space="preserve"> проекты закона имеют очень серьезную под собой и теоретическую, и практическую баз</w:t>
      </w:r>
      <w:r w:rsidR="00240B15">
        <w:rPr>
          <w:szCs w:val="40"/>
        </w:rPr>
        <w:t>у</w:t>
      </w:r>
      <w:r>
        <w:rPr>
          <w:szCs w:val="40"/>
        </w:rPr>
        <w:t>. Они касаются того, что вот вакцинировать собак и отпускать их, не содержать 6 месяцев, а иметь возможность, если убедиться, что собака не представляет какой-то угрозы... в виде пониженной агрессии или в случае, если она вакцинирована, выпускать</w:t>
      </w:r>
      <w:r w:rsidR="00240B15">
        <w:rPr>
          <w:szCs w:val="40"/>
        </w:rPr>
        <w:t xml:space="preserve"> ее</w:t>
      </w:r>
      <w:r>
        <w:rPr>
          <w:szCs w:val="40"/>
        </w:rPr>
        <w:t xml:space="preserve"> до истечения этого шестимесячного срока.</w:t>
      </w:r>
    </w:p>
    <w:p w:rsidR="00E42F13" w:rsidRDefault="00E42F13" w:rsidP="00865D5A">
      <w:pPr>
        <w:spacing w:line="360" w:lineRule="auto"/>
        <w:ind w:firstLine="709"/>
        <w:rPr>
          <w:szCs w:val="40"/>
        </w:rPr>
      </w:pPr>
      <w:r>
        <w:rPr>
          <w:szCs w:val="40"/>
        </w:rPr>
        <w:t xml:space="preserve">Здесь нужно </w:t>
      </w:r>
      <w:proofErr w:type="spellStart"/>
      <w:r>
        <w:rPr>
          <w:szCs w:val="40"/>
        </w:rPr>
        <w:t>поизучать</w:t>
      </w:r>
      <w:proofErr w:type="spellEnd"/>
      <w:r>
        <w:rPr>
          <w:szCs w:val="40"/>
        </w:rPr>
        <w:t xml:space="preserve"> этот вопрос и, может быть, вернуться к его рассмотрению осенью.</w:t>
      </w:r>
    </w:p>
    <w:p w:rsidR="00E42F13" w:rsidRDefault="00E42F13" w:rsidP="00865D5A">
      <w:pPr>
        <w:spacing w:line="360" w:lineRule="auto"/>
        <w:ind w:firstLine="709"/>
        <w:rPr>
          <w:szCs w:val="40"/>
        </w:rPr>
      </w:pPr>
      <w:r>
        <w:rPr>
          <w:szCs w:val="40"/>
        </w:rPr>
        <w:t xml:space="preserve">Поэтому в портфеле осталось 17 проектов, вот </w:t>
      </w:r>
      <w:proofErr w:type="gramStart"/>
      <w:r>
        <w:rPr>
          <w:szCs w:val="40"/>
        </w:rPr>
        <w:t>из</w:t>
      </w:r>
      <w:proofErr w:type="gramEnd"/>
      <w:r>
        <w:rPr>
          <w:szCs w:val="40"/>
        </w:rPr>
        <w:t xml:space="preserve"> ключевых можно два выделить - это по государственной службе и государственному муниципальному контролю. И ждем от правительства внесения серьезных пакетных инициатив.</w:t>
      </w:r>
    </w:p>
    <w:p w:rsidR="00E42F13" w:rsidRDefault="00E42F13" w:rsidP="00865D5A">
      <w:pPr>
        <w:spacing w:line="360" w:lineRule="auto"/>
        <w:ind w:firstLine="709"/>
        <w:rPr>
          <w:szCs w:val="40"/>
        </w:rPr>
      </w:pPr>
      <w:r>
        <w:rPr>
          <w:szCs w:val="40"/>
        </w:rPr>
        <w:t>Пожалуйста.</w:t>
      </w:r>
    </w:p>
    <w:p w:rsidR="00E42F13" w:rsidRDefault="00E42F13" w:rsidP="00865D5A">
      <w:pPr>
        <w:spacing w:line="360" w:lineRule="auto"/>
        <w:ind w:firstLine="709"/>
        <w:rPr>
          <w:szCs w:val="40"/>
        </w:rPr>
      </w:pPr>
      <w:r>
        <w:rPr>
          <w:szCs w:val="40"/>
          <w:u w:val="single"/>
        </w:rPr>
        <w:t>Куликова Л.</w:t>
      </w:r>
      <w:r w:rsidR="00240B15">
        <w:rPr>
          <w:szCs w:val="40"/>
          <w:u w:val="single"/>
        </w:rPr>
        <w:t>Н.</w:t>
      </w:r>
      <w:r>
        <w:rPr>
          <w:szCs w:val="40"/>
        </w:rPr>
        <w:t xml:space="preserve"> Куликова Людмила, российский журнал "Муниципалитет".</w:t>
      </w:r>
    </w:p>
    <w:p w:rsidR="00E42F13" w:rsidRDefault="00E42F13" w:rsidP="00865D5A">
      <w:pPr>
        <w:spacing w:line="360" w:lineRule="auto"/>
        <w:ind w:firstLine="709"/>
        <w:rPr>
          <w:szCs w:val="40"/>
        </w:rPr>
      </w:pPr>
      <w:r>
        <w:rPr>
          <w:szCs w:val="40"/>
        </w:rPr>
        <w:t xml:space="preserve">Алексей Николаевич, во-первых, огромное спасибо за возможность поучаствовать в "круглом столе" в Дудинке, и разговор был очень интересный, эффективный, жесткий такой </w:t>
      </w:r>
      <w:proofErr w:type="spellStart"/>
      <w:r>
        <w:rPr>
          <w:szCs w:val="40"/>
        </w:rPr>
        <w:t>по-северному</w:t>
      </w:r>
      <w:proofErr w:type="spellEnd"/>
      <w:r>
        <w:rPr>
          <w:szCs w:val="40"/>
        </w:rPr>
        <w:t xml:space="preserve">. У нас появился </w:t>
      </w:r>
      <w:r>
        <w:rPr>
          <w:szCs w:val="40"/>
        </w:rPr>
        <w:lastRenderedPageBreak/>
        <w:t>новый проект в журнале – развитие северных территорий, в понедельник выйдет номер журнала, я попробую, так сказать, вам его передать.</w:t>
      </w:r>
    </w:p>
    <w:p w:rsidR="00E42F13" w:rsidRDefault="00E42F13" w:rsidP="00865D5A">
      <w:pPr>
        <w:spacing w:line="360" w:lineRule="auto"/>
        <w:ind w:firstLine="709"/>
        <w:rPr>
          <w:szCs w:val="40"/>
        </w:rPr>
      </w:pPr>
      <w:r>
        <w:rPr>
          <w:szCs w:val="40"/>
        </w:rPr>
        <w:t>Вопрос у меня такой. Вот вспоминая разговор на "круглом столе", предложения, которые были там высказаны, посмотрев рекомендации, которые уже вышли, вот все-таки у меня вопрос. Как-то дальше в развитие эта тема будет продолжаться?</w:t>
      </w:r>
    </w:p>
    <w:p w:rsidR="00E42F13" w:rsidRDefault="00E42F13" w:rsidP="00865D5A">
      <w:pPr>
        <w:spacing w:line="360" w:lineRule="auto"/>
        <w:ind w:firstLine="709"/>
        <w:rPr>
          <w:szCs w:val="40"/>
        </w:rPr>
      </w:pPr>
      <w:r>
        <w:rPr>
          <w:szCs w:val="40"/>
          <w:u w:val="single"/>
        </w:rPr>
        <w:t>Диденко А.Н.</w:t>
      </w:r>
      <w:r>
        <w:rPr>
          <w:szCs w:val="40"/>
        </w:rPr>
        <w:t xml:space="preserve"> Разумеется. Мы в своей части всячески будем прилагать усилия, поскольку тема смежная, как вы знаете, наши соседи по этому кабинету – Комитет по региональной политике, проблемам Севера и Дальнего Востока является ответственным по этой тематике. Вместе с тем, вопрос, допустим, территориальной организации местного самоуправления, вопрос объема полномочий отдельных </w:t>
      </w:r>
      <w:r w:rsidR="00240B15">
        <w:rPr>
          <w:szCs w:val="40"/>
        </w:rPr>
        <w:t>видов</w:t>
      </w:r>
      <w:r>
        <w:rPr>
          <w:szCs w:val="40"/>
        </w:rPr>
        <w:t xml:space="preserve"> муниципалитетов, конечно, это наши вопросы, и мы, совместно с комитетом Николая Михайловича Харитонова, нашим смежным комитетом, разумеется, эти вопросы буд</w:t>
      </w:r>
      <w:r w:rsidR="00240B15">
        <w:rPr>
          <w:szCs w:val="40"/>
        </w:rPr>
        <w:t>ем рассматривать</w:t>
      </w:r>
      <w:r>
        <w:rPr>
          <w:szCs w:val="40"/>
        </w:rPr>
        <w:t xml:space="preserve">. Вы знаете, что касается Северного морского пути, здесь определенные изменения идут. </w:t>
      </w:r>
      <w:proofErr w:type="gramStart"/>
      <w:r>
        <w:rPr>
          <w:szCs w:val="40"/>
        </w:rPr>
        <w:t xml:space="preserve">Не так давно был принят в первом чтении закон, который серьезными административными полномочиями по содержанию инфраструктуры </w:t>
      </w:r>
      <w:proofErr w:type="spellStart"/>
      <w:r w:rsidR="00240B15">
        <w:rPr>
          <w:szCs w:val="40"/>
        </w:rPr>
        <w:t>Севморпути</w:t>
      </w:r>
      <w:proofErr w:type="spellEnd"/>
      <w:r w:rsidR="00240B15">
        <w:rPr>
          <w:szCs w:val="40"/>
        </w:rPr>
        <w:t xml:space="preserve"> </w:t>
      </w:r>
      <w:r>
        <w:rPr>
          <w:szCs w:val="40"/>
        </w:rPr>
        <w:t xml:space="preserve">наделил </w:t>
      </w:r>
      <w:proofErr w:type="spellStart"/>
      <w:r>
        <w:rPr>
          <w:szCs w:val="40"/>
        </w:rPr>
        <w:t>госкорпорацию</w:t>
      </w:r>
      <w:proofErr w:type="spellEnd"/>
      <w:r>
        <w:rPr>
          <w:szCs w:val="40"/>
        </w:rPr>
        <w:t xml:space="preserve"> "</w:t>
      </w:r>
      <w:proofErr w:type="spellStart"/>
      <w:r>
        <w:rPr>
          <w:szCs w:val="40"/>
        </w:rPr>
        <w:t>Росатом</w:t>
      </w:r>
      <w:proofErr w:type="spellEnd"/>
      <w:r>
        <w:rPr>
          <w:szCs w:val="40"/>
        </w:rPr>
        <w:t xml:space="preserve">", нужно их будет тоже к этой тематике подключать, активно с ними взаимодействовать, но есть изменения, вот особые правовые режимы, вот, в частности, необычный такой избрали формат по управлению портовой инфраструктурой, передав все эти полномочия </w:t>
      </w:r>
      <w:proofErr w:type="spellStart"/>
      <w:r>
        <w:rPr>
          <w:szCs w:val="40"/>
        </w:rPr>
        <w:t>госкорпорации</w:t>
      </w:r>
      <w:proofErr w:type="spellEnd"/>
      <w:r>
        <w:rPr>
          <w:szCs w:val="40"/>
        </w:rPr>
        <w:t>.</w:t>
      </w:r>
      <w:proofErr w:type="gramEnd"/>
    </w:p>
    <w:p w:rsidR="00E42F13" w:rsidRDefault="00E42F13" w:rsidP="00865D5A">
      <w:pPr>
        <w:spacing w:line="360" w:lineRule="auto"/>
        <w:ind w:firstLine="709"/>
        <w:rPr>
          <w:szCs w:val="40"/>
        </w:rPr>
      </w:pPr>
      <w:proofErr w:type="gramStart"/>
      <w:r>
        <w:rPr>
          <w:szCs w:val="40"/>
        </w:rPr>
        <w:t>Я думаю, что есть еще ряд иных механизмов, которые, может быть, не совсем относятся к ведению нашего комитета, но, повторюсь, что то, что мы видим, какие проблемы, мы должны подходить к универсальности правового регулирования и гибкости 131-го закона вот в отношении всей нашей огромной страны, потому что территории разные, вы сами все видели и транспортная доступность, и все, что касается</w:t>
      </w:r>
      <w:proofErr w:type="gramEnd"/>
      <w:r>
        <w:rPr>
          <w:szCs w:val="40"/>
        </w:rPr>
        <w:t xml:space="preserve"> связи и иных вопросов, и </w:t>
      </w:r>
      <w:r>
        <w:rPr>
          <w:szCs w:val="40"/>
        </w:rPr>
        <w:lastRenderedPageBreak/>
        <w:t>климата, условий проживания, все-таки территории, конечно, существенно отличаются, и наша задача - создать столь многообразный, гибкий спектр форм организации территориальной и управленческой</w:t>
      </w:r>
      <w:r w:rsidR="00240B15">
        <w:rPr>
          <w:szCs w:val="40"/>
        </w:rPr>
        <w:t xml:space="preserve"> системы</w:t>
      </w:r>
      <w:r>
        <w:rPr>
          <w:szCs w:val="40"/>
        </w:rPr>
        <w:t xml:space="preserve">, чтобы она отвечала интересам развития страны. И вместе с тем </w:t>
      </w:r>
      <w:proofErr w:type="gramStart"/>
      <w:r w:rsidR="007447F4">
        <w:rPr>
          <w:szCs w:val="40"/>
        </w:rPr>
        <w:t>необходима</w:t>
      </w:r>
      <w:proofErr w:type="gramEnd"/>
      <w:r w:rsidR="007447F4">
        <w:rPr>
          <w:szCs w:val="40"/>
        </w:rPr>
        <w:t xml:space="preserve"> </w:t>
      </w:r>
      <w:r>
        <w:rPr>
          <w:szCs w:val="40"/>
        </w:rPr>
        <w:t>сбалансировать, чтобы у всех территори</w:t>
      </w:r>
      <w:r w:rsidR="007447F4">
        <w:rPr>
          <w:szCs w:val="40"/>
        </w:rPr>
        <w:t>й,</w:t>
      </w:r>
      <w:r>
        <w:rPr>
          <w:szCs w:val="40"/>
        </w:rPr>
        <w:t xml:space="preserve"> разны</w:t>
      </w:r>
      <w:r w:rsidR="007447F4">
        <w:rPr>
          <w:szCs w:val="40"/>
        </w:rPr>
        <w:t>х видов муниципалитетов, включая</w:t>
      </w:r>
      <w:r>
        <w:rPr>
          <w:szCs w:val="40"/>
        </w:rPr>
        <w:t xml:space="preserve"> самое большое муниципальное образование в мире - муниципальный район, были примерно одинаковые возможности для устойчивого экономического развития.</w:t>
      </w:r>
    </w:p>
    <w:p w:rsidR="00E42F13" w:rsidRDefault="00E42F13" w:rsidP="00865D5A">
      <w:pPr>
        <w:spacing w:line="360" w:lineRule="auto"/>
        <w:ind w:firstLine="709"/>
        <w:rPr>
          <w:szCs w:val="40"/>
        </w:rPr>
      </w:pPr>
      <w:r>
        <w:rPr>
          <w:szCs w:val="40"/>
        </w:rPr>
        <w:t xml:space="preserve">К сожалению, сегодня мы, конечно, видим, что при существующей системе бюджетной и налоговой, к сожалению, эти механизмы не работают. Поэтому, конечно, это огромная задача, которая лежит, в том числе, и в сфере </w:t>
      </w:r>
      <w:proofErr w:type="gramStart"/>
      <w:r>
        <w:rPr>
          <w:szCs w:val="40"/>
        </w:rPr>
        <w:t>межбюджетных</w:t>
      </w:r>
      <w:proofErr w:type="gramEnd"/>
      <w:r>
        <w:rPr>
          <w:szCs w:val="40"/>
        </w:rPr>
        <w:t xml:space="preserve"> отношений, которую мы планируем посмотреть. В октябре совместно с комитетом Николая Михайловича Харитонова пройдут у нас парламентские слушания, мы комитет-соисполнитель по вопросам совершенствования межбюджетных отношений в Российской Федерации, которые будут касаться, в том числе, и этих вопросов.</w:t>
      </w:r>
    </w:p>
    <w:p w:rsidR="00E42F13" w:rsidRDefault="00E42F13" w:rsidP="00865D5A">
      <w:pPr>
        <w:spacing w:line="360" w:lineRule="auto"/>
        <w:ind w:firstLine="709"/>
        <w:rPr>
          <w:szCs w:val="40"/>
        </w:rPr>
      </w:pPr>
      <w:r>
        <w:rPr>
          <w:szCs w:val="40"/>
          <w:u w:val="single"/>
        </w:rPr>
        <w:t>Бабичев И.В.</w:t>
      </w:r>
      <w:r>
        <w:rPr>
          <w:szCs w:val="40"/>
        </w:rPr>
        <w:t xml:space="preserve"> Спасибо.</w:t>
      </w:r>
    </w:p>
    <w:p w:rsidR="00E42F13" w:rsidRDefault="00E42F13" w:rsidP="00865D5A">
      <w:pPr>
        <w:spacing w:line="360" w:lineRule="auto"/>
        <w:ind w:firstLine="709"/>
        <w:rPr>
          <w:szCs w:val="40"/>
        </w:rPr>
      </w:pPr>
      <w:r>
        <w:rPr>
          <w:szCs w:val="40"/>
        </w:rPr>
        <w:t>Прошу коллеги.</w:t>
      </w:r>
    </w:p>
    <w:p w:rsidR="00E42F13" w:rsidRDefault="00E42F13" w:rsidP="00865D5A">
      <w:pPr>
        <w:spacing w:line="360" w:lineRule="auto"/>
        <w:rPr>
          <w:szCs w:val="40"/>
        </w:rPr>
      </w:pPr>
      <w:r>
        <w:rPr>
          <w:szCs w:val="40"/>
          <w:u w:val="single"/>
        </w:rPr>
        <w:t>Изотова О.</w:t>
      </w:r>
      <w:r>
        <w:rPr>
          <w:szCs w:val="40"/>
        </w:rPr>
        <w:t xml:space="preserve"> Журнал "Бюджет", Ольга Изотова. </w:t>
      </w:r>
    </w:p>
    <w:p w:rsidR="00E42F13" w:rsidRDefault="00E42F13" w:rsidP="00865D5A">
      <w:pPr>
        <w:spacing w:line="360" w:lineRule="auto"/>
        <w:rPr>
          <w:szCs w:val="40"/>
        </w:rPr>
      </w:pPr>
      <w:r>
        <w:rPr>
          <w:szCs w:val="40"/>
        </w:rPr>
        <w:t xml:space="preserve">Алексей Николаевич, буквально вчера на Общественном телевидении </w:t>
      </w:r>
      <w:r w:rsidRPr="00896121">
        <w:t>России</w:t>
      </w:r>
      <w:r>
        <w:t xml:space="preserve"> обсуждался вопрос об инициативе введения налога на огород. Вот скажите, пожалуйста, насколько </w:t>
      </w:r>
      <w:r>
        <w:rPr>
          <w:szCs w:val="40"/>
        </w:rPr>
        <w:t xml:space="preserve">это серьёзно? Имеет ли ваш комитет какую-то информацию? И ваше отношение вот к такой инициативе. Спасибо.  </w:t>
      </w:r>
    </w:p>
    <w:p w:rsidR="00E42F13" w:rsidRDefault="00E42F13" w:rsidP="00865D5A">
      <w:pPr>
        <w:spacing w:line="360" w:lineRule="auto"/>
        <w:rPr>
          <w:szCs w:val="40"/>
        </w:rPr>
      </w:pPr>
      <w:r>
        <w:rPr>
          <w:szCs w:val="40"/>
          <w:u w:val="single"/>
        </w:rPr>
        <w:t>Диденко А.Н.</w:t>
      </w:r>
      <w:r>
        <w:rPr>
          <w:szCs w:val="40"/>
        </w:rPr>
        <w:t xml:space="preserve"> Пока я не вижу повода здесь волноваться, потому что эта инициатива, она только на стадии публичного обсуждения, она не внесена. </w:t>
      </w:r>
    </w:p>
    <w:p w:rsidR="00E42F13" w:rsidRDefault="00E42F13" w:rsidP="00865D5A">
      <w:pPr>
        <w:spacing w:line="360" w:lineRule="auto"/>
      </w:pPr>
      <w:r>
        <w:rPr>
          <w:szCs w:val="40"/>
        </w:rPr>
        <w:t>Разумеется, в системе ограничительных мер нужно применять подход системный. И когда мы</w:t>
      </w:r>
      <w:r w:rsidR="007447F4">
        <w:rPr>
          <w:szCs w:val="40"/>
        </w:rPr>
        <w:t xml:space="preserve"> в</w:t>
      </w:r>
      <w:r>
        <w:rPr>
          <w:szCs w:val="40"/>
        </w:rPr>
        <w:t xml:space="preserve"> небольшой промежуток времени вводим довольно серьёзные инициативы, связанные с ограничениями, с ограничением </w:t>
      </w:r>
      <w:r>
        <w:rPr>
          <w:szCs w:val="40"/>
        </w:rPr>
        <w:lastRenderedPageBreak/>
        <w:t xml:space="preserve">налогового бремени, с увеличением там всевозможных сроков, стоимости, тарифной политики, </w:t>
      </w:r>
      <w:r w:rsidRPr="00C22FBE">
        <w:t>в том числе</w:t>
      </w:r>
      <w:r>
        <w:t xml:space="preserve"> связанные с ОСАГО, поскольку все являются автолюбителями, в</w:t>
      </w:r>
      <w:r w:rsidRPr="00C22FBE">
        <w:t xml:space="preserve"> том числе</w:t>
      </w:r>
      <w:r>
        <w:t xml:space="preserve"> связанные со всевозможными сферами</w:t>
      </w:r>
      <w:r w:rsidR="007447F4">
        <w:t xml:space="preserve">, нужно </w:t>
      </w:r>
      <w:proofErr w:type="gramStart"/>
      <w:r w:rsidR="007447F4">
        <w:t>подходить очень аккуратно и взвешено</w:t>
      </w:r>
      <w:proofErr w:type="gramEnd"/>
      <w:r>
        <w:t xml:space="preserve">. Например, цены на топливо выросли в результате принятых решений ещё в том созыве, </w:t>
      </w:r>
      <w:r w:rsidR="007447F4">
        <w:t xml:space="preserve">в соответствии с которыми </w:t>
      </w:r>
      <w:r>
        <w:t>подня</w:t>
      </w:r>
      <w:r w:rsidR="007447F4">
        <w:t>ли</w:t>
      </w:r>
      <w:r>
        <w:t xml:space="preserve"> акцизы на топливо, на пр</w:t>
      </w:r>
      <w:r w:rsidR="007447F4">
        <w:t>ямо</w:t>
      </w:r>
      <w:r>
        <w:t xml:space="preserve">гонный бензин, ну вот известный </w:t>
      </w:r>
      <w:r w:rsidR="007447F4">
        <w:t>результат</w:t>
      </w:r>
      <w:r>
        <w:t xml:space="preserve">. </w:t>
      </w:r>
    </w:p>
    <w:p w:rsidR="00E42F13" w:rsidRDefault="00E42F13" w:rsidP="00865D5A">
      <w:pPr>
        <w:spacing w:line="360" w:lineRule="auto"/>
      </w:pPr>
      <w:r>
        <w:t xml:space="preserve">Поэтому здесь, разумеется, нужно известную долю гибкости </w:t>
      </w:r>
      <w:proofErr w:type="gramStart"/>
      <w:r>
        <w:t>проявлять и действовать</w:t>
      </w:r>
      <w:proofErr w:type="gramEnd"/>
      <w:r>
        <w:t xml:space="preserve"> весьма и весьма осторожно, поскольку тема эта очень чувствительна. К сожалению, сегодня уровень жизни наших граждан не позволяет сделать вывод о том, что подобная мера, она применима. </w:t>
      </w:r>
    </w:p>
    <w:p w:rsidR="00E42F13" w:rsidRDefault="00E42F13" w:rsidP="00865D5A">
      <w:pPr>
        <w:spacing w:line="360" w:lineRule="auto"/>
      </w:pPr>
      <w:proofErr w:type="gramStart"/>
      <w:r>
        <w:t xml:space="preserve">В этой связи мы многие вещи не смотрим в рамках потребительской корзины, стараемся исходить из минимального продуктового набора, а у нас огромное количество услуг и расходов граждан, которые в корзину не включаются, однако, как мы все прекрасно знаем, уровень доходов при этом мы не обеспечиваем, темп роста их доходов, к сожалению, не обеспечивается. </w:t>
      </w:r>
      <w:proofErr w:type="gramEnd"/>
    </w:p>
    <w:p w:rsidR="00E42F13" w:rsidRDefault="00E42F13" w:rsidP="00865D5A">
      <w:pPr>
        <w:spacing w:line="360" w:lineRule="auto"/>
      </w:pPr>
      <w:r>
        <w:t xml:space="preserve">Поэтому здесь, разумеется, я буду и личную позицию, и фракционную озвучивать, если инициатива придёт в Госдуму, мы её будем, конечно, в соответствии с Регламентом, рассматривать. Но, я думаю, что здесь нет поводов для волнения, поскольку инициатива, повторюсь, только в порядке пробного шара запущена для публичного, общенародного обсуждения. Я не думаю, что она получит какое-то развитие, поэтому можно успокоиться. </w:t>
      </w:r>
    </w:p>
    <w:p w:rsidR="00E42F13" w:rsidRDefault="00E42F13" w:rsidP="00865D5A">
      <w:pPr>
        <w:spacing w:line="360" w:lineRule="auto"/>
      </w:pPr>
      <w:r>
        <w:rPr>
          <w:u w:val="single"/>
        </w:rPr>
        <w:t>Бабичев И.В.</w:t>
      </w:r>
      <w:r>
        <w:t xml:space="preserve"> Елена Анатольевна Голубева. </w:t>
      </w:r>
    </w:p>
    <w:p w:rsidR="00E42F13" w:rsidRDefault="00E42F13" w:rsidP="00865D5A">
      <w:pPr>
        <w:spacing w:line="360" w:lineRule="auto"/>
      </w:pPr>
      <w:r>
        <w:rPr>
          <w:u w:val="single"/>
        </w:rPr>
        <w:t>Голубева Е.А.</w:t>
      </w:r>
      <w:r>
        <w:t xml:space="preserve"> Голубева Елена, пресс-служба Общероссийского конгресса муниципальных образований, журнал "Муниципальная Россия".</w:t>
      </w:r>
    </w:p>
    <w:p w:rsidR="00E42F13" w:rsidRDefault="00E42F13" w:rsidP="00865D5A">
      <w:pPr>
        <w:spacing w:line="360" w:lineRule="auto"/>
      </w:pPr>
      <w:r>
        <w:lastRenderedPageBreak/>
        <w:t xml:space="preserve">У меня такой вопрос. Вот в Кирове, когда президент после заседания в Кирове давал поручения, он поручил поправить законодательство не только о сельских старостях, но и ещё о </w:t>
      </w:r>
      <w:proofErr w:type="spellStart"/>
      <w:r>
        <w:t>ТОСах</w:t>
      </w:r>
      <w:proofErr w:type="spellEnd"/>
      <w:r>
        <w:t xml:space="preserve">. </w:t>
      </w:r>
    </w:p>
    <w:p w:rsidR="00E42F13" w:rsidRDefault="00E42F13" w:rsidP="00865D5A">
      <w:pPr>
        <w:spacing w:line="360" w:lineRule="auto"/>
      </w:pPr>
      <w:r>
        <w:t xml:space="preserve">Известно, что такой закон где-то как-то </w:t>
      </w:r>
      <w:proofErr w:type="gramStart"/>
      <w:r>
        <w:t>разрабатывался и даже говорили</w:t>
      </w:r>
      <w:proofErr w:type="gramEnd"/>
      <w:r>
        <w:t xml:space="preserve">, что комитет в нём участвовал. Скажите, пожалуйста, будет ли продолжаться эта работа, потому что он не принят пока </w:t>
      </w:r>
      <w:proofErr w:type="gramStart"/>
      <w:r>
        <w:t>и</w:t>
      </w:r>
      <w:proofErr w:type="gramEnd"/>
      <w:r>
        <w:t xml:space="preserve"> почему не принят? И в какой форме вы видите обновлённое законодательство о </w:t>
      </w:r>
      <w:proofErr w:type="spellStart"/>
      <w:r>
        <w:t>ТОСах</w:t>
      </w:r>
      <w:proofErr w:type="spellEnd"/>
      <w:r>
        <w:t xml:space="preserve">? </w:t>
      </w:r>
    </w:p>
    <w:p w:rsidR="00E42F13" w:rsidRDefault="00E42F13" w:rsidP="00865D5A">
      <w:pPr>
        <w:spacing w:line="360" w:lineRule="auto"/>
      </w:pPr>
      <w:r>
        <w:rPr>
          <w:u w:val="single"/>
        </w:rPr>
        <w:t>Диденко А.Н.</w:t>
      </w:r>
      <w:r>
        <w:t xml:space="preserve"> Могу сказать, что мы надеемся его в следующей</w:t>
      </w:r>
      <w:r w:rsidR="007447F4">
        <w:t xml:space="preserve"> сессии</w:t>
      </w:r>
      <w:r>
        <w:t xml:space="preserve"> рассмотреть. Проекты готовятся на площадке правительства, Министерства юстиции </w:t>
      </w:r>
      <w:r w:rsidRPr="00C73421">
        <w:t>Российской Федерации</w:t>
      </w:r>
      <w:r>
        <w:t>. Рабочие тексты, несколько редакций мы уже посмотрели, там довольно много задач, которые предстоит решить, многие из них комплексные. В частности, например, вопрос об организационно-правовой форме</w:t>
      </w:r>
      <w:r w:rsidR="007447F4">
        <w:t xml:space="preserve"> ТОС</w:t>
      </w:r>
      <w:r>
        <w:t xml:space="preserve">, он </w:t>
      </w:r>
      <w:r w:rsidR="007447F4">
        <w:t xml:space="preserve">должен </w:t>
      </w:r>
      <w:proofErr w:type="gramStart"/>
      <w:r>
        <w:t>решат</w:t>
      </w:r>
      <w:r w:rsidR="007447F4">
        <w:t>ь</w:t>
      </w:r>
      <w:r>
        <w:t>ся</w:t>
      </w:r>
      <w:proofErr w:type="gramEnd"/>
      <w:r w:rsidR="007447F4">
        <w:t xml:space="preserve"> в том числе и</w:t>
      </w:r>
      <w:r>
        <w:t xml:space="preserve"> путём корректировки гражданского законодательства. Здесь нужно будет консультироваться с коллегами, </w:t>
      </w:r>
      <w:r w:rsidRPr="00C22FBE">
        <w:t>в том числе</w:t>
      </w:r>
      <w:r>
        <w:t xml:space="preserve"> из нашего блока </w:t>
      </w:r>
      <w:proofErr w:type="spellStart"/>
      <w:r>
        <w:t>цивилистического</w:t>
      </w:r>
      <w:proofErr w:type="spellEnd"/>
      <w:r>
        <w:t>, в комитете по законодательству.</w:t>
      </w:r>
    </w:p>
    <w:p w:rsidR="00E42F13" w:rsidRDefault="00E42F13" w:rsidP="00865D5A">
      <w:pPr>
        <w:spacing w:line="360" w:lineRule="auto"/>
      </w:pPr>
      <w:r>
        <w:t>Есть ряд ключевых позиций, которые, мы надеемся, этим проектом будут решены. В частности, вопрос, связанный с регистрацией</w:t>
      </w:r>
      <w:r w:rsidR="007447F4">
        <w:t xml:space="preserve"> ТОС</w:t>
      </w:r>
      <w:r>
        <w:t xml:space="preserve">, он до сих пор остаётся открытым, но частично решается через разрешение проблем организационно-правовой формы.  </w:t>
      </w:r>
    </w:p>
    <w:p w:rsidR="00E42F13" w:rsidRDefault="00E42F13" w:rsidP="00865D5A">
      <w:pPr>
        <w:spacing w:line="360" w:lineRule="auto"/>
      </w:pPr>
      <w:r>
        <w:t>Как я уже сказал, вопрос организационно-правовой формы</w:t>
      </w:r>
      <w:r w:rsidR="007447F4">
        <w:t xml:space="preserve"> ТОС</w:t>
      </w:r>
      <w:r>
        <w:t xml:space="preserve">, отнесение её к некоммерческой организации, как к особому типу общественной организации, как мы планируем, что это будет что-то вроде социально-ориентированных НКО. </w:t>
      </w:r>
    </w:p>
    <w:p w:rsidR="00E42F13" w:rsidRDefault="00E42F13" w:rsidP="00865D5A">
      <w:pPr>
        <w:spacing w:line="360" w:lineRule="auto"/>
      </w:pPr>
      <w:r>
        <w:t xml:space="preserve">На сегодняшний день общественные объединения с фиксированным членством, к сожалению, не позволяют ей </w:t>
      </w:r>
      <w:r w:rsidR="00307B27">
        <w:t xml:space="preserve">выполнять весь спектр </w:t>
      </w:r>
      <w:proofErr w:type="spellStart"/>
      <w:r w:rsidR="00307B27">
        <w:t>возложеннх</w:t>
      </w:r>
      <w:proofErr w:type="spellEnd"/>
      <w:r w:rsidR="00307B27">
        <w:t xml:space="preserve"> задач</w:t>
      </w:r>
      <w:r>
        <w:t xml:space="preserve"> и природа</w:t>
      </w:r>
      <w:r w:rsidR="00307B27">
        <w:t xml:space="preserve"> правовая сама по себе</w:t>
      </w:r>
      <w:r>
        <w:t xml:space="preserve"> не соответствует, всё-таки ТОС не предполагает фиксированного членства – это </w:t>
      </w:r>
      <w:proofErr w:type="gramStart"/>
      <w:r w:rsidR="00307B27">
        <w:t>все таки</w:t>
      </w:r>
      <w:proofErr w:type="gramEnd"/>
      <w:r w:rsidR="00307B27">
        <w:t xml:space="preserve"> н</w:t>
      </w:r>
      <w:r>
        <w:t xml:space="preserve">екое сообщество. </w:t>
      </w:r>
    </w:p>
    <w:p w:rsidR="00E42F13" w:rsidRDefault="00E42F13" w:rsidP="00865D5A">
      <w:pPr>
        <w:spacing w:line="360" w:lineRule="auto"/>
        <w:rPr>
          <w:szCs w:val="40"/>
        </w:rPr>
      </w:pPr>
      <w:r>
        <w:lastRenderedPageBreak/>
        <w:t>Затем также мы планировали посмотреть, и уже внесён проект закона</w:t>
      </w:r>
      <w:r w:rsidR="00307B27">
        <w:t>,</w:t>
      </w:r>
      <w:r>
        <w:t xml:space="preserve"> о возможности создания </w:t>
      </w:r>
      <w:proofErr w:type="spellStart"/>
      <w:r>
        <w:t>ТОСа</w:t>
      </w:r>
      <w:proofErr w:type="spellEnd"/>
      <w:r>
        <w:t xml:space="preserve"> на межселенной территории. </w:t>
      </w:r>
      <w:r>
        <w:rPr>
          <w:szCs w:val="40"/>
        </w:rPr>
        <w:t>Сегодня, к сожалению, эта возможность отсутствует</w:t>
      </w:r>
      <w:proofErr w:type="gramStart"/>
      <w:r w:rsidR="00307B27">
        <w:rPr>
          <w:szCs w:val="40"/>
        </w:rPr>
        <w:t>.</w:t>
      </w:r>
      <w:proofErr w:type="gramEnd"/>
      <w:r>
        <w:rPr>
          <w:szCs w:val="40"/>
        </w:rPr>
        <w:t xml:space="preserve"> </w:t>
      </w:r>
      <w:proofErr w:type="gramStart"/>
      <w:r w:rsidR="00307B27">
        <w:rPr>
          <w:szCs w:val="40"/>
        </w:rPr>
        <w:t>Н</w:t>
      </w:r>
      <w:r>
        <w:rPr>
          <w:szCs w:val="40"/>
        </w:rPr>
        <w:t>у</w:t>
      </w:r>
      <w:proofErr w:type="gramEnd"/>
      <w:r>
        <w:rPr>
          <w:szCs w:val="40"/>
        </w:rPr>
        <w:t xml:space="preserve"> и ряд других моментов, в том числе мы предлагаем как-то посмотреть вопрос оказания содействия или, может быть, даже в 184-м законе предусмотреть полномочие </w:t>
      </w:r>
      <w:proofErr w:type="spellStart"/>
      <w:r>
        <w:rPr>
          <w:szCs w:val="40"/>
        </w:rPr>
        <w:t>субъектовое</w:t>
      </w:r>
      <w:proofErr w:type="spellEnd"/>
      <w:r>
        <w:rPr>
          <w:szCs w:val="40"/>
        </w:rPr>
        <w:t xml:space="preserve"> по оказанию содействия в развитии территориального общественного самоуправления, что позволит на региональном уровне и ассоциации создавать, и программы принимать поддержки </w:t>
      </w:r>
      <w:proofErr w:type="spellStart"/>
      <w:r>
        <w:rPr>
          <w:szCs w:val="40"/>
        </w:rPr>
        <w:t>ТОСов</w:t>
      </w:r>
      <w:proofErr w:type="spellEnd"/>
      <w:r>
        <w:rPr>
          <w:szCs w:val="40"/>
        </w:rPr>
        <w:t>.</w:t>
      </w:r>
      <w:r>
        <w:t xml:space="preserve"> </w:t>
      </w:r>
      <w:r>
        <w:rPr>
          <w:szCs w:val="40"/>
        </w:rPr>
        <w:t xml:space="preserve">То есть довольно большой спектр вопросов, я надеюсь, уйдет с принятием этого закона. </w:t>
      </w:r>
    </w:p>
    <w:p w:rsidR="00E42F13" w:rsidRPr="00E93AA6" w:rsidRDefault="00E42F13" w:rsidP="00865D5A">
      <w:pPr>
        <w:spacing w:line="360" w:lineRule="auto"/>
      </w:pPr>
      <w:r>
        <w:rPr>
          <w:szCs w:val="40"/>
        </w:rPr>
        <w:t xml:space="preserve">Действительно, соглашусь, что сроки здесь, может быть, несколько упущены, но в оправдание скажу, что ответственным за этими изменениями значится не </w:t>
      </w:r>
      <w:proofErr w:type="gramStart"/>
      <w:r>
        <w:rPr>
          <w:szCs w:val="40"/>
        </w:rPr>
        <w:t>Государственная</w:t>
      </w:r>
      <w:proofErr w:type="gramEnd"/>
      <w:r>
        <w:rPr>
          <w:szCs w:val="40"/>
        </w:rPr>
        <w:t xml:space="preserve"> Дума, а Правительство Российской Федерации. Вместе с тем, на площадке, в том числе комитетской, и в Совете Федерации не так давно проходил</w:t>
      </w:r>
      <w:r w:rsidR="00307B27">
        <w:rPr>
          <w:szCs w:val="40"/>
        </w:rPr>
        <w:t>и</w:t>
      </w:r>
      <w:r>
        <w:rPr>
          <w:szCs w:val="40"/>
        </w:rPr>
        <w:t xml:space="preserve"> "круглы</w:t>
      </w:r>
      <w:r w:rsidR="00307B27">
        <w:rPr>
          <w:szCs w:val="40"/>
        </w:rPr>
        <w:t>е</w:t>
      </w:r>
      <w:r>
        <w:rPr>
          <w:szCs w:val="40"/>
        </w:rPr>
        <w:t xml:space="preserve"> стол</w:t>
      </w:r>
      <w:r w:rsidR="00307B27">
        <w:rPr>
          <w:szCs w:val="40"/>
        </w:rPr>
        <w:t>ы</w:t>
      </w:r>
      <w:r>
        <w:rPr>
          <w:szCs w:val="40"/>
        </w:rPr>
        <w:t>"</w:t>
      </w:r>
      <w:r w:rsidR="00307B27">
        <w:rPr>
          <w:szCs w:val="40"/>
        </w:rPr>
        <w:t xml:space="preserve"> по этой тематике</w:t>
      </w:r>
      <w:r>
        <w:rPr>
          <w:szCs w:val="40"/>
        </w:rPr>
        <w:t>,</w:t>
      </w:r>
      <w:r w:rsidR="00307B27">
        <w:rPr>
          <w:szCs w:val="40"/>
        </w:rPr>
        <w:t xml:space="preserve"> а также и </w:t>
      </w:r>
      <w:r>
        <w:rPr>
          <w:szCs w:val="40"/>
        </w:rPr>
        <w:t xml:space="preserve">в Общероссийском конгрессе муниципальных образований. В августе планируется довольно серьезная, представительная площадка в Новосибирске. Я планирую поучаствовать и </w:t>
      </w:r>
      <w:proofErr w:type="gramStart"/>
      <w:r>
        <w:rPr>
          <w:szCs w:val="40"/>
        </w:rPr>
        <w:t>посещу</w:t>
      </w:r>
      <w:proofErr w:type="gramEnd"/>
      <w:r>
        <w:rPr>
          <w:szCs w:val="40"/>
        </w:rPr>
        <w:t xml:space="preserve"> в том числе площадку, которая будет посвящена развитию территориального общественного самоуправления.</w:t>
      </w:r>
    </w:p>
    <w:p w:rsidR="00E42F13" w:rsidRDefault="00E42F13" w:rsidP="00865D5A">
      <w:pPr>
        <w:spacing w:line="360" w:lineRule="auto"/>
        <w:rPr>
          <w:szCs w:val="40"/>
        </w:rPr>
      </w:pPr>
      <w:r>
        <w:rPr>
          <w:szCs w:val="40"/>
        </w:rPr>
        <w:t xml:space="preserve">И нужно признать, что сегодня это одна из самых активных форм непосредственно </w:t>
      </w:r>
      <w:r w:rsidR="00307B27">
        <w:rPr>
          <w:szCs w:val="40"/>
        </w:rPr>
        <w:t xml:space="preserve">осуществления </w:t>
      </w:r>
      <w:r>
        <w:rPr>
          <w:szCs w:val="40"/>
        </w:rPr>
        <w:t xml:space="preserve">самоуправления гражданами. И с учетом того, что довольно серьезные деньги выделяются и на благоустройство, </w:t>
      </w:r>
      <w:r w:rsidR="00307B27">
        <w:rPr>
          <w:szCs w:val="40"/>
        </w:rPr>
        <w:t xml:space="preserve">на </w:t>
      </w:r>
      <w:r>
        <w:rPr>
          <w:szCs w:val="40"/>
        </w:rPr>
        <w:t xml:space="preserve">вопросы инициативы, инициативного бюджетирования, </w:t>
      </w:r>
      <w:proofErr w:type="gramStart"/>
      <w:r w:rsidR="00307B27">
        <w:rPr>
          <w:szCs w:val="40"/>
        </w:rPr>
        <w:t>и</w:t>
      </w:r>
      <w:proofErr w:type="gramEnd"/>
      <w:r w:rsidR="00307B27">
        <w:rPr>
          <w:szCs w:val="40"/>
        </w:rPr>
        <w:t xml:space="preserve"> </w:t>
      </w:r>
      <w:r>
        <w:rPr>
          <w:szCs w:val="40"/>
        </w:rPr>
        <w:t xml:space="preserve">конечно же, </w:t>
      </w:r>
      <w:r w:rsidR="00307B27">
        <w:rPr>
          <w:szCs w:val="40"/>
        </w:rPr>
        <w:t xml:space="preserve">они </w:t>
      </w:r>
      <w:r>
        <w:rPr>
          <w:szCs w:val="40"/>
        </w:rPr>
        <w:t>должны</w:t>
      </w:r>
      <w:r w:rsidR="00307B27">
        <w:rPr>
          <w:szCs w:val="40"/>
        </w:rPr>
        <w:t xml:space="preserve"> реализовываться как раз </w:t>
      </w:r>
      <w:r>
        <w:rPr>
          <w:szCs w:val="40"/>
        </w:rPr>
        <w:t xml:space="preserve">в </w:t>
      </w:r>
      <w:proofErr w:type="spellStart"/>
      <w:r>
        <w:rPr>
          <w:szCs w:val="40"/>
        </w:rPr>
        <w:t>ТОСах</w:t>
      </w:r>
      <w:proofErr w:type="spellEnd"/>
      <w:r>
        <w:rPr>
          <w:szCs w:val="40"/>
        </w:rPr>
        <w:t>. Это как раз та площадка, которая должна объединять граждан и быть таким первичным этапом формирования гражданского общества. Потому что оно в многоквартирных домах формируется, это общественное и гражданское сознание, в микрорайонах, кварталах и так далее.</w:t>
      </w:r>
    </w:p>
    <w:p w:rsidR="00E42F13" w:rsidRDefault="00E42F13" w:rsidP="00865D5A">
      <w:pPr>
        <w:spacing w:line="360" w:lineRule="auto"/>
        <w:rPr>
          <w:szCs w:val="40"/>
        </w:rPr>
      </w:pPr>
      <w:r>
        <w:rPr>
          <w:szCs w:val="40"/>
        </w:rPr>
        <w:lastRenderedPageBreak/>
        <w:t>Поэтому есть ряд коллизий, которые носят больше технический характер, я на них не буду останавливаться, но мы ждем, что в ближайшее время правительство внесет проект закона, и мы продолжим над ним работу уже в рамках Регламента.</w:t>
      </w:r>
    </w:p>
    <w:p w:rsidR="00E42F13" w:rsidRDefault="00E42F13" w:rsidP="00865D5A">
      <w:pPr>
        <w:spacing w:line="360" w:lineRule="auto"/>
        <w:rPr>
          <w:szCs w:val="40"/>
        </w:rPr>
      </w:pPr>
      <w:r>
        <w:rPr>
          <w:szCs w:val="40"/>
          <w:u w:val="single"/>
        </w:rPr>
        <w:t>Голубева Е.А.</w:t>
      </w:r>
      <w:r>
        <w:rPr>
          <w:szCs w:val="40"/>
        </w:rPr>
        <w:t xml:space="preserve"> Можно еще один вопрос последний, больше не буду?</w:t>
      </w:r>
    </w:p>
    <w:p w:rsidR="00E42F13" w:rsidRDefault="00E42F13" w:rsidP="00865D5A">
      <w:pPr>
        <w:spacing w:line="360" w:lineRule="auto"/>
        <w:rPr>
          <w:szCs w:val="40"/>
        </w:rPr>
      </w:pPr>
      <w:r>
        <w:rPr>
          <w:szCs w:val="40"/>
          <w:u w:val="single"/>
        </w:rPr>
        <w:t>Диденко А.Н.</w:t>
      </w:r>
      <w:r>
        <w:rPr>
          <w:szCs w:val="40"/>
        </w:rPr>
        <w:t xml:space="preserve"> Да, пожалуйста.</w:t>
      </w:r>
    </w:p>
    <w:p w:rsidR="00E42F13" w:rsidRDefault="00E42F13" w:rsidP="00865D5A">
      <w:pPr>
        <w:spacing w:line="360" w:lineRule="auto"/>
        <w:rPr>
          <w:szCs w:val="40"/>
        </w:rPr>
      </w:pPr>
      <w:r>
        <w:rPr>
          <w:szCs w:val="40"/>
          <w:u w:val="single"/>
        </w:rPr>
        <w:t>Голубева Е.А.</w:t>
      </w:r>
      <w:r>
        <w:rPr>
          <w:szCs w:val="40"/>
        </w:rPr>
        <w:t xml:space="preserve"> Вот вы сегодня упомянули, что готовятся подвижки в территориальных основах местного самоуправления. Вы не могли бы немножечко раскрыть тайну?</w:t>
      </w:r>
    </w:p>
    <w:p w:rsidR="00E42F13" w:rsidRDefault="00E42F13" w:rsidP="00865D5A">
      <w:pPr>
        <w:spacing w:line="360" w:lineRule="auto"/>
        <w:rPr>
          <w:szCs w:val="40"/>
        </w:rPr>
      </w:pPr>
      <w:r>
        <w:rPr>
          <w:szCs w:val="40"/>
          <w:u w:val="single"/>
        </w:rPr>
        <w:t>Диденко А.Н.</w:t>
      </w:r>
      <w:r>
        <w:rPr>
          <w:szCs w:val="40"/>
        </w:rPr>
        <w:t xml:space="preserve"> Здесь тайны никакой нет. Вы же знаете, что у нас идет хаотический процесс преобразования муниципалитетов с одновременным выхолащиванием поселкового звена, причем какого-то такого гибкого подхода нет, без учета численности этих поселений, без учета их потенциала социально-экономического, то есть довольно прямолинейное объединение, с точки зрения управленческих задач, и его </w:t>
      </w:r>
      <w:r w:rsidR="00307B27">
        <w:rPr>
          <w:szCs w:val="40"/>
        </w:rPr>
        <w:t xml:space="preserve">с одной стороны </w:t>
      </w:r>
      <w:r>
        <w:rPr>
          <w:szCs w:val="40"/>
        </w:rPr>
        <w:t xml:space="preserve">можно объяснить. Но вот какого-то социально-экономического обоснования до сих пор никто не представил. </w:t>
      </w:r>
    </w:p>
    <w:p w:rsidR="00E42F13" w:rsidRDefault="00E42F13" w:rsidP="00865D5A">
      <w:pPr>
        <w:spacing w:line="360" w:lineRule="auto"/>
        <w:rPr>
          <w:szCs w:val="40"/>
        </w:rPr>
      </w:pPr>
      <w:r>
        <w:rPr>
          <w:szCs w:val="40"/>
        </w:rPr>
        <w:t xml:space="preserve">Мы исходим из того, что, возможно, ввиду того, что перечень форм территориальной организации местного самоуправления, который сегодня в законе закреплен, может быть, и не совсем отвечает уже современным реалиям, и возможно применение каких-то промежуточных форм организации с разным объемом полномочий. Конечно же, это касается </w:t>
      </w:r>
      <w:r w:rsidR="00307B27">
        <w:rPr>
          <w:szCs w:val="40"/>
        </w:rPr>
        <w:t>тех территорий</w:t>
      </w:r>
      <w:r>
        <w:rPr>
          <w:szCs w:val="40"/>
        </w:rPr>
        <w:t xml:space="preserve">, где этот процесс объективно вызван, объективной необходимостью, </w:t>
      </w:r>
      <w:r w:rsidR="00307B27">
        <w:rPr>
          <w:szCs w:val="40"/>
        </w:rPr>
        <w:t>например</w:t>
      </w:r>
      <w:r>
        <w:rPr>
          <w:szCs w:val="40"/>
        </w:rPr>
        <w:t xml:space="preserve"> это</w:t>
      </w:r>
      <w:r w:rsidR="00307B27">
        <w:rPr>
          <w:szCs w:val="40"/>
        </w:rPr>
        <w:t xml:space="preserve"> характерно для</w:t>
      </w:r>
      <w:r>
        <w:rPr>
          <w:szCs w:val="40"/>
        </w:rPr>
        <w:t xml:space="preserve"> труднодоступн</w:t>
      </w:r>
      <w:r w:rsidR="00307B27">
        <w:rPr>
          <w:szCs w:val="40"/>
        </w:rPr>
        <w:t>ой</w:t>
      </w:r>
      <w:r>
        <w:rPr>
          <w:szCs w:val="40"/>
        </w:rPr>
        <w:t xml:space="preserve"> территори</w:t>
      </w:r>
      <w:r w:rsidR="00307B27">
        <w:rPr>
          <w:szCs w:val="40"/>
        </w:rPr>
        <w:t>и</w:t>
      </w:r>
      <w:r>
        <w:rPr>
          <w:szCs w:val="40"/>
        </w:rPr>
        <w:t>, вот мы были на Таймыре, там, где малонаселенная территория</w:t>
      </w:r>
      <w:r w:rsidR="00307B27">
        <w:rPr>
          <w:szCs w:val="40"/>
        </w:rPr>
        <w:t xml:space="preserve"> присутствует</w:t>
      </w:r>
      <w:r>
        <w:rPr>
          <w:szCs w:val="40"/>
        </w:rPr>
        <w:t>, там, где для этого есть действительно предпосылки. А с учетом другой крайности, там, где есть предпосылки и серьезный потенциал для объединения</w:t>
      </w:r>
      <w:r w:rsidR="00307B27">
        <w:rPr>
          <w:szCs w:val="40"/>
        </w:rPr>
        <w:t>,</w:t>
      </w:r>
      <w:r>
        <w:rPr>
          <w:szCs w:val="40"/>
        </w:rPr>
        <w:t xml:space="preserve"> агломерирования, </w:t>
      </w:r>
      <w:r w:rsidR="00307B27">
        <w:rPr>
          <w:szCs w:val="40"/>
        </w:rPr>
        <w:t xml:space="preserve">необходимо </w:t>
      </w:r>
      <w:r>
        <w:rPr>
          <w:szCs w:val="40"/>
        </w:rPr>
        <w:t xml:space="preserve">развивать законодательство в </w:t>
      </w:r>
      <w:r>
        <w:rPr>
          <w:szCs w:val="40"/>
        </w:rPr>
        <w:lastRenderedPageBreak/>
        <w:t xml:space="preserve">сфере горизонтальных связей и межмуниципального сотрудничества, единого территориального планирования для того, чтобы естественным путем эти агломерации, городские округа росли, </w:t>
      </w:r>
      <w:proofErr w:type="gramStart"/>
      <w:r>
        <w:rPr>
          <w:szCs w:val="40"/>
        </w:rPr>
        <w:t>создавались и укреплялись</w:t>
      </w:r>
      <w:proofErr w:type="gramEnd"/>
      <w:r>
        <w:rPr>
          <w:szCs w:val="40"/>
        </w:rPr>
        <w:t>.</w:t>
      </w:r>
    </w:p>
    <w:p w:rsidR="00E42F13" w:rsidRDefault="00E42F13" w:rsidP="00865D5A">
      <w:pPr>
        <w:spacing w:line="360" w:lineRule="auto"/>
        <w:rPr>
          <w:szCs w:val="40"/>
        </w:rPr>
      </w:pPr>
      <w:r>
        <w:rPr>
          <w:szCs w:val="40"/>
        </w:rPr>
        <w:t xml:space="preserve">Поэтому это будет работа </w:t>
      </w:r>
      <w:proofErr w:type="spellStart"/>
      <w:r>
        <w:rPr>
          <w:szCs w:val="40"/>
        </w:rPr>
        <w:t>донаправленная</w:t>
      </w:r>
      <w:proofErr w:type="spellEnd"/>
      <w:r>
        <w:rPr>
          <w:szCs w:val="40"/>
        </w:rPr>
        <w:t xml:space="preserve">, одновременно с созданием необходимой нормативной базы для агломерирования, а с другой стороны, для защиты тех поселений, которые имеют шанс на развитие, имеют серьезный потенциал, </w:t>
      </w:r>
      <w:r w:rsidR="00307B27">
        <w:rPr>
          <w:szCs w:val="40"/>
        </w:rPr>
        <w:t>довольно большие по численности</w:t>
      </w:r>
      <w:r>
        <w:rPr>
          <w:szCs w:val="40"/>
        </w:rPr>
        <w:t xml:space="preserve">. </w:t>
      </w:r>
      <w:r w:rsidR="00307B27">
        <w:rPr>
          <w:szCs w:val="40"/>
        </w:rPr>
        <w:t xml:space="preserve">Их надо защитить. </w:t>
      </w:r>
      <w:r>
        <w:rPr>
          <w:szCs w:val="40"/>
        </w:rPr>
        <w:t>Пока это все просто концепция, обсуждения, но я уверен, что эти предложения, они будут обсуждены на широких общественных площадках, учтены все мнения. И я думаю, что, может быть, или правительство, может быть, как-то выше внесет проект закона, и мы его будем уже смотреть детально в Государственной Думе.</w:t>
      </w:r>
    </w:p>
    <w:p w:rsidR="00E42F13" w:rsidRDefault="00E42F13" w:rsidP="00865D5A">
      <w:pPr>
        <w:spacing w:line="360" w:lineRule="auto"/>
        <w:rPr>
          <w:szCs w:val="40"/>
        </w:rPr>
      </w:pPr>
      <w:r>
        <w:rPr>
          <w:szCs w:val="40"/>
          <w:u w:val="single"/>
        </w:rPr>
        <w:t>Голубева Е.А.</w:t>
      </w:r>
      <w:r>
        <w:rPr>
          <w:szCs w:val="40"/>
        </w:rPr>
        <w:t xml:space="preserve"> Спасибо большое.</w:t>
      </w:r>
    </w:p>
    <w:p w:rsidR="00E42F13" w:rsidRDefault="00E42F13" w:rsidP="00865D5A">
      <w:pPr>
        <w:spacing w:line="360" w:lineRule="auto"/>
        <w:rPr>
          <w:szCs w:val="40"/>
        </w:rPr>
      </w:pPr>
      <w:r>
        <w:rPr>
          <w:szCs w:val="40"/>
          <w:u w:val="single"/>
        </w:rPr>
        <w:t>Диденко А.Н.</w:t>
      </w:r>
      <w:r>
        <w:rPr>
          <w:szCs w:val="40"/>
        </w:rPr>
        <w:t xml:space="preserve"> Пожалуйста.</w:t>
      </w:r>
    </w:p>
    <w:p w:rsidR="00E42F13" w:rsidRDefault="00E42F13" w:rsidP="00865D5A">
      <w:pPr>
        <w:spacing w:line="360" w:lineRule="auto"/>
        <w:rPr>
          <w:szCs w:val="40"/>
        </w:rPr>
      </w:pPr>
      <w:r>
        <w:rPr>
          <w:szCs w:val="40"/>
          <w:u w:val="single"/>
        </w:rPr>
        <w:t>Игнатьева А.</w:t>
      </w:r>
      <w:r>
        <w:rPr>
          <w:szCs w:val="40"/>
        </w:rPr>
        <w:t xml:space="preserve"> Добрый день. Большое спасибо за приглашение поучаствовать в брифинге.</w:t>
      </w:r>
    </w:p>
    <w:p w:rsidR="00E42F13" w:rsidRDefault="00E42F13" w:rsidP="00865D5A">
      <w:pPr>
        <w:spacing w:line="360" w:lineRule="auto"/>
        <w:rPr>
          <w:szCs w:val="40"/>
        </w:rPr>
      </w:pPr>
      <w:r>
        <w:rPr>
          <w:szCs w:val="40"/>
        </w:rPr>
        <w:t>Игнатьева Александра, генеральный директор Союза российских городов.</w:t>
      </w:r>
    </w:p>
    <w:p w:rsidR="00E42F13" w:rsidRDefault="00E42F13" w:rsidP="00865D5A">
      <w:pPr>
        <w:spacing w:line="360" w:lineRule="auto"/>
        <w:rPr>
          <w:szCs w:val="40"/>
        </w:rPr>
      </w:pPr>
      <w:r>
        <w:rPr>
          <w:szCs w:val="40"/>
        </w:rPr>
        <w:t xml:space="preserve">Алексей Николаевич, у меня, наверное, больше не вопрос, а пожелание для того, что бы хотелось, на что бы комитет обратил свое внимание в осеннюю сессию. Вы уже сейчас обозначили самый, наверное, актуальный вопрос, который за последние два месяца очень активно обсуждается на всех площадках, в том числе и на площадке Государственной Думы. К сожалению, это комитеты, на мой взгляд, которые не совсем, может быть, близки к этим темам. Например, вопрос агломерирования сегодня обсуждает кто угодно, и уже предлагают какие-то невероятные вещи. Когда приходишь и слушаешь людей, в том числе, и депутатов Государственной Думы, которые, по большому счету, далеки от местного самоуправления, поэтому у </w:t>
      </w:r>
      <w:r>
        <w:rPr>
          <w:szCs w:val="40"/>
        </w:rPr>
        <w:lastRenderedPageBreak/>
        <w:t xml:space="preserve">меня большая просьба – всё-таки на осеннюю сессию этот вопрос как-то обсудить именно в рамках комитета, который, на мой взгляд, является непосредственным, скажем так, участником этого процесса. Это первое. </w:t>
      </w:r>
    </w:p>
    <w:p w:rsidR="00E42F13" w:rsidRDefault="00E42F13" w:rsidP="00865D5A">
      <w:pPr>
        <w:spacing w:line="360" w:lineRule="auto"/>
        <w:rPr>
          <w:szCs w:val="40"/>
        </w:rPr>
      </w:pPr>
      <w:r>
        <w:rPr>
          <w:szCs w:val="40"/>
        </w:rPr>
        <w:t xml:space="preserve">Второе. Не далее как вчера состоялось большое, я так называю его большим мероприятием, в 16 часов в Государственной Думе по приглашению госпожи Костенко Натальи, которая возглавляет комитет по Регламенту, состоялось совещание по комфортной городской среде. Очень печально, что представителей вашего комитета не было на этом мероприятии, потому что мы услышали очень много интересного, что планируется сделать в городах по комфортной городской среде, в том числе, например, сейчас обсудили даже полномочия органов местного самоуправления. И есть, оказывается, предложения других комитетов, которые ведут мониторинг по полномочиям. И сегодня, более того, они пошли уже, то, о чем говорили давно, они обсудили стоимость полномочий. И теперь собираются для того, чтобы... О чем мы говорим давно? Что есть полномочия, на полномочия нужны деньги. А сколько денег – никто не знает, и нет никаких критериев оценки этих полномочий. Значит, вот они решили, что они будут заниматься критериями и оценкой этих полномочий. То есть это тоже достаточно такая ситуация, которая, как... мне очень бы хотелось, чтобы комитет принимал в этом активное участие. Потому что на самом деле, послушав, вот вчера было несколько мэров, которые приехали, им дали слово в самом конце, и мы послушали очень много именитых экспертов, но далеких от земли и от жизни, что на самом деле происходит. </w:t>
      </w:r>
    </w:p>
    <w:p w:rsidR="00E42F13" w:rsidRDefault="00E42F13" w:rsidP="00865D5A">
      <w:pPr>
        <w:spacing w:line="360" w:lineRule="auto"/>
        <w:rPr>
          <w:szCs w:val="40"/>
        </w:rPr>
      </w:pPr>
      <w:r>
        <w:rPr>
          <w:szCs w:val="40"/>
        </w:rPr>
        <w:t xml:space="preserve">Поэтому есть такие моменты, понимаете, что городская комфортная среда, сегодня это, я бы сказала, серьезная программа, и очень много сегодня делается в городах, благодаря этой программе. </w:t>
      </w:r>
      <w:proofErr w:type="gramStart"/>
      <w:r>
        <w:rPr>
          <w:szCs w:val="40"/>
        </w:rPr>
        <w:t>Ну</w:t>
      </w:r>
      <w:proofErr w:type="gramEnd"/>
      <w:r>
        <w:rPr>
          <w:szCs w:val="40"/>
        </w:rPr>
        <w:t xml:space="preserve"> и плюс сюда уже, как вчера оказалось, что мы рассматриваем комфортную городскую среду не только как проект, который сегодня ведет Минстрой, но и туда, в общем, и </w:t>
      </w:r>
      <w:r>
        <w:rPr>
          <w:szCs w:val="40"/>
        </w:rPr>
        <w:lastRenderedPageBreak/>
        <w:t xml:space="preserve">жилье, и дороги, и, в общем, все, что касается развития города. Плюс полномочия. </w:t>
      </w:r>
    </w:p>
    <w:p w:rsidR="00E42F13" w:rsidRDefault="00E42F13" w:rsidP="00865D5A">
      <w:pPr>
        <w:spacing w:line="360" w:lineRule="auto"/>
        <w:rPr>
          <w:szCs w:val="40"/>
        </w:rPr>
      </w:pPr>
      <w:r>
        <w:rPr>
          <w:szCs w:val="40"/>
        </w:rPr>
        <w:t xml:space="preserve">Конечно, особое внимание хотелось бы опять же обратить на животных, потому что те же самые мэры вчера сказали о том, что на приеме населения из десяти вопросов два вопроса как раз касаются именно этой темы. При этом у многих вчера был такой спор с Чибисом, он говорит: это надуманная тема, вы имеете право этим заниматься. То есть ему говорят, что мы не можем построить в городе площадку для выгула собак, потому что у нас нет таких полномочий. Прокуратура тут  же... Мы не можем дальше содержать эту площадку, потому что прокуратура объясняет это как нецелевое использование, поскольку у органов местного самоуправления нет таких полномочий. На что Чибис просто сказал, что у вас все надумано. Вы идите и делайте, вы просто не хотите делать. </w:t>
      </w:r>
    </w:p>
    <w:p w:rsidR="00E42F13" w:rsidRDefault="00E42F13" w:rsidP="00865D5A">
      <w:pPr>
        <w:spacing w:line="360" w:lineRule="auto"/>
        <w:rPr>
          <w:szCs w:val="40"/>
        </w:rPr>
      </w:pPr>
      <w:r>
        <w:rPr>
          <w:szCs w:val="40"/>
        </w:rPr>
        <w:t xml:space="preserve">То есть очень много таких моментов и нюансов, в том числе и по программе городской среды. У нас есть конкретные предложения, пакет мы отдадим, вчера попросили нас этот пакет отдать. Но, я думаю, </w:t>
      </w:r>
      <w:proofErr w:type="gramStart"/>
      <w:r>
        <w:rPr>
          <w:szCs w:val="40"/>
        </w:rPr>
        <w:t>что</w:t>
      </w:r>
      <w:proofErr w:type="gramEnd"/>
      <w:r>
        <w:rPr>
          <w:szCs w:val="40"/>
        </w:rPr>
        <w:t xml:space="preserve"> прежде всего мы отдадим этот пакет наших предложений по законодательству в комитет, чтобы бы вы просто этот вопрос контролировали. </w:t>
      </w:r>
    </w:p>
    <w:p w:rsidR="00E42F13" w:rsidRDefault="00E42F13" w:rsidP="00865D5A">
      <w:pPr>
        <w:spacing w:line="360" w:lineRule="auto"/>
        <w:rPr>
          <w:szCs w:val="40"/>
        </w:rPr>
      </w:pPr>
      <w:r>
        <w:rPr>
          <w:szCs w:val="40"/>
        </w:rPr>
        <w:t xml:space="preserve">И предложение. У вас вот есть здесь на осеннюю сессию "круглый стол" на тему "Вопросы организации деятельности городских округов с внутригородским делением". Поскольку все города с внутригородским делением являются членами союза, мы </w:t>
      </w:r>
      <w:proofErr w:type="spellStart"/>
      <w:r>
        <w:rPr>
          <w:szCs w:val="40"/>
        </w:rPr>
        <w:t>мониторим</w:t>
      </w:r>
      <w:proofErr w:type="spellEnd"/>
      <w:r>
        <w:rPr>
          <w:szCs w:val="40"/>
        </w:rPr>
        <w:t xml:space="preserve"> эту тему, мы готовы предложить площадку. Я думаю, что сегодня Челябинск. </w:t>
      </w:r>
    </w:p>
    <w:p w:rsidR="00E42F13" w:rsidRDefault="00E42F13" w:rsidP="00865D5A">
      <w:pPr>
        <w:spacing w:line="360" w:lineRule="auto"/>
        <w:rPr>
          <w:szCs w:val="40"/>
        </w:rPr>
      </w:pPr>
      <w:r>
        <w:rPr>
          <w:szCs w:val="40"/>
          <w:u w:val="single"/>
        </w:rPr>
        <w:t>Диденко А.Н.</w:t>
      </w:r>
      <w:r>
        <w:rPr>
          <w:szCs w:val="40"/>
        </w:rPr>
        <w:t xml:space="preserve"> Мы запросили. Пока не получили позицию. </w:t>
      </w:r>
    </w:p>
    <w:p w:rsidR="00E42F13" w:rsidRDefault="00E42F13" w:rsidP="00865D5A">
      <w:pPr>
        <w:spacing w:line="360" w:lineRule="auto"/>
        <w:rPr>
          <w:szCs w:val="40"/>
        </w:rPr>
      </w:pPr>
      <w:r>
        <w:rPr>
          <w:szCs w:val="40"/>
          <w:u w:val="single"/>
        </w:rPr>
        <w:t xml:space="preserve">Игнатьева </w:t>
      </w:r>
      <w:proofErr w:type="gramStart"/>
      <w:r>
        <w:rPr>
          <w:szCs w:val="40"/>
          <w:u w:val="single"/>
        </w:rPr>
        <w:t>А.</w:t>
      </w:r>
      <w:proofErr w:type="gramEnd"/>
      <w:r>
        <w:rPr>
          <w:szCs w:val="40"/>
        </w:rPr>
        <w:t xml:space="preserve"> Но вот вам в октябре Челябинск вообще готова... </w:t>
      </w:r>
    </w:p>
    <w:p w:rsidR="00E42F13" w:rsidRDefault="00E42F13" w:rsidP="00865D5A">
      <w:pPr>
        <w:spacing w:line="360" w:lineRule="auto"/>
        <w:rPr>
          <w:szCs w:val="40"/>
        </w:rPr>
      </w:pPr>
      <w:r>
        <w:rPr>
          <w:szCs w:val="40"/>
          <w:u w:val="single"/>
        </w:rPr>
        <w:t>Бабичев И.В.</w:t>
      </w:r>
      <w:r>
        <w:rPr>
          <w:szCs w:val="40"/>
        </w:rPr>
        <w:t xml:space="preserve"> Простимулируйте, чтобы быстрее... </w:t>
      </w:r>
    </w:p>
    <w:p w:rsidR="00E42F13" w:rsidRDefault="00E42F13" w:rsidP="00865D5A">
      <w:pPr>
        <w:spacing w:line="360" w:lineRule="auto"/>
        <w:rPr>
          <w:szCs w:val="40"/>
        </w:rPr>
      </w:pPr>
      <w:r>
        <w:rPr>
          <w:szCs w:val="40"/>
          <w:u w:val="single"/>
        </w:rPr>
        <w:t>Игнатьева А.</w:t>
      </w:r>
      <w:r>
        <w:rPr>
          <w:szCs w:val="40"/>
        </w:rPr>
        <w:t xml:space="preserve"> Да вообще, завтра простимулирую. Я просто первый раз об этом слышу. </w:t>
      </w:r>
    </w:p>
    <w:p w:rsidR="00E42F13" w:rsidRDefault="00E42F13" w:rsidP="00865D5A">
      <w:pPr>
        <w:spacing w:line="360" w:lineRule="auto"/>
        <w:rPr>
          <w:szCs w:val="40"/>
        </w:rPr>
      </w:pPr>
      <w:r>
        <w:rPr>
          <w:szCs w:val="40"/>
          <w:u w:val="single"/>
        </w:rPr>
        <w:lastRenderedPageBreak/>
        <w:t>Диденко А.Н.</w:t>
      </w:r>
      <w:r>
        <w:rPr>
          <w:szCs w:val="40"/>
        </w:rPr>
        <w:t xml:space="preserve"> Да, но мы там планировали несколько вариантов. Один у нас отпал по соображениям безопасности, один город. </w:t>
      </w:r>
      <w:proofErr w:type="gramStart"/>
      <w:r>
        <w:rPr>
          <w:szCs w:val="40"/>
        </w:rPr>
        <w:t>Ну</w:t>
      </w:r>
      <w:proofErr w:type="gramEnd"/>
      <w:r>
        <w:rPr>
          <w:szCs w:val="40"/>
        </w:rPr>
        <w:t xml:space="preserve"> и сосредоточились на Челябинске. Но пока позицию не понимаем.</w:t>
      </w:r>
    </w:p>
    <w:p w:rsidR="00E42F13" w:rsidRPr="004F45A0" w:rsidRDefault="00E42F13" w:rsidP="00865D5A">
      <w:pPr>
        <w:spacing w:line="360" w:lineRule="auto"/>
        <w:rPr>
          <w:szCs w:val="40"/>
        </w:rPr>
      </w:pPr>
      <w:r>
        <w:rPr>
          <w:szCs w:val="40"/>
          <w:u w:val="single"/>
        </w:rPr>
        <w:t>Игнатьева А.</w:t>
      </w:r>
      <w:r>
        <w:rPr>
          <w:szCs w:val="40"/>
        </w:rPr>
        <w:t xml:space="preserve"> Мы вчера были с </w:t>
      </w:r>
      <w:proofErr w:type="spellStart"/>
      <w:r>
        <w:rPr>
          <w:szCs w:val="40"/>
        </w:rPr>
        <w:t>Мошаровым</w:t>
      </w:r>
      <w:proofErr w:type="spellEnd"/>
      <w:r>
        <w:rPr>
          <w:szCs w:val="40"/>
        </w:rPr>
        <w:t xml:space="preserve"> здесь, в Думе, как раз вот на этом заседании. И если бы я знала, он бы зашел и без проблем... </w:t>
      </w:r>
    </w:p>
    <w:p w:rsidR="00E42F13" w:rsidRDefault="00E42F13" w:rsidP="00865D5A">
      <w:pPr>
        <w:spacing w:line="360" w:lineRule="auto"/>
        <w:rPr>
          <w:szCs w:val="40"/>
        </w:rPr>
      </w:pPr>
      <w:r>
        <w:rPr>
          <w:szCs w:val="40"/>
          <w:u w:val="single"/>
        </w:rPr>
        <w:t>Диденко А.Н</w:t>
      </w:r>
      <w:r>
        <w:rPr>
          <w:szCs w:val="40"/>
        </w:rPr>
        <w:t>. Но мы направили губернатору, потому что мы взаимодействуем с законодательным</w:t>
      </w:r>
      <w:r w:rsidR="0046476C">
        <w:rPr>
          <w:szCs w:val="40"/>
        </w:rPr>
        <w:t>и (</w:t>
      </w:r>
      <w:r>
        <w:rPr>
          <w:szCs w:val="40"/>
        </w:rPr>
        <w:t>представительным</w:t>
      </w:r>
      <w:r w:rsidR="0046476C">
        <w:rPr>
          <w:szCs w:val="40"/>
        </w:rPr>
        <w:t>и)</w:t>
      </w:r>
      <w:r>
        <w:rPr>
          <w:szCs w:val="40"/>
        </w:rPr>
        <w:t xml:space="preserve"> орг</w:t>
      </w:r>
      <w:r w:rsidR="0046476C">
        <w:rPr>
          <w:szCs w:val="40"/>
        </w:rPr>
        <w:t>а</w:t>
      </w:r>
      <w:r>
        <w:rPr>
          <w:szCs w:val="40"/>
        </w:rPr>
        <w:t>н</w:t>
      </w:r>
      <w:r w:rsidR="0046476C">
        <w:rPr>
          <w:szCs w:val="40"/>
        </w:rPr>
        <w:t>а</w:t>
      </w:r>
      <w:r>
        <w:rPr>
          <w:szCs w:val="40"/>
        </w:rPr>
        <w:t>м</w:t>
      </w:r>
      <w:r w:rsidR="0046476C">
        <w:rPr>
          <w:szCs w:val="40"/>
        </w:rPr>
        <w:t>и субъектов федерации</w:t>
      </w:r>
      <w:r>
        <w:rPr>
          <w:szCs w:val="40"/>
        </w:rPr>
        <w:t xml:space="preserve"> и с губернатор</w:t>
      </w:r>
      <w:r w:rsidR="0046476C">
        <w:rPr>
          <w:szCs w:val="40"/>
        </w:rPr>
        <w:t>а</w:t>
      </w:r>
      <w:r>
        <w:rPr>
          <w:szCs w:val="40"/>
        </w:rPr>
        <w:t>м</w:t>
      </w:r>
      <w:r w:rsidR="0046476C">
        <w:rPr>
          <w:szCs w:val="40"/>
        </w:rPr>
        <w:t>и</w:t>
      </w:r>
      <w:r>
        <w:rPr>
          <w:szCs w:val="40"/>
        </w:rPr>
        <w:t>.</w:t>
      </w:r>
    </w:p>
    <w:p w:rsidR="00E42F13" w:rsidRDefault="00E42F13" w:rsidP="00865D5A">
      <w:pPr>
        <w:spacing w:line="360" w:lineRule="auto"/>
        <w:rPr>
          <w:szCs w:val="40"/>
        </w:rPr>
      </w:pPr>
      <w:r>
        <w:rPr>
          <w:szCs w:val="40"/>
          <w:u w:val="single"/>
        </w:rPr>
        <w:t xml:space="preserve">Игнатьева </w:t>
      </w:r>
      <w:proofErr w:type="gramStart"/>
      <w:r>
        <w:rPr>
          <w:szCs w:val="40"/>
          <w:u w:val="single"/>
        </w:rPr>
        <w:t>А.</w:t>
      </w:r>
      <w:proofErr w:type="gramEnd"/>
      <w:r>
        <w:rPr>
          <w:szCs w:val="40"/>
        </w:rPr>
        <w:t xml:space="preserve"> Но с этим вопросом будет, конечно...</w:t>
      </w:r>
    </w:p>
    <w:p w:rsidR="00E42F13" w:rsidRDefault="00E42F13" w:rsidP="00865D5A">
      <w:pPr>
        <w:spacing w:line="360" w:lineRule="auto"/>
        <w:rPr>
          <w:szCs w:val="40"/>
        </w:rPr>
      </w:pPr>
      <w:r>
        <w:rPr>
          <w:szCs w:val="40"/>
          <w:u w:val="single"/>
        </w:rPr>
        <w:t>Диденко А.Н</w:t>
      </w:r>
      <w:r>
        <w:rPr>
          <w:szCs w:val="40"/>
        </w:rPr>
        <w:t>. Поэтому мы, если нужно ускорить, мы продублируем, может быть, и мэру, да, потому что это как бы в их интересах.</w:t>
      </w:r>
    </w:p>
    <w:p w:rsidR="00E42F13" w:rsidRDefault="00E42F13" w:rsidP="00865D5A">
      <w:pPr>
        <w:spacing w:line="360" w:lineRule="auto"/>
        <w:rPr>
          <w:szCs w:val="40"/>
        </w:rPr>
      </w:pPr>
      <w:proofErr w:type="gramStart"/>
      <w:r>
        <w:rPr>
          <w:szCs w:val="40"/>
        </w:rPr>
        <w:t>Что касается комфортной городской среды, я могу сказать, что мы в конце года завершили по благоустройству закон, он не попал в весеннюю сессию, к сожалению, но ключевой закон, связанный с совершенствованием законодательства в сфере благоустройства и определением и перечня мероприятий, и установления ответственности, то есть такой комплексный закон, который является исключительно темой нашего комитета, хотя ведет его, в том числе</w:t>
      </w:r>
      <w:proofErr w:type="gramEnd"/>
      <w:r>
        <w:rPr>
          <w:szCs w:val="40"/>
        </w:rPr>
        <w:t xml:space="preserve">, и по понятным причинам, Комитет по жилищной политике и жилищно-коммунальному хозяйству. Эта работа была завершена. То есть такой довольно большой правовой блок, который многие </w:t>
      </w:r>
      <w:r w:rsidR="0046476C">
        <w:rPr>
          <w:szCs w:val="40"/>
        </w:rPr>
        <w:t xml:space="preserve">проблемные </w:t>
      </w:r>
      <w:r>
        <w:rPr>
          <w:szCs w:val="40"/>
        </w:rPr>
        <w:t>вещи, связанные с комфортной городской средой и возможностью реализации этих проектов, снял.</w:t>
      </w:r>
    </w:p>
    <w:p w:rsidR="00E42F13" w:rsidRDefault="00E42F13" w:rsidP="00865D5A">
      <w:pPr>
        <w:spacing w:line="360" w:lineRule="auto"/>
        <w:rPr>
          <w:szCs w:val="40"/>
        </w:rPr>
      </w:pPr>
      <w:r>
        <w:rPr>
          <w:szCs w:val="40"/>
        </w:rPr>
        <w:t xml:space="preserve">Программа, она многолетняя, на несколько лет, с большими ресурсами. Я думаю, что единственным закономерным исходом будет то, что перечень мероприятий под эти средства, будет расширяться. Хотелось бы, чтобы это было не только в </w:t>
      </w:r>
      <w:proofErr w:type="spellStart"/>
      <w:r>
        <w:rPr>
          <w:szCs w:val="40"/>
        </w:rPr>
        <w:t>миллионниках</w:t>
      </w:r>
      <w:proofErr w:type="spellEnd"/>
      <w:r>
        <w:rPr>
          <w:szCs w:val="40"/>
        </w:rPr>
        <w:t xml:space="preserve"> и в крупных городах, но мы последовательно выступаем за то, чтобы и небольшие поселения тоже получили свою законную долю от этого большого пирога, поскольку с формированием </w:t>
      </w:r>
      <w:r>
        <w:rPr>
          <w:szCs w:val="40"/>
        </w:rPr>
        <w:lastRenderedPageBreak/>
        <w:t>комфортной городской среды в небольших городах тоже есть очень серьезные проблемы. И здесь уже, конечно, это документы Минстроя, но, тем не менее, эту позицию нужно последовательно отстаивать.</w:t>
      </w:r>
    </w:p>
    <w:p w:rsidR="00E42F13" w:rsidRDefault="00E42F13" w:rsidP="00865D5A">
      <w:pPr>
        <w:spacing w:line="360" w:lineRule="auto"/>
        <w:rPr>
          <w:szCs w:val="40"/>
        </w:rPr>
      </w:pPr>
      <w:r>
        <w:rPr>
          <w:szCs w:val="40"/>
        </w:rPr>
        <w:t xml:space="preserve">Что касается мероприятий, я не был информирован и, как я понимаю, приглашение нам не поступало. Нужно, конечно, понимать, что эта </w:t>
      </w:r>
      <w:proofErr w:type="gramStart"/>
      <w:r>
        <w:rPr>
          <w:szCs w:val="40"/>
        </w:rPr>
        <w:t>тема</w:t>
      </w:r>
      <w:proofErr w:type="gramEnd"/>
      <w:r>
        <w:rPr>
          <w:szCs w:val="40"/>
        </w:rPr>
        <w:t xml:space="preserve"> покрашенная определенными партийными цветами, особо... они ее очень сильно оберегают и, как бы, тут не сильно подпускают, хотя мы считаем, что любая работа во благо граждан, она не имеет никаких предрассудков, идеологических контекстов и так далее.</w:t>
      </w:r>
    </w:p>
    <w:p w:rsidR="00E42F13" w:rsidRDefault="00E42F13" w:rsidP="00865D5A">
      <w:pPr>
        <w:spacing w:line="360" w:lineRule="auto"/>
        <w:rPr>
          <w:szCs w:val="40"/>
        </w:rPr>
      </w:pPr>
      <w:r>
        <w:rPr>
          <w:szCs w:val="40"/>
        </w:rPr>
        <w:t>Если мы сможем наше законодательство усовершенствовать так, что эти средства будут потрачены с большей эффективностью на больший перечень мероприятий, мы будем чувствовать только всеобщее удовлетворение от этого процесса.</w:t>
      </w:r>
    </w:p>
    <w:p w:rsidR="00E42F13" w:rsidRDefault="00E42F13" w:rsidP="00865D5A">
      <w:pPr>
        <w:spacing w:line="360" w:lineRule="auto"/>
        <w:rPr>
          <w:szCs w:val="40"/>
        </w:rPr>
      </w:pPr>
      <w:r>
        <w:rPr>
          <w:szCs w:val="40"/>
        </w:rPr>
        <w:t>Однако</w:t>
      </w:r>
      <w:proofErr w:type="gramStart"/>
      <w:r>
        <w:rPr>
          <w:szCs w:val="40"/>
        </w:rPr>
        <w:t>,</w:t>
      </w:r>
      <w:proofErr w:type="gramEnd"/>
      <w:r>
        <w:rPr>
          <w:szCs w:val="40"/>
        </w:rPr>
        <w:t xml:space="preserve"> вот про это мероприятие я не слышал, но идут действительно довольно много параллельных площадок, в том числе связанных с вопросами </w:t>
      </w:r>
      <w:proofErr w:type="spellStart"/>
      <w:r>
        <w:rPr>
          <w:szCs w:val="40"/>
        </w:rPr>
        <w:t>агромерирования</w:t>
      </w:r>
      <w:proofErr w:type="spellEnd"/>
      <w:r>
        <w:rPr>
          <w:szCs w:val="40"/>
        </w:rPr>
        <w:t>. Здесь, я просто не хочу в материал уходить, но нам представляется в комитете, что существующие правовые механизмы вполне себе позволяют эти процессы запускать, они длящиеся и это невозможно провести за три  месяца, как у нас происходит в ближнем регионе.</w:t>
      </w:r>
    </w:p>
    <w:p w:rsidR="00E42F13" w:rsidRDefault="00E42F13" w:rsidP="00865D5A">
      <w:pPr>
        <w:spacing w:line="360" w:lineRule="auto"/>
        <w:rPr>
          <w:szCs w:val="40"/>
        </w:rPr>
      </w:pPr>
      <w:r>
        <w:rPr>
          <w:szCs w:val="40"/>
        </w:rPr>
        <w:t>Поэтому вопрос очень сложный. Нужно развивать существующие механизмы и горизонтальные отношения, межмуниципальное сотрудничество и вопросы преобразования, в том числе в городах с внутригородским делением. Это разные правовые формы и инструменты, которые сегодня уже закон предоставляет. Они непростые и это довольно сложно, нужно очень четко все спланировать, принять все необходимые документы, подготовить население для этих процессов, заинтересовать субъекты. Поэтому этот вопрос диалога и компромисса. Делать всё силовым путем, на наш взгляд, представляется не совсем оправданным подходом.</w:t>
      </w:r>
    </w:p>
    <w:p w:rsidR="00E42F13" w:rsidRDefault="00E42F13" w:rsidP="00865D5A">
      <w:pPr>
        <w:spacing w:line="360" w:lineRule="auto"/>
        <w:rPr>
          <w:szCs w:val="40"/>
        </w:rPr>
      </w:pPr>
      <w:r>
        <w:rPr>
          <w:szCs w:val="40"/>
        </w:rPr>
        <w:lastRenderedPageBreak/>
        <w:t>Поэтому с точки зрения развития законодательства здесь будет сложно что-то придумать новое, поскольку все уже придумано. И наши градостроительные нормы, и градостроительное планирование, и территориальное планирование, оно прекрасно развивается, существует в параллельной реальности.</w:t>
      </w:r>
    </w:p>
    <w:p w:rsidR="00E42F13" w:rsidRDefault="00E42F13" w:rsidP="00865D5A">
      <w:pPr>
        <w:spacing w:line="360" w:lineRule="auto"/>
        <w:rPr>
          <w:szCs w:val="40"/>
        </w:rPr>
      </w:pPr>
      <w:r>
        <w:rPr>
          <w:szCs w:val="40"/>
        </w:rPr>
        <w:t xml:space="preserve">Я был на большом агломерационном форуме в Новосибирске, </w:t>
      </w:r>
      <w:r w:rsidR="0046476C">
        <w:rPr>
          <w:szCs w:val="40"/>
        </w:rPr>
        <w:t xml:space="preserve">и </w:t>
      </w:r>
      <w:r>
        <w:rPr>
          <w:szCs w:val="40"/>
        </w:rPr>
        <w:t xml:space="preserve">понял, что у строителей здесь как бы все в порядке. Очень большие проблемы в понимании как раз у политиков, которые не совсем понимают, что такое агломерирование, как оно должно развиваться, как должно планироваться развитие инфраструктуры, развитие застройки и так далее, потому что невозможно на черное говорить белое. Если это исключительная фикция правовая, а не на самом деле большая </w:t>
      </w:r>
      <w:proofErr w:type="spellStart"/>
      <w:r>
        <w:rPr>
          <w:szCs w:val="40"/>
        </w:rPr>
        <w:t>агромерация</w:t>
      </w:r>
      <w:proofErr w:type="spellEnd"/>
      <w:r>
        <w:rPr>
          <w:szCs w:val="40"/>
        </w:rPr>
        <w:t>, то от этого там, в тундре дороги и магистрали не появятся.</w:t>
      </w:r>
    </w:p>
    <w:p w:rsidR="00E42F13" w:rsidRDefault="00E42F13" w:rsidP="00865D5A">
      <w:pPr>
        <w:spacing w:line="360" w:lineRule="auto"/>
        <w:rPr>
          <w:szCs w:val="40"/>
        </w:rPr>
      </w:pPr>
      <w:proofErr w:type="gramStart"/>
      <w:r>
        <w:rPr>
          <w:szCs w:val="40"/>
        </w:rPr>
        <w:t>Поэтому есть вещи, которые материализованы и подчинены своим законам, законам архитектуры, планирования, они все еще с советской власти, все были приняты и, поверьте, довольно динамично развиваются, у нас очень много талантливых архитекторов, есть и довольно интересные проекты, реализованные уже в больших городах и там понимание о том, как должна инфраструктура развиваться и город раст</w:t>
      </w:r>
      <w:r w:rsidR="0046476C">
        <w:rPr>
          <w:szCs w:val="40"/>
        </w:rPr>
        <w:t>и</w:t>
      </w:r>
      <w:r>
        <w:rPr>
          <w:szCs w:val="40"/>
        </w:rPr>
        <w:t>, есть.</w:t>
      </w:r>
      <w:proofErr w:type="gramEnd"/>
    </w:p>
    <w:p w:rsidR="00E42F13" w:rsidRPr="005F51D1" w:rsidRDefault="00E42F13" w:rsidP="00865D5A">
      <w:pPr>
        <w:spacing w:line="360" w:lineRule="auto"/>
        <w:rPr>
          <w:szCs w:val="40"/>
        </w:rPr>
      </w:pPr>
      <w:r>
        <w:rPr>
          <w:szCs w:val="40"/>
        </w:rPr>
        <w:t xml:space="preserve">Новосибирск - это самый быстрорастущий город Российской Федерации, он в </w:t>
      </w:r>
      <w:proofErr w:type="spellStart"/>
      <w:r>
        <w:rPr>
          <w:szCs w:val="40"/>
        </w:rPr>
        <w:t>миллионник</w:t>
      </w:r>
      <w:proofErr w:type="spellEnd"/>
      <w:r>
        <w:rPr>
          <w:szCs w:val="40"/>
        </w:rPr>
        <w:t xml:space="preserve"> за 50 лет превратился.</w:t>
      </w:r>
      <w:r w:rsidRPr="00833EAE">
        <w:rPr>
          <w:szCs w:val="40"/>
        </w:rPr>
        <w:t xml:space="preserve"> </w:t>
      </w:r>
      <w:r>
        <w:rPr>
          <w:szCs w:val="40"/>
        </w:rPr>
        <w:t>Поэтому этот опыт, конечно, нужно учитывать.</w:t>
      </w:r>
    </w:p>
    <w:p w:rsidR="00E42F13" w:rsidRDefault="00E42F13" w:rsidP="00865D5A">
      <w:pPr>
        <w:spacing w:line="360" w:lineRule="auto"/>
        <w:rPr>
          <w:szCs w:val="40"/>
        </w:rPr>
      </w:pPr>
      <w:r>
        <w:rPr>
          <w:szCs w:val="40"/>
        </w:rPr>
        <w:t>Вместе с тем, конечно, я уверен, что и тут законодательство можно отшлифовать как раз в сторону расширения возможностей предоставления большей свободы. Каждому региону свои типы и инструменты должны подходить в большей или в меньшей степени и сами должны с этим определиться. Я надеюсь, что я ответил на ваш вопрос.</w:t>
      </w:r>
    </w:p>
    <w:p w:rsidR="00E42F13" w:rsidRDefault="00E42F13" w:rsidP="00865D5A">
      <w:pPr>
        <w:spacing w:line="360" w:lineRule="auto"/>
        <w:rPr>
          <w:szCs w:val="40"/>
        </w:rPr>
      </w:pPr>
      <w:r>
        <w:rPr>
          <w:szCs w:val="40"/>
          <w:u w:val="single"/>
        </w:rPr>
        <w:lastRenderedPageBreak/>
        <w:t>Игнатьева А.</w:t>
      </w:r>
      <w:r>
        <w:rPr>
          <w:szCs w:val="40"/>
        </w:rPr>
        <w:t xml:space="preserve"> Да, конечно. Я, кроме того, просто по тому, что вы сказали, мне очень хорошо знакома ситуация в Новосибирске по развитию городской агломерации. </w:t>
      </w:r>
      <w:proofErr w:type="gramStart"/>
      <w:r>
        <w:rPr>
          <w:szCs w:val="40"/>
        </w:rPr>
        <w:t>И я предлагаю в рамках того совещания, которое, надеюсь, пройдёт в Челябинске по внутригородским делениям, ознакомиться вам с Челябинской агломерацией, которая уже третий год развивается, уже создана дирекция, которая работает, то есть там создан институт управления агломерацией, естественно, при участии губернатора.</w:t>
      </w:r>
      <w:proofErr w:type="gramEnd"/>
    </w:p>
    <w:p w:rsidR="00E42F13" w:rsidRDefault="00E42F13" w:rsidP="00865D5A">
      <w:pPr>
        <w:spacing w:line="360" w:lineRule="auto"/>
        <w:rPr>
          <w:szCs w:val="40"/>
        </w:rPr>
      </w:pPr>
      <w:r>
        <w:rPr>
          <w:szCs w:val="40"/>
          <w:u w:val="single"/>
        </w:rPr>
        <w:t>Диденко А.Н.</w:t>
      </w:r>
      <w:r>
        <w:rPr>
          <w:szCs w:val="40"/>
        </w:rPr>
        <w:t xml:space="preserve"> Там были коллеги ваши, и стенд был, я посмотрел, на том мероприятии.</w:t>
      </w:r>
    </w:p>
    <w:p w:rsidR="00E42F13" w:rsidRDefault="00E42F13" w:rsidP="00865D5A">
      <w:pPr>
        <w:spacing w:line="360" w:lineRule="auto"/>
        <w:rPr>
          <w:szCs w:val="40"/>
        </w:rPr>
      </w:pPr>
      <w:r>
        <w:rPr>
          <w:szCs w:val="40"/>
          <w:u w:val="single"/>
        </w:rPr>
        <w:t>Игнатьева А.</w:t>
      </w:r>
      <w:bookmarkStart w:id="0" w:name="_GoBack"/>
      <w:bookmarkEnd w:id="0"/>
      <w:r>
        <w:rPr>
          <w:szCs w:val="40"/>
        </w:rPr>
        <w:t xml:space="preserve"> Поэтому можно с ними тоже ознакомиться. Но есть, конечно, нюансы, которые нужно... Никто не говорит об отдельном законе, но кое-что хотелось бы отшлифовать, как вы сказали. Спасибо большое.</w:t>
      </w:r>
    </w:p>
    <w:p w:rsidR="00E42F13" w:rsidRDefault="00E42F13" w:rsidP="00865D5A">
      <w:pPr>
        <w:spacing w:line="360" w:lineRule="auto"/>
        <w:rPr>
          <w:szCs w:val="40"/>
        </w:rPr>
      </w:pPr>
      <w:r>
        <w:rPr>
          <w:szCs w:val="40"/>
          <w:u w:val="single"/>
        </w:rPr>
        <w:t>Бабичев И.В.</w:t>
      </w:r>
      <w:r>
        <w:rPr>
          <w:szCs w:val="40"/>
        </w:rPr>
        <w:t xml:space="preserve"> Спасибо.</w:t>
      </w:r>
    </w:p>
    <w:p w:rsidR="00E42F13" w:rsidRDefault="00E42F13" w:rsidP="00865D5A">
      <w:pPr>
        <w:spacing w:line="360" w:lineRule="auto"/>
        <w:rPr>
          <w:szCs w:val="40"/>
        </w:rPr>
      </w:pPr>
      <w:r>
        <w:rPr>
          <w:szCs w:val="40"/>
        </w:rPr>
        <w:t>Ну что, коллеги, есть ещё вопросы у нас или будем, Алексей Николаевич, завершать?</w:t>
      </w:r>
    </w:p>
    <w:p w:rsidR="00E42F13" w:rsidRDefault="00E42F13" w:rsidP="00865D5A">
      <w:pPr>
        <w:spacing w:line="360" w:lineRule="auto"/>
        <w:rPr>
          <w:szCs w:val="40"/>
        </w:rPr>
      </w:pPr>
      <w:r>
        <w:rPr>
          <w:szCs w:val="40"/>
          <w:u w:val="single"/>
        </w:rPr>
        <w:t>Диденко А.Н.</w:t>
      </w:r>
      <w:r>
        <w:rPr>
          <w:szCs w:val="40"/>
        </w:rPr>
        <w:t xml:space="preserve"> Мы уже 50 минут работаем. С учётом того, что сегодня мероприятия... да, сегодня завершающий сессию пленарный день, будет выступление Председателя палаты и затем большая пресс-конференция руководителей фракций и руководства Госдумы в Малом зале, я думаю, что вам будет очень интересно и в них тоже поучаствовать.</w:t>
      </w:r>
    </w:p>
    <w:p w:rsidR="00E42F13" w:rsidRDefault="00E42F13" w:rsidP="00865D5A">
      <w:pPr>
        <w:spacing w:line="360" w:lineRule="auto"/>
        <w:rPr>
          <w:szCs w:val="40"/>
        </w:rPr>
      </w:pPr>
      <w:r>
        <w:rPr>
          <w:szCs w:val="40"/>
        </w:rPr>
        <w:t>Спасибо вам большое за внимание.</w:t>
      </w:r>
    </w:p>
    <w:p w:rsidR="002E099D" w:rsidRPr="00E42F13" w:rsidRDefault="00E42F13" w:rsidP="00E42F13">
      <w:pPr>
        <w:spacing w:line="360" w:lineRule="auto"/>
        <w:rPr>
          <w:szCs w:val="40"/>
        </w:rPr>
      </w:pPr>
      <w:r>
        <w:rPr>
          <w:szCs w:val="40"/>
          <w:u w:val="single"/>
        </w:rPr>
        <w:t>Бабичев И.В.</w:t>
      </w:r>
      <w:r>
        <w:rPr>
          <w:szCs w:val="40"/>
        </w:rPr>
        <w:t xml:space="preserve"> Спасибо, коллеги.</w:t>
      </w:r>
    </w:p>
    <w:sectPr w:rsidR="002E099D" w:rsidRPr="00E42F13" w:rsidSect="003B4334">
      <w:headerReference w:type="even" r:id="rId7"/>
      <w:headerReference w:type="default" r:id="rId8"/>
      <w:pgSz w:w="11906" w:h="16838" w:code="9"/>
      <w:pgMar w:top="1418" w:right="851" w:bottom="1418" w:left="1701" w:header="113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9B5" w:rsidRDefault="005A29B5">
      <w:r>
        <w:separator/>
      </w:r>
    </w:p>
  </w:endnote>
  <w:endnote w:type="continuationSeparator" w:id="0">
    <w:p w:rsidR="005A29B5" w:rsidRDefault="005A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9B5" w:rsidRDefault="005A29B5">
      <w:r>
        <w:separator/>
      </w:r>
    </w:p>
  </w:footnote>
  <w:footnote w:type="continuationSeparator" w:id="0">
    <w:p w:rsidR="005A29B5" w:rsidRDefault="005A2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334" w:rsidRDefault="006E6A45" w:rsidP="00B16204">
    <w:pPr>
      <w:pStyle w:val="a3"/>
      <w:framePr w:wrap="around" w:vAnchor="text" w:hAnchor="margin" w:xAlign="center" w:y="1"/>
      <w:rPr>
        <w:rStyle w:val="a4"/>
      </w:rPr>
    </w:pPr>
    <w:r>
      <w:rPr>
        <w:rStyle w:val="a4"/>
      </w:rPr>
      <w:fldChar w:fldCharType="begin"/>
    </w:r>
    <w:r w:rsidR="003B4334">
      <w:rPr>
        <w:rStyle w:val="a4"/>
      </w:rPr>
      <w:instrText xml:space="preserve">PAGE  </w:instrText>
    </w:r>
    <w:r>
      <w:rPr>
        <w:rStyle w:val="a4"/>
      </w:rPr>
      <w:fldChar w:fldCharType="end"/>
    </w:r>
  </w:p>
  <w:p w:rsidR="003B4334" w:rsidRDefault="003B43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334" w:rsidRDefault="006E6A45" w:rsidP="00B903BD">
    <w:pPr>
      <w:spacing w:line="240" w:lineRule="auto"/>
      <w:ind w:left="709" w:firstLine="0"/>
      <w:jc w:val="center"/>
      <w:rPr>
        <w:lang w:val="en-US"/>
      </w:rPr>
    </w:pPr>
    <w:r>
      <w:fldChar w:fldCharType="begin"/>
    </w:r>
    <w:r w:rsidR="003B4334">
      <w:rPr>
        <w:lang w:val="en-US"/>
      </w:rPr>
      <w:instrText>PAGE</w:instrText>
    </w:r>
    <w:r>
      <w:fldChar w:fldCharType="separate"/>
    </w:r>
    <w:r w:rsidR="0046476C">
      <w:rPr>
        <w:noProof/>
        <w:lang w:val="en-US"/>
      </w:rPr>
      <w:t>24</w:t>
    </w:r>
    <w:r>
      <w:fldChar w:fldCharType="end"/>
    </w:r>
  </w:p>
  <w:p w:rsidR="00357921" w:rsidRDefault="00357921" w:rsidP="00B903BD">
    <w:pPr>
      <w:spacing w:line="240" w:lineRule="auto"/>
      <w:ind w:left="709" w:firstLine="0"/>
      <w:jc w:val="center"/>
      <w:rPr>
        <w:lang w:val="en-US"/>
      </w:rPr>
    </w:pPr>
    <w:r>
      <w:rPr>
        <w:lang w:val="en-US"/>
      </w:rPr>
      <w:fldChar w:fldCharType="begin"/>
    </w:r>
    <w:r>
      <w:rPr>
        <w:lang w:val="en-US"/>
      </w:rPr>
      <w:instrText xml:space="preserve"> IF </w:instrText>
    </w:r>
    <w:r>
      <w:rPr>
        <w:lang w:val="en-US"/>
      </w:rPr>
      <w:fldChar w:fldCharType="begin"/>
    </w:r>
    <w:r>
      <w:rPr>
        <w:lang w:val="en-US"/>
      </w:rPr>
      <w:instrText xml:space="preserve"> DOCVARIABLE  FragmentNumber  \* MERGEFORMAT </w:instrText>
    </w:r>
    <w:r>
      <w:rPr>
        <w:lang w:val="en-US"/>
      </w:rPr>
      <w:fldChar w:fldCharType="end"/>
    </w:r>
    <w:r>
      <w:rPr>
        <w:lang w:val="en-US"/>
      </w:rPr>
      <w:instrText xml:space="preserve"> = 1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end"/>
    </w:r>
    <w:r>
      <w:rPr>
        <w:lang w:val="en-US"/>
      </w:rPr>
      <w:instrText xml:space="preserve"> = 1 "</w:instrText>
    </w:r>
  </w:p>
  <w:p w:rsidR="00357921" w:rsidRPr="003B3969" w:rsidRDefault="00357921" w:rsidP="00357921">
    <w:pPr>
      <w:spacing w:line="240" w:lineRule="auto"/>
      <w:jc w:val="center"/>
      <w:rPr>
        <w:b/>
        <w:spacing w:val="80"/>
        <w:sz w:val="40"/>
        <w:szCs w:val="40"/>
      </w:rPr>
    </w:pPr>
    <w:r w:rsidRPr="003B3969">
      <w:rPr>
        <w:b/>
        <w:spacing w:val="80"/>
        <w:sz w:val="40"/>
        <w:szCs w:val="40"/>
      </w:rPr>
      <w:instrText>СТЕНОГРАММА</w:instrText>
    </w:r>
  </w:p>
  <w:p w:rsidR="00357921" w:rsidRPr="00357921" w:rsidRDefault="00357921" w:rsidP="00B903BD">
    <w:pPr>
      <w:spacing w:line="240" w:lineRule="auto"/>
      <w:ind w:left="709" w:firstLine="0"/>
      <w:jc w:val="center"/>
      <w:rPr>
        <w:sz w:val="24"/>
        <w:szCs w:val="24"/>
        <w:lang w:val="en-US"/>
      </w:rPr>
    </w:pPr>
    <w:r w:rsidRPr="00804968">
      <w:rPr>
        <w:b/>
        <w:u w:val="single"/>
        <w:lang w:val="en-US"/>
      </w:rPr>
      <w:instrText>______________________________</w:instrText>
    </w:r>
    <w:r>
      <w:rPr>
        <w:b/>
        <w:u w:val="single"/>
        <w:lang w:val="en-US"/>
      </w:rPr>
      <w:instrText>_______________________________</w:instrText>
    </w:r>
    <w:r>
      <w:rPr>
        <w:lang w:val="en-US"/>
      </w:rPr>
      <w:instrText xml:space="preserve">" "" </w:instrText>
    </w:r>
    <w:r>
      <w:rPr>
        <w:lang w:val="en-US"/>
      </w:rPr>
      <w:fldChar w:fldCharType="end"/>
    </w:r>
    <w:r>
      <w:rPr>
        <w:lang w:val="en-US"/>
      </w:rPr>
      <w:instrText xml:space="preserve"> </w:instrText>
    </w:r>
    <w:r>
      <w:rPr>
        <w:lang w:val="en-U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ecialView" w:val="0"/>
  </w:docVars>
  <w:rsids>
    <w:rsidRoot w:val="00A9338F"/>
    <w:rsid w:val="000707FA"/>
    <w:rsid w:val="000760EB"/>
    <w:rsid w:val="00085155"/>
    <w:rsid w:val="000878AE"/>
    <w:rsid w:val="00096E37"/>
    <w:rsid w:val="000A2C0A"/>
    <w:rsid w:val="000A76D6"/>
    <w:rsid w:val="000B68AD"/>
    <w:rsid w:val="00104DF5"/>
    <w:rsid w:val="001358CE"/>
    <w:rsid w:val="00142CF3"/>
    <w:rsid w:val="00182572"/>
    <w:rsid w:val="0019530F"/>
    <w:rsid w:val="001E6E64"/>
    <w:rsid w:val="001F021C"/>
    <w:rsid w:val="001F033D"/>
    <w:rsid w:val="001F57E3"/>
    <w:rsid w:val="00227D7C"/>
    <w:rsid w:val="00240B15"/>
    <w:rsid w:val="00244E4A"/>
    <w:rsid w:val="0028592B"/>
    <w:rsid w:val="002D0D9C"/>
    <w:rsid w:val="002D3C01"/>
    <w:rsid w:val="002E099D"/>
    <w:rsid w:val="002E2601"/>
    <w:rsid w:val="00307B27"/>
    <w:rsid w:val="00311CD1"/>
    <w:rsid w:val="00314FF5"/>
    <w:rsid w:val="0034516C"/>
    <w:rsid w:val="00347B79"/>
    <w:rsid w:val="00357921"/>
    <w:rsid w:val="003636A1"/>
    <w:rsid w:val="0038244E"/>
    <w:rsid w:val="003A6D0B"/>
    <w:rsid w:val="003B4334"/>
    <w:rsid w:val="003B651D"/>
    <w:rsid w:val="003C7E5F"/>
    <w:rsid w:val="003D3D53"/>
    <w:rsid w:val="003D690E"/>
    <w:rsid w:val="0041447E"/>
    <w:rsid w:val="00435E05"/>
    <w:rsid w:val="004361D1"/>
    <w:rsid w:val="004379B8"/>
    <w:rsid w:val="0045531A"/>
    <w:rsid w:val="0046032A"/>
    <w:rsid w:val="0046476C"/>
    <w:rsid w:val="00523FCC"/>
    <w:rsid w:val="00542842"/>
    <w:rsid w:val="00553817"/>
    <w:rsid w:val="00594469"/>
    <w:rsid w:val="005A29B5"/>
    <w:rsid w:val="00627747"/>
    <w:rsid w:val="0065603B"/>
    <w:rsid w:val="00664B7A"/>
    <w:rsid w:val="00696642"/>
    <w:rsid w:val="006A0F1F"/>
    <w:rsid w:val="006B1B05"/>
    <w:rsid w:val="006E6A45"/>
    <w:rsid w:val="006E7BA5"/>
    <w:rsid w:val="00713576"/>
    <w:rsid w:val="007447F4"/>
    <w:rsid w:val="00753310"/>
    <w:rsid w:val="00756657"/>
    <w:rsid w:val="00760BA9"/>
    <w:rsid w:val="00781A64"/>
    <w:rsid w:val="007D1B30"/>
    <w:rsid w:val="007D2DB5"/>
    <w:rsid w:val="007F40D9"/>
    <w:rsid w:val="00804968"/>
    <w:rsid w:val="00813951"/>
    <w:rsid w:val="0082581C"/>
    <w:rsid w:val="00827CD7"/>
    <w:rsid w:val="008553BC"/>
    <w:rsid w:val="00871281"/>
    <w:rsid w:val="008A32AC"/>
    <w:rsid w:val="008B6669"/>
    <w:rsid w:val="008D740A"/>
    <w:rsid w:val="008E3BD9"/>
    <w:rsid w:val="009119AF"/>
    <w:rsid w:val="00917EF0"/>
    <w:rsid w:val="00972567"/>
    <w:rsid w:val="00981E9E"/>
    <w:rsid w:val="009842B7"/>
    <w:rsid w:val="00984C64"/>
    <w:rsid w:val="00A001F4"/>
    <w:rsid w:val="00A5228E"/>
    <w:rsid w:val="00A9088E"/>
    <w:rsid w:val="00A9338F"/>
    <w:rsid w:val="00AA45A8"/>
    <w:rsid w:val="00AC3EC7"/>
    <w:rsid w:val="00AE5D9E"/>
    <w:rsid w:val="00AF36FE"/>
    <w:rsid w:val="00B16204"/>
    <w:rsid w:val="00B5719A"/>
    <w:rsid w:val="00B65910"/>
    <w:rsid w:val="00B903BD"/>
    <w:rsid w:val="00B91A4C"/>
    <w:rsid w:val="00BD0930"/>
    <w:rsid w:val="00BE636B"/>
    <w:rsid w:val="00BF1DCF"/>
    <w:rsid w:val="00C06C46"/>
    <w:rsid w:val="00C619C9"/>
    <w:rsid w:val="00C76C69"/>
    <w:rsid w:val="00C772DF"/>
    <w:rsid w:val="00C8483B"/>
    <w:rsid w:val="00C963C0"/>
    <w:rsid w:val="00CC0F03"/>
    <w:rsid w:val="00CD2D6A"/>
    <w:rsid w:val="00CE1DF2"/>
    <w:rsid w:val="00CE6483"/>
    <w:rsid w:val="00D11D80"/>
    <w:rsid w:val="00D16C6B"/>
    <w:rsid w:val="00D20808"/>
    <w:rsid w:val="00D23897"/>
    <w:rsid w:val="00D36771"/>
    <w:rsid w:val="00D368B0"/>
    <w:rsid w:val="00D50671"/>
    <w:rsid w:val="00D62F1B"/>
    <w:rsid w:val="00D8190A"/>
    <w:rsid w:val="00DA5148"/>
    <w:rsid w:val="00DB2163"/>
    <w:rsid w:val="00DC2147"/>
    <w:rsid w:val="00DD6959"/>
    <w:rsid w:val="00DE1EF9"/>
    <w:rsid w:val="00DF1D63"/>
    <w:rsid w:val="00DF238B"/>
    <w:rsid w:val="00DF3E6B"/>
    <w:rsid w:val="00E23A26"/>
    <w:rsid w:val="00E42F13"/>
    <w:rsid w:val="00E440BD"/>
    <w:rsid w:val="00E50B98"/>
    <w:rsid w:val="00E60DEF"/>
    <w:rsid w:val="00E6311C"/>
    <w:rsid w:val="00E719C3"/>
    <w:rsid w:val="00E73568"/>
    <w:rsid w:val="00E74CAA"/>
    <w:rsid w:val="00EA53E2"/>
    <w:rsid w:val="00EB37A7"/>
    <w:rsid w:val="00EB608D"/>
    <w:rsid w:val="00EB7C9C"/>
    <w:rsid w:val="00EC1A2E"/>
    <w:rsid w:val="00EF2C96"/>
    <w:rsid w:val="00F33F6A"/>
    <w:rsid w:val="00F6428B"/>
    <w:rsid w:val="00F76C9C"/>
    <w:rsid w:val="00FA18C2"/>
    <w:rsid w:val="00FB0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Speech%20Technology%20Center\Nestor\WordTemplates\TRANSCRIBER_TEMPLATE_NONPLENARY.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TRANSCRIBER_TEMPLATE_NONPLENARY</Template>
  <TotalTime>57</TotalTime>
  <Pages>1</Pages>
  <Words>6192</Words>
  <Characters>35299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41409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ssuser</dc:creator>
  <cp:lastModifiedBy>ПАВЛОВ Алексей Владимирович</cp:lastModifiedBy>
  <cp:revision>4</cp:revision>
  <cp:lastPrinted>1900-12-31T21:00:00Z</cp:lastPrinted>
  <dcterms:created xsi:type="dcterms:W3CDTF">2018-07-30T11:08:00Z</dcterms:created>
  <dcterms:modified xsi:type="dcterms:W3CDTF">2018-07-30T12:05:00Z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omPercentage">
    <vt:i4>100</vt:i4>
  </property>
</Properties>
</file>