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9AA" w:rsidRDefault="00A729AA" w:rsidP="005E47DA">
      <w:pPr>
        <w:spacing w:line="240" w:lineRule="auto"/>
        <w:ind w:firstLine="0"/>
        <w:jc w:val="center"/>
        <w:rPr>
          <w:b/>
          <w:sz w:val="32"/>
          <w:szCs w:val="40"/>
        </w:rPr>
      </w:pPr>
      <w:r>
        <w:rPr>
          <w:b/>
          <w:sz w:val="32"/>
          <w:szCs w:val="40"/>
        </w:rPr>
        <w:t xml:space="preserve">С Т Е Н О Г Р А М </w:t>
      </w:r>
      <w:proofErr w:type="spellStart"/>
      <w:proofErr w:type="gramStart"/>
      <w:r>
        <w:rPr>
          <w:b/>
          <w:sz w:val="32"/>
          <w:szCs w:val="40"/>
        </w:rPr>
        <w:t>М</w:t>
      </w:r>
      <w:proofErr w:type="spellEnd"/>
      <w:proofErr w:type="gramEnd"/>
      <w:r>
        <w:rPr>
          <w:b/>
          <w:sz w:val="32"/>
          <w:szCs w:val="40"/>
        </w:rPr>
        <w:t xml:space="preserve"> А</w:t>
      </w:r>
    </w:p>
    <w:p w:rsidR="00A729AA" w:rsidRDefault="00A729AA" w:rsidP="005E47DA">
      <w:pPr>
        <w:spacing w:line="240" w:lineRule="auto"/>
        <w:ind w:firstLine="0"/>
        <w:jc w:val="center"/>
        <w:rPr>
          <w:b/>
          <w:szCs w:val="40"/>
        </w:rPr>
      </w:pPr>
    </w:p>
    <w:p w:rsidR="00A729AA" w:rsidRDefault="00A729AA" w:rsidP="005E47DA">
      <w:pPr>
        <w:spacing w:line="240" w:lineRule="auto"/>
        <w:ind w:firstLine="0"/>
        <w:jc w:val="center"/>
        <w:rPr>
          <w:b/>
          <w:szCs w:val="40"/>
        </w:rPr>
      </w:pPr>
      <w:r>
        <w:rPr>
          <w:b/>
          <w:szCs w:val="40"/>
        </w:rPr>
        <w:t xml:space="preserve">выездного "круглого стола" Комитета Государственной Думы </w:t>
      </w:r>
    </w:p>
    <w:p w:rsidR="00A729AA" w:rsidRDefault="00A729AA" w:rsidP="005E47DA">
      <w:pPr>
        <w:spacing w:line="240" w:lineRule="auto"/>
        <w:ind w:firstLine="0"/>
        <w:jc w:val="center"/>
        <w:rPr>
          <w:b/>
          <w:szCs w:val="40"/>
        </w:rPr>
      </w:pPr>
      <w:r>
        <w:rPr>
          <w:b/>
          <w:szCs w:val="40"/>
        </w:rPr>
        <w:t>по федеративному устройству и вопросам местного самоуправления</w:t>
      </w:r>
    </w:p>
    <w:p w:rsidR="00A729AA" w:rsidRDefault="00A729AA" w:rsidP="005E47DA">
      <w:pPr>
        <w:spacing w:line="240" w:lineRule="auto"/>
        <w:ind w:firstLine="0"/>
        <w:jc w:val="center"/>
        <w:rPr>
          <w:b/>
          <w:szCs w:val="40"/>
        </w:rPr>
      </w:pPr>
      <w:r>
        <w:rPr>
          <w:b/>
          <w:szCs w:val="40"/>
        </w:rPr>
        <w:t>на тему: "Стратегическое планирование развития территорий, являющихся опорными пунктами развития Северного морского пути"</w:t>
      </w:r>
    </w:p>
    <w:p w:rsidR="00A729AA" w:rsidRDefault="00A729AA" w:rsidP="005E47DA">
      <w:pPr>
        <w:spacing w:line="240" w:lineRule="auto"/>
        <w:ind w:firstLine="0"/>
        <w:jc w:val="center"/>
        <w:rPr>
          <w:b/>
          <w:szCs w:val="40"/>
        </w:rPr>
      </w:pPr>
    </w:p>
    <w:p w:rsidR="00A729AA" w:rsidRDefault="00A729AA" w:rsidP="005E47DA">
      <w:pPr>
        <w:spacing w:line="240" w:lineRule="auto"/>
        <w:ind w:firstLine="0"/>
        <w:jc w:val="center"/>
        <w:rPr>
          <w:b/>
          <w:szCs w:val="40"/>
        </w:rPr>
      </w:pPr>
      <w:r>
        <w:rPr>
          <w:b/>
          <w:szCs w:val="40"/>
        </w:rPr>
        <w:t>г. Дудинка.</w:t>
      </w:r>
    </w:p>
    <w:p w:rsidR="00A729AA" w:rsidRDefault="00A729AA" w:rsidP="005E47DA">
      <w:pPr>
        <w:spacing w:line="240" w:lineRule="auto"/>
        <w:ind w:firstLine="0"/>
        <w:jc w:val="center"/>
        <w:rPr>
          <w:b/>
          <w:szCs w:val="40"/>
        </w:rPr>
      </w:pPr>
      <w:r>
        <w:rPr>
          <w:b/>
          <w:szCs w:val="40"/>
        </w:rPr>
        <w:t xml:space="preserve">28 июня 2018 года. </w:t>
      </w:r>
    </w:p>
    <w:p w:rsidR="00A729AA" w:rsidRDefault="00A729AA" w:rsidP="005E47DA">
      <w:pPr>
        <w:spacing w:line="360" w:lineRule="auto"/>
        <w:jc w:val="center"/>
        <w:rPr>
          <w:b/>
          <w:szCs w:val="40"/>
        </w:rPr>
      </w:pPr>
    </w:p>
    <w:p w:rsidR="00A729AA" w:rsidRDefault="00A729AA" w:rsidP="005E47DA">
      <w:pPr>
        <w:spacing w:line="360" w:lineRule="auto"/>
        <w:jc w:val="center"/>
        <w:rPr>
          <w:b/>
          <w:szCs w:val="40"/>
        </w:rPr>
      </w:pPr>
    </w:p>
    <w:p w:rsidR="00A729AA" w:rsidRDefault="00A729AA" w:rsidP="005E47DA">
      <w:pPr>
        <w:spacing w:line="360" w:lineRule="auto"/>
        <w:jc w:val="center"/>
        <w:rPr>
          <w:b/>
          <w:szCs w:val="40"/>
        </w:rPr>
      </w:pPr>
    </w:p>
    <w:p w:rsidR="00A729AA" w:rsidRDefault="00A729AA" w:rsidP="005E47DA">
      <w:pPr>
        <w:spacing w:line="360" w:lineRule="auto"/>
        <w:rPr>
          <w:szCs w:val="40"/>
        </w:rPr>
      </w:pPr>
      <w:r>
        <w:rPr>
          <w:szCs w:val="40"/>
        </w:rPr>
        <w:t>Председательствует председатель Комитета по федеративному устройству и вопросам местного самоуправления А.Н.Диденко</w:t>
      </w:r>
    </w:p>
    <w:p w:rsidR="00A729AA" w:rsidRDefault="00A729AA" w:rsidP="005E47DA">
      <w:pPr>
        <w:spacing w:line="360" w:lineRule="auto"/>
        <w:rPr>
          <w:szCs w:val="40"/>
        </w:rPr>
      </w:pPr>
    </w:p>
    <w:p w:rsidR="00A729AA" w:rsidRDefault="00A729AA" w:rsidP="005E47DA">
      <w:pPr>
        <w:spacing w:line="360" w:lineRule="auto"/>
        <w:rPr>
          <w:szCs w:val="40"/>
        </w:rPr>
      </w:pPr>
      <w:r>
        <w:rPr>
          <w:szCs w:val="40"/>
          <w:u w:val="single"/>
        </w:rPr>
        <w:t>Председательствующий.</w:t>
      </w:r>
      <w:r>
        <w:rPr>
          <w:szCs w:val="40"/>
        </w:rPr>
        <w:t xml:space="preserve"> Спасибо большое.</w:t>
      </w:r>
    </w:p>
    <w:p w:rsidR="00A729AA" w:rsidRDefault="00A729AA" w:rsidP="005E47DA">
      <w:pPr>
        <w:spacing w:line="360" w:lineRule="auto"/>
        <w:rPr>
          <w:szCs w:val="40"/>
        </w:rPr>
      </w:pPr>
      <w:r>
        <w:rPr>
          <w:szCs w:val="40"/>
        </w:rPr>
        <w:t xml:space="preserve">Уважаемые коллеги, друзья! Позвольте мне открыть заседание нашего "круглого стола" и от имени Государственной Думы поприветствовать всех участников сегодняшнего мероприятия. С нами присутствуют депутаты Государственной Думы, представители ряда арктических субъектов, муниципалитетов, ведомств, представителей экспертного сообщества, а также представителей крупных корпораций. </w:t>
      </w:r>
    </w:p>
    <w:p w:rsidR="00A729AA" w:rsidRDefault="00A729AA" w:rsidP="005E47DA">
      <w:pPr>
        <w:spacing w:line="360" w:lineRule="auto"/>
        <w:ind w:firstLine="709"/>
        <w:rPr>
          <w:szCs w:val="40"/>
        </w:rPr>
      </w:pPr>
      <w:r>
        <w:rPr>
          <w:szCs w:val="40"/>
        </w:rPr>
        <w:t>Особую признательность в самом начале нашего заседания я хотел бы выразить принимающей стороне, в первую очередь руководству Красноярского края, Таймырского (Долгано-Ненецкого) района, городов Норильск, Дудинка за хороший прием и организацию. И от имени Государственной Думы хотел бы почетную миссию выполнить, нашим гостеприимным хозяевам и представителям субъектов и территории, на которой мы сегодня встречаемся, вручить памятные сувениры.</w:t>
      </w:r>
    </w:p>
    <w:p w:rsidR="00A729AA" w:rsidRDefault="00A729AA" w:rsidP="005E47DA">
      <w:pPr>
        <w:spacing w:line="360" w:lineRule="auto"/>
        <w:ind w:firstLine="709"/>
        <w:rPr>
          <w:szCs w:val="40"/>
        </w:rPr>
      </w:pPr>
      <w:r>
        <w:rPr>
          <w:szCs w:val="40"/>
        </w:rPr>
        <w:t xml:space="preserve"> Для начала Юрию Николаевичу </w:t>
      </w:r>
      <w:proofErr w:type="spellStart"/>
      <w:r>
        <w:rPr>
          <w:szCs w:val="40"/>
        </w:rPr>
        <w:t>Захаринскому</w:t>
      </w:r>
      <w:proofErr w:type="spellEnd"/>
      <w:r>
        <w:rPr>
          <w:szCs w:val="40"/>
        </w:rPr>
        <w:t xml:space="preserve"> – заместителю губернатора Красноярского края такой наш думский подарок – панно </w:t>
      </w:r>
      <w:r>
        <w:rPr>
          <w:szCs w:val="40"/>
        </w:rPr>
        <w:lastRenderedPageBreak/>
        <w:t xml:space="preserve">"Госдума", которое является символом верховной законодательной власти в нашей стране. Спасибо большое. (Аплодисменты.) </w:t>
      </w:r>
    </w:p>
    <w:p w:rsidR="00A729AA" w:rsidRDefault="00A729AA" w:rsidP="005E47DA">
      <w:pPr>
        <w:spacing w:line="360" w:lineRule="auto"/>
        <w:ind w:firstLine="709"/>
        <w:rPr>
          <w:szCs w:val="40"/>
        </w:rPr>
      </w:pPr>
      <w:r>
        <w:rPr>
          <w:szCs w:val="40"/>
        </w:rPr>
        <w:t>И Сергею Александровичу Ткаченко – главе Таймырского (Долгано-Ненецкого) муниципального района. Муниципалитеты всегда обижают, поэтому им тоже панно, но чуть поменьше. (Аплодисменты.)</w:t>
      </w:r>
    </w:p>
    <w:p w:rsidR="00A729AA" w:rsidRDefault="00A729AA" w:rsidP="005E47DA">
      <w:pPr>
        <w:spacing w:line="360" w:lineRule="auto"/>
        <w:ind w:firstLine="709"/>
        <w:rPr>
          <w:szCs w:val="40"/>
        </w:rPr>
      </w:pPr>
      <w:r>
        <w:rPr>
          <w:szCs w:val="40"/>
        </w:rPr>
        <w:t xml:space="preserve">Уважаемые друзья! Для приветствия участников совещания приглашаю федерального инспектора по Красноярскому краю, а также полномочного представителя Президента Российской Федерации в Сибирском федеральном округе </w:t>
      </w:r>
      <w:proofErr w:type="spellStart"/>
      <w:r>
        <w:rPr>
          <w:szCs w:val="40"/>
        </w:rPr>
        <w:t>Шилкина</w:t>
      </w:r>
      <w:proofErr w:type="spellEnd"/>
      <w:r>
        <w:rPr>
          <w:szCs w:val="40"/>
        </w:rPr>
        <w:t xml:space="preserve"> Алексея Владимировича. Пожалуйста.</w:t>
      </w:r>
    </w:p>
    <w:p w:rsidR="00A729AA" w:rsidRDefault="00A729AA" w:rsidP="005E47DA">
      <w:pPr>
        <w:spacing w:line="360" w:lineRule="auto"/>
        <w:ind w:firstLine="709"/>
        <w:rPr>
          <w:szCs w:val="40"/>
        </w:rPr>
      </w:pPr>
      <w:proofErr w:type="spellStart"/>
      <w:r>
        <w:rPr>
          <w:szCs w:val="40"/>
          <w:u w:val="single"/>
        </w:rPr>
        <w:t>Шилкин</w:t>
      </w:r>
      <w:proofErr w:type="spellEnd"/>
      <w:r>
        <w:rPr>
          <w:szCs w:val="40"/>
          <w:u w:val="single"/>
        </w:rPr>
        <w:t xml:space="preserve"> А.В.</w:t>
      </w:r>
      <w:r>
        <w:rPr>
          <w:szCs w:val="40"/>
        </w:rPr>
        <w:t xml:space="preserve"> Уважаемый Алексей Николаевич! Уважаемый Владимир Александрович! Уважаемые участники "круглого стола"!</w:t>
      </w:r>
    </w:p>
    <w:p w:rsidR="00A729AA" w:rsidRDefault="00A729AA" w:rsidP="005E47DA">
      <w:pPr>
        <w:spacing w:line="360" w:lineRule="auto"/>
        <w:ind w:firstLine="709"/>
        <w:rPr>
          <w:szCs w:val="40"/>
        </w:rPr>
      </w:pPr>
      <w:r>
        <w:rPr>
          <w:szCs w:val="40"/>
        </w:rPr>
        <w:t xml:space="preserve">Разрешите приветствовать вас здесь … представитель Президента Российской Федерации в Сибирском федеральном округе Сергея Ивановича </w:t>
      </w:r>
      <w:proofErr w:type="spellStart"/>
      <w:r>
        <w:rPr>
          <w:szCs w:val="40"/>
        </w:rPr>
        <w:t>Меняйло</w:t>
      </w:r>
      <w:proofErr w:type="spellEnd"/>
      <w:r>
        <w:rPr>
          <w:szCs w:val="40"/>
        </w:rPr>
        <w:t xml:space="preserve">. </w:t>
      </w:r>
    </w:p>
    <w:p w:rsidR="00A729AA" w:rsidRDefault="00A729AA" w:rsidP="005E47DA">
      <w:pPr>
        <w:spacing w:line="360" w:lineRule="auto"/>
        <w:ind w:firstLine="709"/>
        <w:rPr>
          <w:szCs w:val="40"/>
        </w:rPr>
      </w:pPr>
      <w:r>
        <w:rPr>
          <w:szCs w:val="40"/>
        </w:rPr>
        <w:t xml:space="preserve">Отдельные слова признательности хочется сказать в адрес Государственной Думы, что именно на месте, с выездом на место посмотреть, что, как происходит, пообщаться с простыми рабочими, как вчера это происходило, пообщаться с руководителями предприятий, пообщаться с руководителями городов, муниципалитетов. Это очень важно для понимания той проблемы, которую сегодня на "круглом столе" мы будем все рассматривать. </w:t>
      </w:r>
    </w:p>
    <w:p w:rsidR="00A729AA" w:rsidRDefault="00A729AA" w:rsidP="005E47DA">
      <w:pPr>
        <w:spacing w:line="360" w:lineRule="auto"/>
        <w:ind w:firstLine="709"/>
        <w:rPr>
          <w:szCs w:val="40"/>
        </w:rPr>
      </w:pPr>
      <w:r>
        <w:rPr>
          <w:szCs w:val="40"/>
        </w:rPr>
        <w:t xml:space="preserve">Наверное, одна из самых важных тем, которую выделяет Сергей Иванович </w:t>
      </w:r>
      <w:proofErr w:type="spellStart"/>
      <w:r>
        <w:rPr>
          <w:szCs w:val="40"/>
        </w:rPr>
        <w:t>Меняйло</w:t>
      </w:r>
      <w:proofErr w:type="spellEnd"/>
      <w:r>
        <w:rPr>
          <w:szCs w:val="40"/>
        </w:rPr>
        <w:t>, это в развитии Крайнего Севера, наверное, транспортная составляющая и пере</w:t>
      </w:r>
      <w:r w:rsidR="00545E56">
        <w:rPr>
          <w:szCs w:val="40"/>
        </w:rPr>
        <w:t>о</w:t>
      </w:r>
      <w:r>
        <w:rPr>
          <w:szCs w:val="40"/>
        </w:rPr>
        <w:t>ценить ее влияние на развитие Крайнего Севера просто невозможно. Здесь стекаются многие факторы: и развитие крупного бизнеса, крупных промышленных предприятий, и развити</w:t>
      </w:r>
      <w:r w:rsidR="00545E56">
        <w:rPr>
          <w:szCs w:val="40"/>
        </w:rPr>
        <w:t>е, в том числе и малого бизнеса</w:t>
      </w:r>
      <w:r>
        <w:rPr>
          <w:szCs w:val="40"/>
        </w:rPr>
        <w:t xml:space="preserve">. И хотелось бы, чтобы в </w:t>
      </w:r>
      <w:r w:rsidR="00545E56">
        <w:rPr>
          <w:szCs w:val="40"/>
        </w:rPr>
        <w:t>итоговом</w:t>
      </w:r>
      <w:r>
        <w:rPr>
          <w:szCs w:val="40"/>
        </w:rPr>
        <w:t xml:space="preserve"> документе, который у нас </w:t>
      </w:r>
      <w:r>
        <w:rPr>
          <w:szCs w:val="40"/>
        </w:rPr>
        <w:lastRenderedPageBreak/>
        <w:t>появится, были учтены, в том числе и элементы малочисленных народов Севера, их потребности, их запросы.</w:t>
      </w:r>
    </w:p>
    <w:p w:rsidR="00A729AA" w:rsidRDefault="00A729AA" w:rsidP="005E47DA">
      <w:pPr>
        <w:spacing w:line="360" w:lineRule="auto"/>
        <w:ind w:firstLine="709"/>
        <w:rPr>
          <w:szCs w:val="40"/>
        </w:rPr>
      </w:pPr>
      <w:r>
        <w:rPr>
          <w:szCs w:val="40"/>
        </w:rPr>
        <w:t xml:space="preserve">Ну и чтобы создать такое рабочее настроение, разрешите вручить благодарственные письма Президента Российской Федерации. У нас в марте прошли выборы президента и два муниципалитета показали очень достойные результаты и высокую организацию по выборам президента. </w:t>
      </w:r>
      <w:r w:rsidR="00545E56">
        <w:rPr>
          <w:szCs w:val="40"/>
        </w:rPr>
        <w:t>С</w:t>
      </w:r>
      <w:r>
        <w:rPr>
          <w:szCs w:val="40"/>
        </w:rPr>
        <w:t>обственно говоря, разрешите мне вручить.</w:t>
      </w:r>
    </w:p>
    <w:p w:rsidR="00A729AA" w:rsidRDefault="00A729AA" w:rsidP="005E47DA">
      <w:pPr>
        <w:spacing w:line="360" w:lineRule="auto"/>
        <w:ind w:firstLine="709"/>
        <w:rPr>
          <w:szCs w:val="40"/>
        </w:rPr>
      </w:pPr>
      <w:r>
        <w:rPr>
          <w:szCs w:val="40"/>
          <w:u w:val="single"/>
        </w:rPr>
        <w:t>Председательствующий.</w:t>
      </w:r>
      <w:r>
        <w:rPr>
          <w:szCs w:val="40"/>
        </w:rPr>
        <w:t xml:space="preserve"> Конечно. </w:t>
      </w:r>
    </w:p>
    <w:p w:rsidR="00A729AA" w:rsidRPr="00084C48" w:rsidRDefault="00A729AA" w:rsidP="005E47DA">
      <w:pPr>
        <w:spacing w:line="360" w:lineRule="auto"/>
        <w:ind w:firstLine="709"/>
        <w:rPr>
          <w:szCs w:val="40"/>
        </w:rPr>
      </w:pPr>
      <w:proofErr w:type="spellStart"/>
      <w:r>
        <w:rPr>
          <w:szCs w:val="40"/>
          <w:u w:val="single"/>
        </w:rPr>
        <w:t>Шилкин</w:t>
      </w:r>
      <w:proofErr w:type="spellEnd"/>
      <w:r>
        <w:rPr>
          <w:szCs w:val="40"/>
          <w:u w:val="single"/>
        </w:rPr>
        <w:t xml:space="preserve"> А.В.</w:t>
      </w:r>
      <w:r>
        <w:rPr>
          <w:szCs w:val="40"/>
        </w:rPr>
        <w:t xml:space="preserve"> Благодарственным письмом Президента Российской Федерации награждается …, глава … (Аплодисменты.)</w:t>
      </w:r>
    </w:p>
    <w:p w:rsidR="00A729AA" w:rsidRDefault="00A729AA" w:rsidP="005E47DA">
      <w:pPr>
        <w:spacing w:line="360" w:lineRule="auto"/>
        <w:rPr>
          <w:szCs w:val="40"/>
        </w:rPr>
      </w:pPr>
      <w:r>
        <w:rPr>
          <w:szCs w:val="40"/>
        </w:rPr>
        <w:t>Благодарственным письмом Президента Российской Федерации награждается глава Таймырского (Долгано-Ненецкого) муниципального района Ткаченко Сергей Александрович. (Аплодисменты.)</w:t>
      </w:r>
    </w:p>
    <w:p w:rsidR="00A729AA" w:rsidRDefault="00A729AA" w:rsidP="005E47DA">
      <w:pPr>
        <w:spacing w:line="360" w:lineRule="auto"/>
        <w:rPr>
          <w:szCs w:val="40"/>
        </w:rPr>
      </w:pPr>
      <w:r>
        <w:rPr>
          <w:szCs w:val="40"/>
          <w:u w:val="single"/>
        </w:rPr>
        <w:t>Председательствующий.</w:t>
      </w:r>
      <w:r>
        <w:rPr>
          <w:szCs w:val="40"/>
        </w:rPr>
        <w:t xml:space="preserve"> Спасибо большое, Алексей Владимирович. Мы поздравляем наших коллег с высокой наградой.</w:t>
      </w:r>
    </w:p>
    <w:p w:rsidR="00A729AA" w:rsidRDefault="00A729AA" w:rsidP="005E47DA">
      <w:pPr>
        <w:spacing w:line="360" w:lineRule="auto"/>
        <w:rPr>
          <w:szCs w:val="40"/>
        </w:rPr>
      </w:pPr>
      <w:r>
        <w:rPr>
          <w:szCs w:val="40"/>
        </w:rPr>
        <w:t xml:space="preserve">Уважаемые друзья, Алексей Владимирович совершенно точно подметил то, что Государственная Дума будет уделять внимание любым вопросам, но когда дело доходит до выездных мероприятий, будто тянет на юг. </w:t>
      </w:r>
      <w:proofErr w:type="gramStart"/>
      <w:r>
        <w:rPr>
          <w:szCs w:val="40"/>
        </w:rPr>
        <w:t xml:space="preserve">Очень редко так получается, что депутаты, члены Совета Федерации занимаются территориями, которые находятся очень далеко от главных транспортных артерий, и сегодня мы эти стереотипы ломаем и большой группой, большой делегацией - не только депутатов, </w:t>
      </w:r>
      <w:r w:rsidR="00545E56">
        <w:rPr>
          <w:szCs w:val="40"/>
        </w:rPr>
        <w:t xml:space="preserve">но и </w:t>
      </w:r>
      <w:r>
        <w:rPr>
          <w:szCs w:val="40"/>
        </w:rPr>
        <w:t>представителей эксперт</w:t>
      </w:r>
      <w:r w:rsidR="00545E56">
        <w:rPr>
          <w:szCs w:val="40"/>
        </w:rPr>
        <w:t>ного сообщества</w:t>
      </w:r>
      <w:r>
        <w:rPr>
          <w:szCs w:val="40"/>
        </w:rPr>
        <w:t>,</w:t>
      </w:r>
      <w:r w:rsidR="00545E56">
        <w:rPr>
          <w:szCs w:val="40"/>
        </w:rPr>
        <w:t xml:space="preserve"> а также представителей</w:t>
      </w:r>
      <w:r>
        <w:rPr>
          <w:szCs w:val="40"/>
        </w:rPr>
        <w:t xml:space="preserve"> из соседних территорий, территорий округа - будем заниматься важнейшей, на мой взгляд, проблемой.</w:t>
      </w:r>
      <w:proofErr w:type="gramEnd"/>
    </w:p>
    <w:p w:rsidR="00A729AA" w:rsidRDefault="00A729AA" w:rsidP="005E47DA">
      <w:pPr>
        <w:spacing w:line="360" w:lineRule="auto"/>
        <w:rPr>
          <w:szCs w:val="40"/>
        </w:rPr>
      </w:pPr>
      <w:r>
        <w:rPr>
          <w:szCs w:val="40"/>
        </w:rPr>
        <w:t xml:space="preserve">В этой связи, уважаемые коллеги, нам с вами нужно договориться о регламенте нашей работы, предлагается поработать до 12 часов в первой половине, затем прерваться на 30 минут, отдохнуть, выпить чашечку кофе и закончить мероприятие в 14 часов. Регламент предлагается вашему </w:t>
      </w:r>
      <w:r>
        <w:rPr>
          <w:szCs w:val="40"/>
        </w:rPr>
        <w:lastRenderedPageBreak/>
        <w:t>вниманию следующий. Доклады концептуальные – до 15 минут, не больше, и затем выступления уважаемых коллег – до 10 минут. И если вы такой регламент примете, то будем договариваться, чтобы все его придерживались. Нет возражений? Принимается.</w:t>
      </w:r>
    </w:p>
    <w:p w:rsidR="00A729AA" w:rsidRDefault="00A729AA" w:rsidP="005E47DA">
      <w:pPr>
        <w:spacing w:line="360" w:lineRule="auto"/>
        <w:rPr>
          <w:szCs w:val="40"/>
        </w:rPr>
      </w:pPr>
      <w:r>
        <w:rPr>
          <w:szCs w:val="40"/>
        </w:rPr>
        <w:t>Уважаемые коллеги, регламент утверждён, в этой связи я просил бы вас дать слово, выступить с докладом о стратегическом планировании развития территорий, являющихся опорными пунктами развития Северного морского пути. Я с места, технологической возможности нет</w:t>
      </w:r>
      <w:proofErr w:type="gramStart"/>
      <w:r>
        <w:rPr>
          <w:szCs w:val="40"/>
        </w:rPr>
        <w:t>… С</w:t>
      </w:r>
      <w:proofErr w:type="gramEnd"/>
      <w:r>
        <w:rPr>
          <w:szCs w:val="40"/>
        </w:rPr>
        <w:t xml:space="preserve"> учётом того, что у нас "круглый стол", поэтому правильно было бы выступление с места и, уважаемые коллеги, предлагаю вам сделать то же самое.</w:t>
      </w:r>
    </w:p>
    <w:p w:rsidR="00A729AA" w:rsidRDefault="00A729AA" w:rsidP="005E47DA">
      <w:pPr>
        <w:spacing w:line="360" w:lineRule="auto"/>
        <w:rPr>
          <w:szCs w:val="40"/>
        </w:rPr>
      </w:pPr>
      <w:r>
        <w:rPr>
          <w:szCs w:val="40"/>
        </w:rPr>
        <w:t>Действительно уже сегодня коллеги отмечали, что вопросы стратегического развития территорий Северного морского пути, территорий, населённые пункты которых являются опорными пунктами, представляются весьма важной, актуальной задачей. И сами населённые пункты Северного</w:t>
      </w:r>
      <w:r w:rsidR="00545E56">
        <w:rPr>
          <w:szCs w:val="40"/>
        </w:rPr>
        <w:t xml:space="preserve"> морского</w:t>
      </w:r>
      <w:r>
        <w:rPr>
          <w:szCs w:val="40"/>
        </w:rPr>
        <w:t xml:space="preserve"> пути выполняют две задачи – чисто </w:t>
      </w:r>
      <w:proofErr w:type="gramStart"/>
      <w:r>
        <w:rPr>
          <w:szCs w:val="40"/>
        </w:rPr>
        <w:t>функциональную</w:t>
      </w:r>
      <w:proofErr w:type="gramEnd"/>
      <w:r>
        <w:rPr>
          <w:szCs w:val="40"/>
        </w:rPr>
        <w:t>,</w:t>
      </w:r>
      <w:r w:rsidR="00545E56">
        <w:rPr>
          <w:szCs w:val="40"/>
        </w:rPr>
        <w:t xml:space="preserve"> так как</w:t>
      </w:r>
      <w:r>
        <w:rPr>
          <w:szCs w:val="40"/>
        </w:rPr>
        <w:t xml:space="preserve"> являю</w:t>
      </w:r>
      <w:r w:rsidR="00545E56">
        <w:rPr>
          <w:szCs w:val="40"/>
        </w:rPr>
        <w:t>тся</w:t>
      </w:r>
      <w:r>
        <w:rPr>
          <w:szCs w:val="40"/>
        </w:rPr>
        <w:t xml:space="preserve"> портами, крупными портами. С другой стороны, выполняют важнейшую экономическую и геополитическую задачу, поскольку являются северным </w:t>
      </w:r>
      <w:proofErr w:type="spellStart"/>
      <w:r>
        <w:rPr>
          <w:szCs w:val="40"/>
        </w:rPr>
        <w:t>навершием</w:t>
      </w:r>
      <w:proofErr w:type="spellEnd"/>
      <w:r>
        <w:rPr>
          <w:szCs w:val="40"/>
        </w:rPr>
        <w:t xml:space="preserve"> </w:t>
      </w:r>
      <w:proofErr w:type="gramStart"/>
      <w:r>
        <w:rPr>
          <w:szCs w:val="40"/>
        </w:rPr>
        <w:t>нашего</w:t>
      </w:r>
      <w:proofErr w:type="gramEnd"/>
      <w:r>
        <w:rPr>
          <w:szCs w:val="40"/>
        </w:rPr>
        <w:t xml:space="preserve"> пространственного с вами развития.</w:t>
      </w:r>
    </w:p>
    <w:p w:rsidR="00A729AA" w:rsidRDefault="00A729AA" w:rsidP="005E47DA">
      <w:pPr>
        <w:spacing w:line="360" w:lineRule="auto"/>
        <w:rPr>
          <w:szCs w:val="40"/>
        </w:rPr>
      </w:pPr>
      <w:r>
        <w:rPr>
          <w:szCs w:val="40"/>
        </w:rPr>
        <w:t xml:space="preserve">В этой связи их можно рассматривать как основу для дальнейшего развития субъектов, в которые они входят. С этой точки зрения развитие </w:t>
      </w:r>
      <w:proofErr w:type="spellStart"/>
      <w:r>
        <w:rPr>
          <w:szCs w:val="40"/>
        </w:rPr>
        <w:t>Севморпути</w:t>
      </w:r>
      <w:proofErr w:type="spellEnd"/>
      <w:r>
        <w:rPr>
          <w:szCs w:val="40"/>
        </w:rPr>
        <w:t xml:space="preserve"> всегда будет идти параллельно с развитием территорий, населённых пунктов и субъектов, в которые они входят, и наоборот, развитие поселений, развитие городов будет способствовать освоению, созданию необходимых инфраструктурных условий для повышения конкурентоспособности </w:t>
      </w:r>
      <w:proofErr w:type="spellStart"/>
      <w:r>
        <w:rPr>
          <w:szCs w:val="40"/>
        </w:rPr>
        <w:t>Севморпути</w:t>
      </w:r>
      <w:proofErr w:type="spellEnd"/>
      <w:r>
        <w:rPr>
          <w:szCs w:val="40"/>
        </w:rPr>
        <w:t>, который, как известно, является единственной альтернативой Суэцкому каналу.</w:t>
      </w:r>
    </w:p>
    <w:p w:rsidR="00A729AA" w:rsidRDefault="00A729AA" w:rsidP="005E47DA">
      <w:pPr>
        <w:spacing w:line="360" w:lineRule="auto"/>
        <w:rPr>
          <w:szCs w:val="40"/>
        </w:rPr>
      </w:pPr>
      <w:r>
        <w:rPr>
          <w:szCs w:val="40"/>
        </w:rPr>
        <w:t xml:space="preserve">Пока, к сожалению, не может с ним серьёзно конкурировать, но задача власти государственной, власти региональной и местной, задача </w:t>
      </w:r>
      <w:proofErr w:type="gramStart"/>
      <w:r>
        <w:rPr>
          <w:szCs w:val="40"/>
        </w:rPr>
        <w:t>бизнес-</w:t>
      </w:r>
      <w:r>
        <w:rPr>
          <w:szCs w:val="40"/>
        </w:rPr>
        <w:lastRenderedPageBreak/>
        <w:t>сообщества</w:t>
      </w:r>
      <w:proofErr w:type="gramEnd"/>
      <w:r>
        <w:rPr>
          <w:szCs w:val="40"/>
        </w:rPr>
        <w:t xml:space="preserve"> – сделать так, чтобы наш транзитный потенциал, Российской Федерации, был использован максимально эффективно. С учётом того, что морской транспорт в северных широтах является сегодня практически безальтернативным и наиболее эффективным способом завоза как продовольствия, так и промышленных товаров, необходимых для функционирования крупных производственных </w:t>
      </w:r>
      <w:proofErr w:type="spellStart"/>
      <w:r>
        <w:rPr>
          <w:szCs w:val="40"/>
        </w:rPr>
        <w:t>хабов</w:t>
      </w:r>
      <w:proofErr w:type="spellEnd"/>
      <w:r>
        <w:rPr>
          <w:szCs w:val="40"/>
        </w:rPr>
        <w:t>, промышленных центров, так и обеспечения жизнедеятельности населения, которое проживает в прибрежных зонах севера Российской Федерации.</w:t>
      </w:r>
    </w:p>
    <w:p w:rsidR="00A729AA" w:rsidRDefault="00A729AA" w:rsidP="005E47DA">
      <w:pPr>
        <w:spacing w:line="360" w:lineRule="auto"/>
        <w:rPr>
          <w:szCs w:val="40"/>
        </w:rPr>
      </w:pPr>
      <w:r>
        <w:rPr>
          <w:szCs w:val="40"/>
        </w:rPr>
        <w:t xml:space="preserve">При этом развитие </w:t>
      </w:r>
      <w:proofErr w:type="spellStart"/>
      <w:r>
        <w:rPr>
          <w:szCs w:val="40"/>
        </w:rPr>
        <w:t>Севморпути</w:t>
      </w:r>
      <w:proofErr w:type="spellEnd"/>
      <w:r>
        <w:rPr>
          <w:szCs w:val="40"/>
        </w:rPr>
        <w:t xml:space="preserve">, как я уже сказал, не представляется возможным без развития населённых пунктов, портов, которые являются его основой. На сегодня их более 50, к их числу </w:t>
      </w:r>
      <w:proofErr w:type="gramStart"/>
      <w:r>
        <w:rPr>
          <w:szCs w:val="40"/>
        </w:rPr>
        <w:t>принадлежат</w:t>
      </w:r>
      <w:proofErr w:type="gramEnd"/>
      <w:r>
        <w:rPr>
          <w:szCs w:val="40"/>
        </w:rPr>
        <w:t xml:space="preserve"> в том числе большое количество населенных пунктов Таймырского </w:t>
      </w:r>
      <w:r w:rsidR="00545E56">
        <w:rPr>
          <w:szCs w:val="40"/>
        </w:rPr>
        <w:t>Долгано</w:t>
      </w:r>
      <w:r>
        <w:rPr>
          <w:szCs w:val="40"/>
        </w:rPr>
        <w:t xml:space="preserve">-Ненецкого муниципального района, других территорий: </w:t>
      </w:r>
      <w:r w:rsidR="00545E56" w:rsidRPr="00545E56">
        <w:rPr>
          <w:szCs w:val="40"/>
        </w:rPr>
        <w:t>Мурманск, Архангельск, Диксон, Дудинка, Игарка, Нордвик, Тикси, Амбарчик, Певек, Бухта Проведения</w:t>
      </w:r>
      <w:r>
        <w:rPr>
          <w:szCs w:val="40"/>
        </w:rPr>
        <w:t>, в том числе появляются и новые опорные пункты этой сложнейшей транспортной артерии.</w:t>
      </w:r>
    </w:p>
    <w:p w:rsidR="00A729AA" w:rsidRDefault="00A729AA" w:rsidP="005E47DA">
      <w:pPr>
        <w:spacing w:line="360" w:lineRule="auto"/>
        <w:ind w:firstLine="708"/>
        <w:rPr>
          <w:szCs w:val="40"/>
        </w:rPr>
      </w:pPr>
      <w:r>
        <w:rPr>
          <w:szCs w:val="40"/>
        </w:rPr>
        <w:t>Уважаемые коллеги, сегодня развитие Северного</w:t>
      </w:r>
      <w:r w:rsidR="008D1D48">
        <w:rPr>
          <w:szCs w:val="40"/>
        </w:rPr>
        <w:t xml:space="preserve"> морского</w:t>
      </w:r>
      <w:r>
        <w:rPr>
          <w:szCs w:val="40"/>
        </w:rPr>
        <w:t xml:space="preserve"> пути связывается </w:t>
      </w:r>
      <w:r w:rsidR="008D1D48">
        <w:rPr>
          <w:szCs w:val="40"/>
        </w:rPr>
        <w:t xml:space="preserve">как </w:t>
      </w:r>
      <w:r>
        <w:rPr>
          <w:szCs w:val="40"/>
        </w:rPr>
        <w:t>с созданием принципиально новых промышленных производств, так и с модернизацией уже существующих. До недавнего времени большинство опорных пунктов пребыва</w:t>
      </w:r>
      <w:r w:rsidR="008D1D48">
        <w:rPr>
          <w:szCs w:val="40"/>
        </w:rPr>
        <w:t>ло</w:t>
      </w:r>
      <w:r>
        <w:rPr>
          <w:szCs w:val="40"/>
        </w:rPr>
        <w:t xml:space="preserve"> в довольно удручающем состоянии в связи с тем, что наблюдался недостаток финансирования и довольно частая смена собственников тех производственных объектов, которые являются градообразующими</w:t>
      </w:r>
      <w:r w:rsidR="008D1D48">
        <w:rPr>
          <w:szCs w:val="40"/>
        </w:rPr>
        <w:t>, затрудненным</w:t>
      </w:r>
      <w:r>
        <w:rPr>
          <w:szCs w:val="40"/>
        </w:rPr>
        <w:t xml:space="preserve"> арктическим судоходством и рядом других проблем.</w:t>
      </w:r>
    </w:p>
    <w:p w:rsidR="00A729AA" w:rsidRDefault="00A729AA" w:rsidP="005E47DA">
      <w:pPr>
        <w:spacing w:line="360" w:lineRule="auto"/>
        <w:ind w:firstLine="708"/>
        <w:rPr>
          <w:szCs w:val="40"/>
        </w:rPr>
      </w:pPr>
      <w:proofErr w:type="gramStart"/>
      <w:r>
        <w:rPr>
          <w:szCs w:val="40"/>
        </w:rPr>
        <w:t xml:space="preserve">Следует отметить, что анализ основных социально-экономических показателей десяти субъектов Федерации, через которые проходит Севморпуть, показывает, что при высокой доле площади этих территорий в общей площади Российской Федерации (49 процентов) и высокой доле </w:t>
      </w:r>
      <w:r>
        <w:rPr>
          <w:szCs w:val="40"/>
        </w:rPr>
        <w:lastRenderedPageBreak/>
        <w:t>добычи полезных ископаемых в общей доле добычи в Российской Федерации, это 30 процентов, регионы характеризуются довольно низкой плотностью населения, низкими показателями занятых в экономике и также низкими показателями</w:t>
      </w:r>
      <w:proofErr w:type="gramEnd"/>
      <w:r>
        <w:rPr>
          <w:szCs w:val="40"/>
        </w:rPr>
        <w:t xml:space="preserve"> оборота розничной торговли, ввода жилья, производства продукции сельского хозяйства, низкой долью в общем объеме внешнего торгового оборота со странами дальнего зарубежья.</w:t>
      </w:r>
    </w:p>
    <w:p w:rsidR="00A729AA" w:rsidRDefault="00A729AA" w:rsidP="005E47DA">
      <w:pPr>
        <w:spacing w:line="360" w:lineRule="auto"/>
        <w:ind w:firstLine="708"/>
        <w:rPr>
          <w:szCs w:val="40"/>
        </w:rPr>
      </w:pPr>
      <w:r>
        <w:rPr>
          <w:szCs w:val="40"/>
        </w:rPr>
        <w:t>Вместе с тем отмечается,</w:t>
      </w:r>
      <w:r w:rsidR="008D1D48">
        <w:rPr>
          <w:szCs w:val="40"/>
        </w:rPr>
        <w:t xml:space="preserve"> что</w:t>
      </w:r>
      <w:r>
        <w:rPr>
          <w:szCs w:val="40"/>
        </w:rPr>
        <w:t xml:space="preserve"> в 2017 году объем грузоперевозок по Северному </w:t>
      </w:r>
      <w:r w:rsidR="008D1D48">
        <w:rPr>
          <w:szCs w:val="40"/>
        </w:rPr>
        <w:t xml:space="preserve">морскому </w:t>
      </w:r>
      <w:r>
        <w:rPr>
          <w:szCs w:val="40"/>
        </w:rPr>
        <w:t xml:space="preserve">пути составил 10,7 миллиона тонн. И, как известно, в Послании </w:t>
      </w:r>
      <w:r w:rsidR="008D1D48">
        <w:rPr>
          <w:szCs w:val="40"/>
        </w:rPr>
        <w:t xml:space="preserve">Президента России от </w:t>
      </w:r>
      <w:r>
        <w:rPr>
          <w:szCs w:val="40"/>
        </w:rPr>
        <w:t xml:space="preserve">1 марта 2018 года и </w:t>
      </w:r>
      <w:r w:rsidR="008D1D48">
        <w:rPr>
          <w:szCs w:val="40"/>
        </w:rPr>
        <w:t xml:space="preserve">в </w:t>
      </w:r>
      <w:r>
        <w:rPr>
          <w:szCs w:val="40"/>
        </w:rPr>
        <w:t>указе Президента Российской Федерации от 7 мая 2018 года номер 204 были поставлены конкретные задачи по увеличению объема грузоперевозок через Северный путь до уровня 80 миллионов тонн. Очевидно, что на пути к достижению этих важных и амбициозных целей стоит ряд проблем, требующих своего скорейшего разрешения.</w:t>
      </w:r>
    </w:p>
    <w:p w:rsidR="00A729AA" w:rsidRDefault="00A729AA" w:rsidP="005E47DA">
      <w:pPr>
        <w:spacing w:line="360" w:lineRule="auto"/>
        <w:ind w:firstLine="708"/>
        <w:rPr>
          <w:szCs w:val="40"/>
        </w:rPr>
      </w:pPr>
      <w:r>
        <w:rPr>
          <w:szCs w:val="40"/>
        </w:rPr>
        <w:t xml:space="preserve">В первую очередь, отмечается, что </w:t>
      </w:r>
      <w:r w:rsidR="008D1D48">
        <w:rPr>
          <w:szCs w:val="40"/>
        </w:rPr>
        <w:t>Ф</w:t>
      </w:r>
      <w:r>
        <w:rPr>
          <w:szCs w:val="40"/>
        </w:rPr>
        <w:t>едеральны</w:t>
      </w:r>
      <w:r w:rsidR="008D1D48">
        <w:rPr>
          <w:szCs w:val="40"/>
        </w:rPr>
        <w:t>м</w:t>
      </w:r>
      <w:r>
        <w:rPr>
          <w:szCs w:val="40"/>
        </w:rPr>
        <w:t xml:space="preserve"> закон</w:t>
      </w:r>
      <w:r w:rsidR="008D1D48">
        <w:rPr>
          <w:szCs w:val="40"/>
        </w:rPr>
        <w:t>ом</w:t>
      </w:r>
      <w:r>
        <w:rPr>
          <w:szCs w:val="40"/>
        </w:rPr>
        <w:t xml:space="preserve"> </w:t>
      </w:r>
      <w:r w:rsidR="008D1D48">
        <w:rPr>
          <w:szCs w:val="40"/>
        </w:rPr>
        <w:t xml:space="preserve">№ </w:t>
      </w:r>
      <w:r>
        <w:rPr>
          <w:szCs w:val="40"/>
        </w:rPr>
        <w:t>132</w:t>
      </w:r>
      <w:r w:rsidR="008D1D48">
        <w:rPr>
          <w:szCs w:val="40"/>
        </w:rPr>
        <w:t>-ФЗ</w:t>
      </w:r>
      <w:r>
        <w:rPr>
          <w:szCs w:val="40"/>
        </w:rPr>
        <w:t xml:space="preserve"> о внесении изменений в отдельные законодательные акты в части госрегулирования торгового мореплавания акватории Северного</w:t>
      </w:r>
      <w:r w:rsidR="008D1D48">
        <w:rPr>
          <w:szCs w:val="40"/>
        </w:rPr>
        <w:t xml:space="preserve"> морского</w:t>
      </w:r>
      <w:r>
        <w:rPr>
          <w:szCs w:val="40"/>
        </w:rPr>
        <w:t xml:space="preserve"> пути был предусмотрен ряд мер, направленных на административную реформу развития Севморпути. Была создана администрация Северного морского пути. Однако несколько лет реализации данного положения позволяют сделать довольно не двусмысленный вывод о том, что объема полномочий этого органа недостаточно для того, чтобы сделать его исключительным и единственным оператором развития Севморпути. В этой связи законодательство ... будет требовать своего изменения и рекомендаций нашего "круглого стола". Этому будет посвящен целый раздел в несколько пунктов. </w:t>
      </w:r>
    </w:p>
    <w:p w:rsidR="00A729AA" w:rsidRDefault="00A729AA" w:rsidP="005E47DA">
      <w:pPr>
        <w:spacing w:line="360" w:lineRule="auto"/>
        <w:ind w:firstLine="708"/>
        <w:rPr>
          <w:szCs w:val="40"/>
        </w:rPr>
      </w:pPr>
      <w:proofErr w:type="gramStart"/>
      <w:r>
        <w:rPr>
          <w:szCs w:val="40"/>
        </w:rPr>
        <w:t xml:space="preserve">На наш взгляд, взгляд депутатов и комитета Государственной Думы </w:t>
      </w:r>
      <w:r w:rsidR="008D1D48">
        <w:rPr>
          <w:szCs w:val="40"/>
        </w:rPr>
        <w:t xml:space="preserve">этот вопрос </w:t>
      </w:r>
      <w:r>
        <w:rPr>
          <w:szCs w:val="40"/>
        </w:rPr>
        <w:t xml:space="preserve">весьма неоднозначный, </w:t>
      </w:r>
      <w:r w:rsidR="008D1D48">
        <w:rPr>
          <w:szCs w:val="40"/>
        </w:rPr>
        <w:t xml:space="preserve">сложна </w:t>
      </w:r>
      <w:r>
        <w:rPr>
          <w:szCs w:val="40"/>
        </w:rPr>
        <w:t xml:space="preserve">ситуация в сфере </w:t>
      </w:r>
      <w:r>
        <w:rPr>
          <w:szCs w:val="40"/>
        </w:rPr>
        <w:lastRenderedPageBreak/>
        <w:t>законодательного урегулирования правоотношений, связанных с развитием Северного морского пути.</w:t>
      </w:r>
      <w:proofErr w:type="gramEnd"/>
      <w:r>
        <w:rPr>
          <w:szCs w:val="40"/>
        </w:rPr>
        <w:t xml:space="preserve"> В первую очередь это вызвано разносторонностью, разрозненностью нормативно-правового регулирования, большого их количества, порядка 20 нормативно-правовых актов. И неизбежно, когда такое количество правовых документов происходит сегментирование правового регулирования, </w:t>
      </w:r>
      <w:proofErr w:type="spellStart"/>
      <w:r>
        <w:rPr>
          <w:szCs w:val="40"/>
        </w:rPr>
        <w:t>коллизионность</w:t>
      </w:r>
      <w:proofErr w:type="spellEnd"/>
      <w:r>
        <w:rPr>
          <w:szCs w:val="40"/>
        </w:rPr>
        <w:t>, конфликтность норм. И депутатам Государственной Думы, законодателям, конечно же, представляется первоочередным наведение порядка</w:t>
      </w:r>
      <w:r w:rsidR="008D1D48">
        <w:rPr>
          <w:szCs w:val="40"/>
        </w:rPr>
        <w:t xml:space="preserve"> среди нормативных правовых </w:t>
      </w:r>
      <w:r>
        <w:rPr>
          <w:szCs w:val="40"/>
        </w:rPr>
        <w:t>актов.</w:t>
      </w:r>
    </w:p>
    <w:p w:rsidR="00A729AA" w:rsidRDefault="00A729AA" w:rsidP="005E47DA">
      <w:pPr>
        <w:spacing w:line="360" w:lineRule="auto"/>
        <w:ind w:firstLine="708"/>
        <w:rPr>
          <w:szCs w:val="40"/>
        </w:rPr>
      </w:pPr>
      <w:proofErr w:type="gramStart"/>
      <w:r>
        <w:rPr>
          <w:szCs w:val="40"/>
        </w:rPr>
        <w:t>Основные</w:t>
      </w:r>
      <w:proofErr w:type="gramEnd"/>
      <w:r>
        <w:rPr>
          <w:szCs w:val="40"/>
        </w:rPr>
        <w:t xml:space="preserve"> я просто назову. В 2008 году Президентом Российской Федерации были утверждены основы государственной политики Российской Федерации в Арктике в период до 2020 года. Это довольно серьезный исторический этап, поскольку был</w:t>
      </w:r>
      <w:r w:rsidR="008D1D48">
        <w:rPr>
          <w:szCs w:val="40"/>
        </w:rPr>
        <w:t>о</w:t>
      </w:r>
      <w:r>
        <w:rPr>
          <w:szCs w:val="40"/>
        </w:rPr>
        <w:t xml:space="preserve"> конкретизирован</w:t>
      </w:r>
      <w:r w:rsidR="008D1D48">
        <w:rPr>
          <w:szCs w:val="40"/>
        </w:rPr>
        <w:t>о</w:t>
      </w:r>
      <w:r>
        <w:rPr>
          <w:szCs w:val="40"/>
        </w:rPr>
        <w:t xml:space="preserve"> поняти</w:t>
      </w:r>
      <w:r w:rsidR="008D1D48">
        <w:rPr>
          <w:szCs w:val="40"/>
        </w:rPr>
        <w:t>е</w:t>
      </w:r>
      <w:r>
        <w:rPr>
          <w:szCs w:val="40"/>
        </w:rPr>
        <w:t>: Арктическая зона, введен</w:t>
      </w:r>
      <w:r w:rsidR="008D1D48">
        <w:rPr>
          <w:szCs w:val="40"/>
        </w:rPr>
        <w:t>о</w:t>
      </w:r>
      <w:r>
        <w:rPr>
          <w:szCs w:val="40"/>
        </w:rPr>
        <w:t xml:space="preserve"> определение российского сектора Арктики. В федеральном  законе за долгие годы была закреплена юрисдикция акватории Северного </w:t>
      </w:r>
      <w:r w:rsidR="008D1D48">
        <w:rPr>
          <w:szCs w:val="40"/>
        </w:rPr>
        <w:t xml:space="preserve">морского </w:t>
      </w:r>
      <w:r>
        <w:rPr>
          <w:szCs w:val="40"/>
        </w:rPr>
        <w:t xml:space="preserve">пути за Российской Федерацией, что позволило решить не только юридические задачи, но и политические, развеяв тем самым сомнения и попытки наших иностранных (в кавычках) партнёров как-то интернационализировать Северный морской путь, сделать его объектом регулирования многих субъектов.  </w:t>
      </w:r>
    </w:p>
    <w:p w:rsidR="00A729AA" w:rsidRDefault="00A729AA" w:rsidP="005E47DA">
      <w:pPr>
        <w:spacing w:line="360" w:lineRule="auto"/>
        <w:rPr>
          <w:szCs w:val="40"/>
        </w:rPr>
      </w:pPr>
      <w:r>
        <w:rPr>
          <w:szCs w:val="40"/>
        </w:rPr>
        <w:t xml:space="preserve">В 2013 году также была утверждена </w:t>
      </w:r>
      <w:r w:rsidR="008D1D48">
        <w:rPr>
          <w:szCs w:val="40"/>
        </w:rPr>
        <w:t>П</w:t>
      </w:r>
      <w:r>
        <w:rPr>
          <w:szCs w:val="40"/>
        </w:rPr>
        <w:t>резидентом стратегия развития Арктической зоны Российской Федерации</w:t>
      </w:r>
      <w:r w:rsidR="008D1D48">
        <w:rPr>
          <w:szCs w:val="40"/>
        </w:rPr>
        <w:t xml:space="preserve"> и</w:t>
      </w:r>
      <w:r>
        <w:rPr>
          <w:szCs w:val="40"/>
        </w:rPr>
        <w:t xml:space="preserve"> обеспечения национальной безопасности до 2020 года.</w:t>
      </w:r>
    </w:p>
    <w:p w:rsidR="00A729AA" w:rsidRDefault="00A729AA" w:rsidP="005E47DA">
      <w:pPr>
        <w:spacing w:line="360" w:lineRule="auto"/>
        <w:rPr>
          <w:szCs w:val="40"/>
        </w:rPr>
      </w:pPr>
      <w:r>
        <w:rPr>
          <w:szCs w:val="40"/>
        </w:rPr>
        <w:t>Постановлением Правительство Российской Федерации от 21 апреля 2014 года номер 366 была утверждена государственная программа "Социально-экономическое развитие Арктической зоны Российской Федерации на период до 2020 года.</w:t>
      </w:r>
    </w:p>
    <w:p w:rsidR="00A729AA" w:rsidRDefault="00A729AA" w:rsidP="005E47DA">
      <w:pPr>
        <w:spacing w:line="360" w:lineRule="auto"/>
        <w:rPr>
          <w:szCs w:val="40"/>
        </w:rPr>
      </w:pPr>
      <w:r>
        <w:rPr>
          <w:szCs w:val="40"/>
        </w:rPr>
        <w:lastRenderedPageBreak/>
        <w:t xml:space="preserve">Вместе с тем хотелось бы сказать, что отсутствие единого правового регулирования такого сложного объекта, такой обширной территории по своему размаху или его межрегионального характера требует, конечно, совершенно иных подходов </w:t>
      </w:r>
      <w:r w:rsidR="008D1D48">
        <w:rPr>
          <w:szCs w:val="40"/>
        </w:rPr>
        <w:t>формирования единого</w:t>
      </w:r>
      <w:r>
        <w:rPr>
          <w:szCs w:val="40"/>
        </w:rPr>
        <w:t xml:space="preserve"> правового поля в этой сфере.</w:t>
      </w:r>
    </w:p>
    <w:p w:rsidR="00A729AA" w:rsidRDefault="00A729AA" w:rsidP="005E47DA">
      <w:pPr>
        <w:spacing w:line="360" w:lineRule="auto"/>
        <w:rPr>
          <w:szCs w:val="40"/>
        </w:rPr>
      </w:pPr>
      <w:r>
        <w:rPr>
          <w:szCs w:val="40"/>
        </w:rPr>
        <w:t xml:space="preserve">Нам представляется, что </w:t>
      </w:r>
      <w:r w:rsidR="008D1D48">
        <w:rPr>
          <w:szCs w:val="40"/>
        </w:rPr>
        <w:t>многообразие</w:t>
      </w:r>
      <w:r>
        <w:rPr>
          <w:szCs w:val="40"/>
        </w:rPr>
        <w:t xml:space="preserve"> правовых документов, как федерального уровня, так и </w:t>
      </w:r>
      <w:proofErr w:type="spellStart"/>
      <w:r>
        <w:rPr>
          <w:szCs w:val="40"/>
        </w:rPr>
        <w:t>субъектового</w:t>
      </w:r>
      <w:proofErr w:type="spellEnd"/>
      <w:r>
        <w:rPr>
          <w:szCs w:val="40"/>
        </w:rPr>
        <w:t xml:space="preserve">, </w:t>
      </w:r>
      <w:r w:rsidR="008D1D48">
        <w:rPr>
          <w:szCs w:val="40"/>
        </w:rPr>
        <w:t>требует</w:t>
      </w:r>
      <w:r>
        <w:rPr>
          <w:szCs w:val="40"/>
        </w:rPr>
        <w:t xml:space="preserve"> точно</w:t>
      </w:r>
      <w:r w:rsidR="008D1D48">
        <w:rPr>
          <w:szCs w:val="40"/>
        </w:rPr>
        <w:t>го</w:t>
      </w:r>
      <w:r>
        <w:rPr>
          <w:szCs w:val="40"/>
        </w:rPr>
        <w:t xml:space="preserve"> определени</w:t>
      </w:r>
      <w:r w:rsidR="008D1D48">
        <w:rPr>
          <w:szCs w:val="40"/>
        </w:rPr>
        <w:t>я</w:t>
      </w:r>
      <w:r>
        <w:rPr>
          <w:szCs w:val="40"/>
        </w:rPr>
        <w:t xml:space="preserve"> состава арктической зоны Российской Федерации. И здесь, конечно, в российских субъектах разные подходы присутствуют. И, наверное, для дальнейшего развития необходима как инвентаризация территории, так и её детальная фиксация.</w:t>
      </w:r>
    </w:p>
    <w:p w:rsidR="00A729AA" w:rsidRDefault="00A729AA" w:rsidP="005E47DA">
      <w:pPr>
        <w:spacing w:line="360" w:lineRule="auto"/>
        <w:rPr>
          <w:szCs w:val="40"/>
        </w:rPr>
      </w:pPr>
      <w:proofErr w:type="gramStart"/>
      <w:r>
        <w:rPr>
          <w:szCs w:val="40"/>
        </w:rPr>
        <w:t>Устойчивость Арктической зоны должна достигаться на основе системы ... как государства</w:t>
      </w:r>
      <w:r w:rsidR="008D1D48">
        <w:rPr>
          <w:szCs w:val="40"/>
        </w:rPr>
        <w:t xml:space="preserve"> и</w:t>
      </w:r>
      <w:r>
        <w:rPr>
          <w:szCs w:val="40"/>
        </w:rPr>
        <w:t xml:space="preserve"> местного самоуправления, </w:t>
      </w:r>
      <w:r w:rsidR="008D1D48">
        <w:rPr>
          <w:szCs w:val="40"/>
        </w:rPr>
        <w:t>так и</w:t>
      </w:r>
      <w:r>
        <w:rPr>
          <w:szCs w:val="40"/>
        </w:rPr>
        <w:t xml:space="preserve"> </w:t>
      </w:r>
      <w:r w:rsidR="008D1D48">
        <w:rPr>
          <w:szCs w:val="40"/>
        </w:rPr>
        <w:t xml:space="preserve">гражданского </w:t>
      </w:r>
      <w:r>
        <w:rPr>
          <w:szCs w:val="40"/>
        </w:rPr>
        <w:t>общества с учётом и возможностей использования механизмов государства, муниципально-частного партнёрства, реализаци</w:t>
      </w:r>
      <w:r w:rsidR="008D1D48">
        <w:rPr>
          <w:szCs w:val="40"/>
        </w:rPr>
        <w:t>и</w:t>
      </w:r>
      <w:r>
        <w:rPr>
          <w:szCs w:val="40"/>
        </w:rPr>
        <w:t xml:space="preserve"> ключевых </w:t>
      </w:r>
      <w:proofErr w:type="spellStart"/>
      <w:r>
        <w:rPr>
          <w:szCs w:val="40"/>
        </w:rPr>
        <w:t>инвестпроектов</w:t>
      </w:r>
      <w:proofErr w:type="spellEnd"/>
      <w:r>
        <w:rPr>
          <w:szCs w:val="40"/>
        </w:rPr>
        <w:t>,  ну и, разумеется, при высокой доле и роле государства в части устранения инфраструктурных барьеров, ограничений, выполнения ими как социальных, так и экологических обязательств.</w:t>
      </w:r>
      <w:proofErr w:type="gramEnd"/>
    </w:p>
    <w:p w:rsidR="00A729AA" w:rsidRDefault="00A729AA" w:rsidP="005E47DA">
      <w:pPr>
        <w:spacing w:line="360" w:lineRule="auto"/>
        <w:rPr>
          <w:szCs w:val="40"/>
        </w:rPr>
      </w:pPr>
      <w:r>
        <w:rPr>
          <w:szCs w:val="40"/>
        </w:rPr>
        <w:t>Для муниципальных образований</w:t>
      </w:r>
      <w:r w:rsidR="008D1D48">
        <w:rPr>
          <w:szCs w:val="40"/>
        </w:rPr>
        <w:t xml:space="preserve"> – опорных пунктов Северного морского пути</w:t>
      </w:r>
      <w:r>
        <w:rPr>
          <w:szCs w:val="40"/>
        </w:rPr>
        <w:t xml:space="preserve"> характерны те же самые проблемы, что и в целом для муниципалитетов Севера, Сибири и Дальнего Востока. Однако очень остро стоит проблема по понятным причинам и в сфере жилищно-коммунального хозяйства, всё-таки больше всего расходов уходит на эту сферу, строительство и содержание жилья, на обеспечение электро</w:t>
      </w:r>
      <w:r w:rsidR="008D1D48">
        <w:rPr>
          <w:szCs w:val="40"/>
        </w:rPr>
        <w:t>-</w:t>
      </w:r>
      <w:r>
        <w:rPr>
          <w:szCs w:val="40"/>
        </w:rPr>
        <w:t>, тепл</w:t>
      </w:r>
      <w:proofErr w:type="gramStart"/>
      <w:r>
        <w:rPr>
          <w:szCs w:val="40"/>
        </w:rPr>
        <w:t>о</w:t>
      </w:r>
      <w:r w:rsidR="008D1D48">
        <w:rPr>
          <w:szCs w:val="40"/>
        </w:rPr>
        <w:t>-</w:t>
      </w:r>
      <w:proofErr w:type="gramEnd"/>
      <w:r>
        <w:rPr>
          <w:szCs w:val="40"/>
        </w:rPr>
        <w:t>, газо</w:t>
      </w:r>
      <w:r w:rsidR="008D1D48">
        <w:rPr>
          <w:szCs w:val="40"/>
        </w:rPr>
        <w:t>-</w:t>
      </w:r>
      <w:r>
        <w:rPr>
          <w:szCs w:val="40"/>
        </w:rPr>
        <w:t xml:space="preserve"> и водоснабжение,</w:t>
      </w:r>
      <w:r w:rsidR="00ED03E6">
        <w:rPr>
          <w:szCs w:val="40"/>
        </w:rPr>
        <w:t xml:space="preserve"> на</w:t>
      </w:r>
      <w:r>
        <w:rPr>
          <w:szCs w:val="40"/>
        </w:rPr>
        <w:t xml:space="preserve"> дорожн</w:t>
      </w:r>
      <w:r w:rsidR="00ED03E6">
        <w:rPr>
          <w:szCs w:val="40"/>
        </w:rPr>
        <w:t>ую</w:t>
      </w:r>
      <w:r>
        <w:rPr>
          <w:szCs w:val="40"/>
        </w:rPr>
        <w:t xml:space="preserve"> деятельность –</w:t>
      </w:r>
      <w:r w:rsidR="00ED03E6">
        <w:rPr>
          <w:szCs w:val="40"/>
        </w:rPr>
        <w:t xml:space="preserve"> что</w:t>
      </w:r>
      <w:r>
        <w:rPr>
          <w:szCs w:val="40"/>
        </w:rPr>
        <w:t xml:space="preserve"> совершенно понятно. Также </w:t>
      </w:r>
      <w:r w:rsidR="00ED03E6">
        <w:rPr>
          <w:szCs w:val="40"/>
        </w:rPr>
        <w:t xml:space="preserve">затратные </w:t>
      </w:r>
      <w:r>
        <w:rPr>
          <w:szCs w:val="40"/>
        </w:rPr>
        <w:t>мероприятия по обращению с коммунальными отходами.</w:t>
      </w:r>
    </w:p>
    <w:p w:rsidR="00A729AA" w:rsidRDefault="00A729AA" w:rsidP="005E47DA">
      <w:pPr>
        <w:spacing w:line="360" w:lineRule="auto"/>
        <w:rPr>
          <w:szCs w:val="40"/>
        </w:rPr>
      </w:pPr>
      <w:proofErr w:type="gramStart"/>
      <w:r>
        <w:rPr>
          <w:szCs w:val="40"/>
        </w:rPr>
        <w:t xml:space="preserve">В декабре 2017 года </w:t>
      </w:r>
      <w:r w:rsidR="00ED03E6">
        <w:rPr>
          <w:szCs w:val="40"/>
        </w:rPr>
        <w:t>К</w:t>
      </w:r>
      <w:r>
        <w:rPr>
          <w:szCs w:val="40"/>
        </w:rPr>
        <w:t xml:space="preserve">омитет проводил "круглый стол" по вопросам </w:t>
      </w:r>
      <w:r w:rsidR="00ED03E6">
        <w:rPr>
          <w:szCs w:val="40"/>
        </w:rPr>
        <w:t>дорожной деятельности и функционирования</w:t>
      </w:r>
      <w:r>
        <w:rPr>
          <w:szCs w:val="40"/>
        </w:rPr>
        <w:t xml:space="preserve"> муниципальных дорожных </w:t>
      </w:r>
      <w:r>
        <w:rPr>
          <w:szCs w:val="40"/>
        </w:rPr>
        <w:lastRenderedPageBreak/>
        <w:t>фондов и выявил серьёзные недостатки и внёс свои предложения по реформированию и формированию муниципальных дорожных фондов в целях эффективной дорожной деятельности, как на муниципальных, так и на межмуниципальных уровнях.</w:t>
      </w:r>
      <w:proofErr w:type="gramEnd"/>
      <w:r>
        <w:rPr>
          <w:szCs w:val="40"/>
        </w:rPr>
        <w:t xml:space="preserve"> Но на ваших территориях эта ситуация, конечно, отличается размахом, площадью территорий, низкой плотностью населения и схемой расселения.</w:t>
      </w:r>
    </w:p>
    <w:p w:rsidR="00A729AA" w:rsidRDefault="00A729AA" w:rsidP="005E47DA">
      <w:pPr>
        <w:spacing w:line="360" w:lineRule="auto"/>
        <w:rPr>
          <w:szCs w:val="40"/>
        </w:rPr>
      </w:pPr>
      <w:r>
        <w:rPr>
          <w:szCs w:val="40"/>
        </w:rPr>
        <w:t xml:space="preserve">Естественно, финансовое обеспечение муниципальных образований </w:t>
      </w:r>
      <w:proofErr w:type="spellStart"/>
      <w:r>
        <w:rPr>
          <w:szCs w:val="40"/>
        </w:rPr>
        <w:t>Севморпути</w:t>
      </w:r>
      <w:proofErr w:type="spellEnd"/>
      <w:r>
        <w:rPr>
          <w:szCs w:val="40"/>
        </w:rPr>
        <w:t xml:space="preserve"> осложняется отсутствием объективных методик и критериев расчёта финансовых потребностей, определяющих необходимый объём сре</w:t>
      </w:r>
      <w:proofErr w:type="gramStart"/>
      <w:r>
        <w:rPr>
          <w:szCs w:val="40"/>
        </w:rPr>
        <w:t>дств дл</w:t>
      </w:r>
      <w:proofErr w:type="gramEnd"/>
      <w:r>
        <w:rPr>
          <w:szCs w:val="40"/>
        </w:rPr>
        <w:t>я исполнения расходных обязательств, которые предусматривали</w:t>
      </w:r>
      <w:r w:rsidR="00ED03E6">
        <w:rPr>
          <w:szCs w:val="40"/>
        </w:rPr>
        <w:t xml:space="preserve"> бы</w:t>
      </w:r>
      <w:r>
        <w:rPr>
          <w:szCs w:val="40"/>
        </w:rPr>
        <w:t xml:space="preserve"> особый статус и оптимальные условия жизнедеятельности данных муниципалитетов.</w:t>
      </w:r>
    </w:p>
    <w:p w:rsidR="00A729AA" w:rsidRDefault="00A729AA" w:rsidP="005E47DA">
      <w:pPr>
        <w:spacing w:line="360" w:lineRule="auto"/>
        <w:rPr>
          <w:szCs w:val="40"/>
        </w:rPr>
      </w:pPr>
      <w:r>
        <w:rPr>
          <w:szCs w:val="40"/>
        </w:rPr>
        <w:t>Об этом довольно много говорится. Мы все знаем, что универсальное право, в принципе, их универсальный регулятор, федеральный закон действует на всей территории, но особые природно-климатические условия должны предусматривать и особые правовые режимы, особые правовые конструкции.</w:t>
      </w:r>
    </w:p>
    <w:p w:rsidR="00A729AA" w:rsidRDefault="00A729AA" w:rsidP="005E47DA">
      <w:pPr>
        <w:spacing w:line="360" w:lineRule="auto"/>
        <w:rPr>
          <w:szCs w:val="40"/>
        </w:rPr>
      </w:pPr>
      <w:r>
        <w:rPr>
          <w:szCs w:val="40"/>
        </w:rPr>
        <w:t>Часто бывает, и мы с коллегами обсуждали, даже на конкурс выходят какие-то предприятия местные, а потом начинают интересоваться, как железнодорожным транспортом для людей доставить какой-то товар или какие-то услуги. Это всё, конечно, необходимо учитывать и совершенствовать.</w:t>
      </w:r>
    </w:p>
    <w:p w:rsidR="00A729AA" w:rsidRDefault="00A729AA" w:rsidP="005E47DA">
      <w:pPr>
        <w:spacing w:line="360" w:lineRule="auto"/>
        <w:rPr>
          <w:szCs w:val="40"/>
        </w:rPr>
      </w:pPr>
      <w:r>
        <w:rPr>
          <w:szCs w:val="40"/>
        </w:rPr>
        <w:t xml:space="preserve">При этом необходимо отметить, что основным источником </w:t>
      </w:r>
      <w:proofErr w:type="gramStart"/>
      <w:r>
        <w:rPr>
          <w:szCs w:val="40"/>
        </w:rPr>
        <w:t>дохода бюджетов большинства муниципалитетов Севера</w:t>
      </w:r>
      <w:proofErr w:type="gramEnd"/>
      <w:r>
        <w:rPr>
          <w:szCs w:val="40"/>
        </w:rPr>
        <w:t xml:space="preserve"> являются межбюджетные трансферты бюджетов вышестоящих бюджетов бюджетной системы Российской Федерации. </w:t>
      </w:r>
    </w:p>
    <w:p w:rsidR="00A729AA" w:rsidRDefault="00A729AA" w:rsidP="005E47DA">
      <w:pPr>
        <w:spacing w:line="360" w:lineRule="auto"/>
        <w:ind w:firstLine="708"/>
        <w:rPr>
          <w:szCs w:val="40"/>
        </w:rPr>
      </w:pPr>
      <w:r>
        <w:rPr>
          <w:szCs w:val="40"/>
        </w:rPr>
        <w:t xml:space="preserve">Представляется, весьма перспективным управлением должны выступать: дальнейшее развитие </w:t>
      </w:r>
      <w:proofErr w:type="spellStart"/>
      <w:r>
        <w:rPr>
          <w:szCs w:val="40"/>
        </w:rPr>
        <w:t>Севморпути</w:t>
      </w:r>
      <w:proofErr w:type="spellEnd"/>
      <w:r>
        <w:rPr>
          <w:szCs w:val="40"/>
        </w:rPr>
        <w:t xml:space="preserve">, укрепление традиционных </w:t>
      </w:r>
      <w:r>
        <w:rPr>
          <w:szCs w:val="40"/>
        </w:rPr>
        <w:lastRenderedPageBreak/>
        <w:t xml:space="preserve">форм хозяйства, учёт интересов и рода деятельности коренных народов Севера, а также формирование новых региональных моделей опорных </w:t>
      </w:r>
      <w:proofErr w:type="gramStart"/>
      <w:r>
        <w:rPr>
          <w:szCs w:val="40"/>
        </w:rPr>
        <w:t>зон</w:t>
      </w:r>
      <w:proofErr w:type="gramEnd"/>
      <w:r>
        <w:rPr>
          <w:szCs w:val="40"/>
        </w:rPr>
        <w:t xml:space="preserve"> на основе созданных законодательством Российской Федерации систем развития. Об этом многие коллеги писали в ходе подготовки к "круглому столу".  Сегодня их довольно много – это и муниципально</w:t>
      </w:r>
      <w:r w:rsidR="00ED03E6">
        <w:rPr>
          <w:szCs w:val="40"/>
        </w:rPr>
        <w:t>-</w:t>
      </w:r>
      <w:r>
        <w:rPr>
          <w:szCs w:val="40"/>
        </w:rPr>
        <w:t>государственно-частное партнёрство, это особая экономическая зона, это территория опережающего социально-экономического развития</w:t>
      </w:r>
      <w:proofErr w:type="gramStart"/>
      <w:r w:rsidR="00ED03E6">
        <w:rPr>
          <w:szCs w:val="40"/>
        </w:rPr>
        <w:t>.</w:t>
      </w:r>
      <w:proofErr w:type="gramEnd"/>
      <w:r w:rsidR="00ED03E6">
        <w:rPr>
          <w:szCs w:val="40"/>
        </w:rPr>
        <w:t xml:space="preserve"> Э</w:t>
      </w:r>
      <w:r>
        <w:rPr>
          <w:szCs w:val="40"/>
        </w:rPr>
        <w:t>ти</w:t>
      </w:r>
      <w:r w:rsidR="00ED03E6">
        <w:rPr>
          <w:szCs w:val="40"/>
        </w:rPr>
        <w:t xml:space="preserve"> государственные</w:t>
      </w:r>
      <w:r>
        <w:rPr>
          <w:szCs w:val="40"/>
        </w:rPr>
        <w:t xml:space="preserve"> институты развития сегодня активно используются в других территориях</w:t>
      </w:r>
      <w:r w:rsidR="00ED03E6">
        <w:rPr>
          <w:szCs w:val="40"/>
        </w:rPr>
        <w:t>. С</w:t>
      </w:r>
      <w:r>
        <w:rPr>
          <w:szCs w:val="40"/>
        </w:rPr>
        <w:t xml:space="preserve"> учетом, повторю, специфики опорных пунктов </w:t>
      </w:r>
      <w:proofErr w:type="spellStart"/>
      <w:r>
        <w:rPr>
          <w:szCs w:val="40"/>
        </w:rPr>
        <w:t>Севморпути</w:t>
      </w:r>
      <w:proofErr w:type="spellEnd"/>
      <w:r>
        <w:rPr>
          <w:szCs w:val="40"/>
        </w:rPr>
        <w:t>, они должны быть максимально эффективно задействованы и на вашей территории.</w:t>
      </w:r>
    </w:p>
    <w:p w:rsidR="00A729AA" w:rsidRDefault="00A729AA" w:rsidP="005E47DA">
      <w:pPr>
        <w:spacing w:line="360" w:lineRule="auto"/>
        <w:rPr>
          <w:szCs w:val="40"/>
        </w:rPr>
      </w:pPr>
      <w:r>
        <w:rPr>
          <w:szCs w:val="40"/>
        </w:rPr>
        <w:t>Разумеется, в целях обеспечения задач сближения уровня социально-экономического развития всех субъектов Российской Федерации, а также объективизации межбюджетных отношений необходимо разработать и единый стандарт качества жизни в Российской Федерации в его натуральном выражении. И применяться он должен для расчета обязательного объема государственных социальных инфраструктурных и иных услуг, предоставляемых гражданам Российской Федерации на всей территории страны с преломлением и конкретизацией для регионов и муниципалитетов опорных пунктов Северного морского пути, а также входящих в арктическую зону.</w:t>
      </w:r>
    </w:p>
    <w:p w:rsidR="00A729AA" w:rsidRDefault="00A729AA" w:rsidP="005E47DA">
      <w:pPr>
        <w:spacing w:line="360" w:lineRule="auto"/>
        <w:rPr>
          <w:szCs w:val="40"/>
        </w:rPr>
      </w:pPr>
      <w:r>
        <w:rPr>
          <w:szCs w:val="40"/>
        </w:rPr>
        <w:t xml:space="preserve">Потому что совершенно очевидно, что себестоимость этих государственных </w:t>
      </w:r>
      <w:r w:rsidR="00ED03E6">
        <w:rPr>
          <w:szCs w:val="40"/>
        </w:rPr>
        <w:t xml:space="preserve">и </w:t>
      </w:r>
      <w:r>
        <w:rPr>
          <w:szCs w:val="40"/>
        </w:rPr>
        <w:t>муниципальных услуг в себестоимости этих обязатель</w:t>
      </w:r>
      <w:proofErr w:type="gramStart"/>
      <w:r>
        <w:rPr>
          <w:szCs w:val="40"/>
        </w:rPr>
        <w:t>ств в Кр</w:t>
      </w:r>
      <w:proofErr w:type="gramEnd"/>
      <w:r>
        <w:rPr>
          <w:szCs w:val="40"/>
        </w:rPr>
        <w:t xml:space="preserve">аснодарском крае и Норильске, и в Дудинке будет отличаться в разы, но всегда есть критерии и методики расчета стоимости этих обязательств. Поэтому инвентаризация полномочий, инвентаризация обязательств, в том числе с учетом и особенностей географического и </w:t>
      </w:r>
      <w:proofErr w:type="gramStart"/>
      <w:r>
        <w:rPr>
          <w:szCs w:val="40"/>
        </w:rPr>
        <w:t>природного</w:t>
      </w:r>
      <w:r w:rsidR="00ED03E6">
        <w:rPr>
          <w:szCs w:val="40"/>
        </w:rPr>
        <w:t>-климатического</w:t>
      </w:r>
      <w:proofErr w:type="gramEnd"/>
      <w:r>
        <w:rPr>
          <w:szCs w:val="40"/>
        </w:rPr>
        <w:t xml:space="preserve"> характера должны быть в ближайшее время представлены на суд законодателей.</w:t>
      </w:r>
    </w:p>
    <w:p w:rsidR="00A729AA" w:rsidRDefault="00A729AA" w:rsidP="005E47DA">
      <w:pPr>
        <w:spacing w:line="360" w:lineRule="auto"/>
        <w:rPr>
          <w:szCs w:val="40"/>
        </w:rPr>
      </w:pPr>
      <w:r>
        <w:rPr>
          <w:szCs w:val="40"/>
        </w:rPr>
        <w:lastRenderedPageBreak/>
        <w:t>Одновременно необходимо проработать вопрос о регулировании  особенности организации местного самоуправления на территориях арктической зоны и Северного морского пути. Это очень давняя дискуссия, которая насчитывает не один десяток лет на всем постсоветском периоде. Необходимо на федеральном уровне закрепить основы и общие подходы в административно-территориальном делении Российской Федерации в плане определения понятия "населенный пункт", определение понятия "город", их каталогизация и особенности полномочий функционирования, в частности, для северной территории приобретает особое значение определение таких понятий, как "вахтовый поселок" и "рабочий поселок" и так далее.</w:t>
      </w:r>
    </w:p>
    <w:p w:rsidR="00A729AA" w:rsidRDefault="00A729AA" w:rsidP="005E47DA">
      <w:pPr>
        <w:spacing w:line="360" w:lineRule="auto"/>
        <w:rPr>
          <w:szCs w:val="40"/>
        </w:rPr>
      </w:pPr>
      <w:r>
        <w:rPr>
          <w:szCs w:val="40"/>
        </w:rPr>
        <w:t>Необходимо всесторонне укреплять и развивать населенные пункты, поселки и города, являющиеся опорными пунктами Севморпути. Для этого, конечно же, придется корректировать и пересматривать систему нормативно-</w:t>
      </w:r>
      <w:proofErr w:type="spellStart"/>
      <w:r>
        <w:rPr>
          <w:szCs w:val="40"/>
        </w:rPr>
        <w:t>подушевого</w:t>
      </w:r>
      <w:proofErr w:type="spellEnd"/>
      <w:r>
        <w:rPr>
          <w:szCs w:val="40"/>
        </w:rPr>
        <w:t xml:space="preserve"> финансирования субъектов Российской Федерации и муниципальных образований в первую очередь в отношении образовательных и медицинских организаций. Только очевидно, что при такой плотности населения, там абсолютно уникальной, потому что подобного района, муниципального образования нет, как в Российской Федерации, так и на территории земного шара, равно, как и нет тако</w:t>
      </w:r>
      <w:r w:rsidR="00ED03E6">
        <w:rPr>
          <w:szCs w:val="40"/>
        </w:rPr>
        <w:t>й</w:t>
      </w:r>
      <w:r>
        <w:rPr>
          <w:szCs w:val="40"/>
        </w:rPr>
        <w:t xml:space="preserve"> территории поселения первичного муниципального образования, как Хатанга, то есть тоже огромные территории, низкая плотность населения </w:t>
      </w:r>
      <w:proofErr w:type="gramStart"/>
      <w:r>
        <w:rPr>
          <w:szCs w:val="40"/>
        </w:rPr>
        <w:t>и</w:t>
      </w:r>
      <w:proofErr w:type="gramEnd"/>
      <w:r>
        <w:rPr>
          <w:szCs w:val="40"/>
        </w:rPr>
        <w:t xml:space="preserve"> если мы пойдем по принципу финансирования </w:t>
      </w:r>
      <w:proofErr w:type="spellStart"/>
      <w:r>
        <w:rPr>
          <w:szCs w:val="40"/>
        </w:rPr>
        <w:t>подушевому</w:t>
      </w:r>
      <w:proofErr w:type="spellEnd"/>
      <w:r>
        <w:rPr>
          <w:szCs w:val="40"/>
        </w:rPr>
        <w:t>, мы никогда не обеспечим достаточно необходимый уровень государственн</w:t>
      </w:r>
      <w:r w:rsidR="00ED03E6">
        <w:rPr>
          <w:szCs w:val="40"/>
        </w:rPr>
        <w:t xml:space="preserve">ых и </w:t>
      </w:r>
      <w:r>
        <w:rPr>
          <w:szCs w:val="40"/>
        </w:rPr>
        <w:t xml:space="preserve">муниципальных услуг. </w:t>
      </w:r>
    </w:p>
    <w:p w:rsidR="00A729AA" w:rsidRDefault="00A729AA" w:rsidP="005E47DA">
      <w:pPr>
        <w:spacing w:line="360" w:lineRule="auto"/>
        <w:rPr>
          <w:szCs w:val="40"/>
        </w:rPr>
      </w:pPr>
      <w:proofErr w:type="gramStart"/>
      <w:r>
        <w:rPr>
          <w:szCs w:val="40"/>
        </w:rPr>
        <w:t>Уважаемые коллеги, говоря в целом,</w:t>
      </w:r>
      <w:r w:rsidR="00ED03E6">
        <w:rPr>
          <w:szCs w:val="40"/>
        </w:rPr>
        <w:t xml:space="preserve"> следует отметить, что</w:t>
      </w:r>
      <w:r>
        <w:rPr>
          <w:szCs w:val="40"/>
        </w:rPr>
        <w:t xml:space="preserve"> инфраструктурное развитие территории Арктической зоны и населенных пунктов, являющихся опорными пунктами Севморпути, должно стать одним из главных приоритетов, и сегодня уверенно можно согласиться с тезисом </w:t>
      </w:r>
      <w:r>
        <w:rPr>
          <w:szCs w:val="40"/>
        </w:rPr>
        <w:lastRenderedPageBreak/>
        <w:t>Президента Российской Федерации Владимир</w:t>
      </w:r>
      <w:r w:rsidR="00ED03E6">
        <w:rPr>
          <w:szCs w:val="40"/>
        </w:rPr>
        <w:t>а</w:t>
      </w:r>
      <w:r>
        <w:rPr>
          <w:szCs w:val="40"/>
        </w:rPr>
        <w:t xml:space="preserve"> Владимирович</w:t>
      </w:r>
      <w:r w:rsidR="00ED03E6">
        <w:rPr>
          <w:szCs w:val="40"/>
        </w:rPr>
        <w:t>а</w:t>
      </w:r>
      <w:r>
        <w:rPr>
          <w:szCs w:val="40"/>
        </w:rPr>
        <w:t xml:space="preserve"> Путин</w:t>
      </w:r>
      <w:r w:rsidR="00ED03E6">
        <w:rPr>
          <w:szCs w:val="40"/>
        </w:rPr>
        <w:t>а</w:t>
      </w:r>
      <w:r>
        <w:rPr>
          <w:szCs w:val="40"/>
        </w:rPr>
        <w:t xml:space="preserve"> о том, что именно развитые коммуникации позволяют жителям малых городов и сел удобно пользоваться всеми возможностями современного сервиса, которые есть в</w:t>
      </w:r>
      <w:proofErr w:type="gramEnd"/>
      <w:r>
        <w:rPr>
          <w:szCs w:val="40"/>
        </w:rPr>
        <w:t xml:space="preserve"> крупных </w:t>
      </w:r>
      <w:proofErr w:type="gramStart"/>
      <w:r>
        <w:rPr>
          <w:szCs w:val="40"/>
        </w:rPr>
        <w:t>центрах</w:t>
      </w:r>
      <w:proofErr w:type="gramEnd"/>
      <w:r>
        <w:rPr>
          <w:szCs w:val="40"/>
        </w:rPr>
        <w:t xml:space="preserve">, а сами небольшие населенные пункты будут тесно </w:t>
      </w:r>
      <w:r w:rsidR="000B5379">
        <w:rPr>
          <w:szCs w:val="40"/>
        </w:rPr>
        <w:t>интегрированы</w:t>
      </w:r>
      <w:r>
        <w:rPr>
          <w:szCs w:val="40"/>
        </w:rPr>
        <w:t xml:space="preserve"> в </w:t>
      </w:r>
      <w:proofErr w:type="spellStart"/>
      <w:r>
        <w:rPr>
          <w:szCs w:val="40"/>
        </w:rPr>
        <w:t>общесоциальное</w:t>
      </w:r>
      <w:proofErr w:type="spellEnd"/>
      <w:r>
        <w:rPr>
          <w:szCs w:val="40"/>
        </w:rPr>
        <w:t xml:space="preserve"> и экономическое пространство, при этом особое внимание следует уделять социальному и инфраструктурному развитию территорий.</w:t>
      </w:r>
    </w:p>
    <w:p w:rsidR="00A729AA" w:rsidRDefault="00A729AA" w:rsidP="005E47DA">
      <w:pPr>
        <w:spacing w:line="360" w:lineRule="auto"/>
        <w:rPr>
          <w:szCs w:val="40"/>
        </w:rPr>
      </w:pPr>
      <w:r>
        <w:rPr>
          <w:szCs w:val="40"/>
        </w:rPr>
        <w:t>В этой связи необходим</w:t>
      </w:r>
      <w:r w:rsidR="000B5379">
        <w:rPr>
          <w:szCs w:val="40"/>
        </w:rPr>
        <w:t>ы</w:t>
      </w:r>
      <w:r>
        <w:rPr>
          <w:szCs w:val="40"/>
        </w:rPr>
        <w:t>й и достаточно современный комфорт в жизни населения должен быть обеспечен на всей территории Арктической зоны. Каждое муниципальное образование на территории Арктической зоны должно иметь, как минимум, школу, учреждение здравоохранения ..., как минимум, информационно-культурный просветительский центр, аналог современного клуба, оснащенный современным</w:t>
      </w:r>
      <w:r w:rsidR="000B5379">
        <w:rPr>
          <w:szCs w:val="40"/>
        </w:rPr>
        <w:t>и</w:t>
      </w:r>
      <w:r>
        <w:rPr>
          <w:szCs w:val="40"/>
        </w:rPr>
        <w:t xml:space="preserve"> системами связи, многофункциональный центр, центр предоставления электронных государственных и муниципальных услуг, отделение связи, почт</w:t>
      </w:r>
      <w:r w:rsidR="000B5379">
        <w:rPr>
          <w:szCs w:val="40"/>
        </w:rPr>
        <w:t>у</w:t>
      </w:r>
      <w:r>
        <w:rPr>
          <w:szCs w:val="40"/>
        </w:rPr>
        <w:t xml:space="preserve">, отделение банка, </w:t>
      </w:r>
      <w:r w:rsidR="000B5379">
        <w:rPr>
          <w:szCs w:val="40"/>
        </w:rPr>
        <w:t>участкового</w:t>
      </w:r>
      <w:r>
        <w:rPr>
          <w:szCs w:val="40"/>
        </w:rPr>
        <w:t xml:space="preserve"> полицейского. </w:t>
      </w:r>
    </w:p>
    <w:p w:rsidR="00A729AA" w:rsidRDefault="00A729AA" w:rsidP="005E47DA">
      <w:pPr>
        <w:spacing w:line="360" w:lineRule="auto"/>
        <w:rPr>
          <w:szCs w:val="40"/>
        </w:rPr>
      </w:pPr>
      <w:r>
        <w:rPr>
          <w:szCs w:val="40"/>
        </w:rPr>
        <w:t xml:space="preserve">Необходимо в первоочередном порядке обеспечить широкую </w:t>
      </w:r>
      <w:proofErr w:type="spellStart"/>
      <w:r>
        <w:rPr>
          <w:szCs w:val="40"/>
        </w:rPr>
        <w:t>цифровизацию</w:t>
      </w:r>
      <w:proofErr w:type="spellEnd"/>
      <w:r>
        <w:rPr>
          <w:szCs w:val="40"/>
        </w:rPr>
        <w:t xml:space="preserve">, как управленческой деятельности, так и сферы предоставления услуг на таких территориях. Сегодня законодательство и техника, </w:t>
      </w:r>
      <w:r w:rsidR="000B5379">
        <w:rPr>
          <w:szCs w:val="40"/>
        </w:rPr>
        <w:t xml:space="preserve">уровень </w:t>
      </w:r>
      <w:proofErr w:type="spellStart"/>
      <w:r>
        <w:rPr>
          <w:szCs w:val="40"/>
        </w:rPr>
        <w:t>цифровизаци</w:t>
      </w:r>
      <w:r w:rsidR="000B5379">
        <w:rPr>
          <w:szCs w:val="40"/>
        </w:rPr>
        <w:t>и</w:t>
      </w:r>
      <w:proofErr w:type="spellEnd"/>
      <w:r>
        <w:rPr>
          <w:szCs w:val="40"/>
        </w:rPr>
        <w:t xml:space="preserve"> позволяет предоставлять услуги по экстерриториальному принципу, но вместе с тем точки предоставления этих услуг должны быть одинаково доступны, как в крупных городах, так и в небольших населенных пунктах.</w:t>
      </w:r>
    </w:p>
    <w:p w:rsidR="00A729AA" w:rsidRDefault="00A729AA" w:rsidP="005E47DA">
      <w:pPr>
        <w:spacing w:line="360" w:lineRule="auto"/>
        <w:rPr>
          <w:szCs w:val="40"/>
        </w:rPr>
      </w:pPr>
      <w:r>
        <w:rPr>
          <w:szCs w:val="40"/>
        </w:rPr>
        <w:t xml:space="preserve">Представляется целесообразным решение вопроса о разработке отдельных государственных программ по развитию инфраструктуры территорий муниципальных образований, расположенных в арктической зоне, а также в муниципалитетах, являющихся опорными пунктами Северного морского пути. </w:t>
      </w:r>
    </w:p>
    <w:p w:rsidR="00A729AA" w:rsidRDefault="00A729AA" w:rsidP="005E47DA">
      <w:pPr>
        <w:spacing w:line="360" w:lineRule="auto"/>
        <w:rPr>
          <w:szCs w:val="40"/>
        </w:rPr>
      </w:pPr>
      <w:r>
        <w:rPr>
          <w:szCs w:val="40"/>
        </w:rPr>
        <w:lastRenderedPageBreak/>
        <w:t>Особенно важна разработка стратегии развития поселений опорных пунктов морского пути как муниципальных образований во взаимосвязи со стратегией развития самого Северного</w:t>
      </w:r>
      <w:r w:rsidR="000B5379">
        <w:rPr>
          <w:szCs w:val="40"/>
        </w:rPr>
        <w:t xml:space="preserve"> морского</w:t>
      </w:r>
      <w:r>
        <w:rPr>
          <w:szCs w:val="40"/>
        </w:rPr>
        <w:t xml:space="preserve"> пути и стратегиями развития субъектов Российской Федерации. Сама стратегия развития как Арктики, так и Северного морского пути, конечно же, должна найти отражение в большой стратегии, в стратегии пространственного развития Российской Федерации, работа над которой должна закончиться в этом году. Это ключевой документ стратегического планирования из так называемой "большой четверки"</w:t>
      </w:r>
      <w:r w:rsidR="000B5379">
        <w:rPr>
          <w:szCs w:val="40"/>
        </w:rPr>
        <w:t>:</w:t>
      </w:r>
      <w:r>
        <w:rPr>
          <w:szCs w:val="40"/>
        </w:rPr>
        <w:t xml:space="preserve"> стратеги</w:t>
      </w:r>
      <w:r w:rsidR="000B5379">
        <w:rPr>
          <w:szCs w:val="40"/>
        </w:rPr>
        <w:t>и</w:t>
      </w:r>
      <w:r>
        <w:rPr>
          <w:szCs w:val="40"/>
        </w:rPr>
        <w:t xml:space="preserve"> </w:t>
      </w:r>
      <w:proofErr w:type="spellStart"/>
      <w:r>
        <w:rPr>
          <w:szCs w:val="40"/>
        </w:rPr>
        <w:t>нацбезопасности</w:t>
      </w:r>
      <w:proofErr w:type="spellEnd"/>
      <w:r>
        <w:rPr>
          <w:szCs w:val="40"/>
        </w:rPr>
        <w:t>, научно-технологического развития, стратеги</w:t>
      </w:r>
      <w:r w:rsidR="000B5379">
        <w:rPr>
          <w:szCs w:val="40"/>
        </w:rPr>
        <w:t xml:space="preserve">и </w:t>
      </w:r>
      <w:r>
        <w:rPr>
          <w:szCs w:val="40"/>
        </w:rPr>
        <w:t>экономического развития, и стратеги</w:t>
      </w:r>
      <w:r w:rsidR="000B5379">
        <w:rPr>
          <w:szCs w:val="40"/>
        </w:rPr>
        <w:t>и</w:t>
      </w:r>
      <w:r>
        <w:rPr>
          <w:szCs w:val="40"/>
        </w:rPr>
        <w:t xml:space="preserve"> пространственного развития. </w:t>
      </w:r>
    </w:p>
    <w:p w:rsidR="00A729AA" w:rsidRDefault="00A729AA" w:rsidP="005E47DA">
      <w:pPr>
        <w:spacing w:line="360" w:lineRule="auto"/>
        <w:rPr>
          <w:szCs w:val="40"/>
        </w:rPr>
      </w:pPr>
      <w:r>
        <w:rPr>
          <w:szCs w:val="40"/>
        </w:rPr>
        <w:t>Очевидно, что от места и роли развития Северного</w:t>
      </w:r>
      <w:r w:rsidR="000B5379">
        <w:rPr>
          <w:szCs w:val="40"/>
        </w:rPr>
        <w:t xml:space="preserve"> морского</w:t>
      </w:r>
      <w:r>
        <w:rPr>
          <w:szCs w:val="40"/>
        </w:rPr>
        <w:t xml:space="preserve"> пути и русского Севера, Арктики в этом документе будет во многом зависеть приоритет как региональных стратегий, так и муниципальных. </w:t>
      </w:r>
    </w:p>
    <w:p w:rsidR="00A729AA" w:rsidRDefault="00A729AA" w:rsidP="005E47DA">
      <w:pPr>
        <w:spacing w:line="360" w:lineRule="auto"/>
        <w:rPr>
          <w:szCs w:val="40"/>
        </w:rPr>
      </w:pPr>
      <w:r>
        <w:rPr>
          <w:szCs w:val="40"/>
        </w:rPr>
        <w:t xml:space="preserve">Уважаемые друзья, нельзя не отметить тот факт, что значительная часть арктических территорий России относится к районам, где авиация является единственным средством обеспечения круглогодичной транспортной доступности. Малой авиацией выполняется более 50 процентов от всех местных авиаперевозок. </w:t>
      </w:r>
    </w:p>
    <w:p w:rsidR="00A729AA" w:rsidRDefault="00A729AA" w:rsidP="005E47DA">
      <w:pPr>
        <w:spacing w:line="360" w:lineRule="auto"/>
        <w:rPr>
          <w:szCs w:val="40"/>
        </w:rPr>
      </w:pPr>
      <w:r>
        <w:rPr>
          <w:szCs w:val="40"/>
        </w:rPr>
        <w:t xml:space="preserve">Актуальной проблемой остается проблема обновления авиапарка, а также использование современных транспортных средств с учетом особенностей природного климатического характера. Например, … беспилотные летательные аппараты и так далее. </w:t>
      </w:r>
    </w:p>
    <w:p w:rsidR="00A729AA" w:rsidRDefault="00A729AA" w:rsidP="005E47DA">
      <w:pPr>
        <w:spacing w:line="360" w:lineRule="auto"/>
        <w:rPr>
          <w:szCs w:val="40"/>
        </w:rPr>
      </w:pPr>
      <w:r>
        <w:rPr>
          <w:szCs w:val="40"/>
        </w:rPr>
        <w:t xml:space="preserve">Следующая проблема, которая неразрывно связана с местным самоуправлением в целом, а также она отчетливо прослеживание и в опорных пунктах Севморпути – необходимость расширения и совершенствования сети региональных и местных дорог, прежде всего связывающих муниципалитеты и населенные пункты с магистральными транспортными сетями. Но, к сожалению, сегодня у нас противоречивая </w:t>
      </w:r>
      <w:r>
        <w:rPr>
          <w:szCs w:val="40"/>
        </w:rPr>
        <w:lastRenderedPageBreak/>
        <w:t xml:space="preserve">ситуация. В Арктической зоне очень серьезный дисбаланс между значительностью территорий и сырьевым потенциалом Арктической зоны и крайне низкой транспортной </w:t>
      </w:r>
      <w:r w:rsidR="000B5379">
        <w:rPr>
          <w:szCs w:val="40"/>
        </w:rPr>
        <w:t>обеспеченностью</w:t>
      </w:r>
      <w:r>
        <w:rPr>
          <w:szCs w:val="40"/>
        </w:rPr>
        <w:t xml:space="preserve"> и доступностью. Неразвитость транспортной инфраструктуры, низкая плотность дорог не позволяет интегрировать различные виды транспорта и грузопотоки</w:t>
      </w:r>
      <w:r w:rsidR="000B5379">
        <w:rPr>
          <w:szCs w:val="40"/>
        </w:rPr>
        <w:t xml:space="preserve"> в единые </w:t>
      </w:r>
      <w:r>
        <w:rPr>
          <w:szCs w:val="40"/>
        </w:rPr>
        <w:t xml:space="preserve">транспортно-логистические схемы, что в свою очередь чрезвычайно снижает развитие потенциала территории и возможности ее дальнейшего социально-экономического развития и территориально-поселенческого освоения. И, разумеется, одной из причин является программа </w:t>
      </w:r>
      <w:proofErr w:type="gramStart"/>
      <w:r>
        <w:rPr>
          <w:szCs w:val="40"/>
        </w:rPr>
        <w:t>социально-экономического</w:t>
      </w:r>
      <w:proofErr w:type="gramEnd"/>
      <w:r>
        <w:rPr>
          <w:szCs w:val="40"/>
        </w:rPr>
        <w:t xml:space="preserve"> развития арктической зоны, которая не подкреплена финансово. И созданы особые, в силу специфики территории условия для привлечения возвратных инвестиций того небольшого круга инвесторов, которые продолжают работать, несмотря ни на что. А собственных средств регионов и муниципалитетов, конечно же, на такие глобальные цели и задачи не хватает. </w:t>
      </w:r>
    </w:p>
    <w:p w:rsidR="00A729AA" w:rsidRDefault="00A729AA" w:rsidP="005E47DA">
      <w:pPr>
        <w:spacing w:line="360" w:lineRule="auto"/>
        <w:rPr>
          <w:szCs w:val="40"/>
        </w:rPr>
      </w:pPr>
      <w:proofErr w:type="gramStart"/>
      <w:r>
        <w:rPr>
          <w:szCs w:val="40"/>
        </w:rPr>
        <w:t xml:space="preserve">Сегодня с учетом специфики дорожной инфраструктуры Арктической зоны и без привлечения межбюджетных трансфертов с федерального на субъектовый и местный уровень пополнить источники доходов региональных и муниципальных дорожных фондов не представляется возможным, так как по объективным причинам собственные источники у этих публичных образований просто-напросто отсутствуют. </w:t>
      </w:r>
      <w:proofErr w:type="gramEnd"/>
    </w:p>
    <w:p w:rsidR="00A729AA" w:rsidRDefault="00A729AA" w:rsidP="005E47DA">
      <w:pPr>
        <w:spacing w:line="360" w:lineRule="auto"/>
        <w:rPr>
          <w:szCs w:val="40"/>
        </w:rPr>
      </w:pPr>
      <w:r>
        <w:rPr>
          <w:szCs w:val="40"/>
        </w:rPr>
        <w:t>Важнейшей задачей развития территорий, являющихся опорным</w:t>
      </w:r>
      <w:r w:rsidR="000B5379">
        <w:rPr>
          <w:szCs w:val="40"/>
        </w:rPr>
        <w:t>и</w:t>
      </w:r>
      <w:r>
        <w:rPr>
          <w:szCs w:val="40"/>
        </w:rPr>
        <w:t xml:space="preserve"> пункт</w:t>
      </w:r>
      <w:r w:rsidR="000B5379">
        <w:rPr>
          <w:szCs w:val="40"/>
        </w:rPr>
        <w:t>ами</w:t>
      </w:r>
      <w:r>
        <w:rPr>
          <w:szCs w:val="40"/>
        </w:rPr>
        <w:t xml:space="preserve"> Северного морского пути, является развитие и человеческого потенциала. Потому что Арктика – это территория, богатая не только ресурсами флоры и фауны, но прежде всего главное богатство – те люди, которые, несмотря ни на что, продолжают работать, трудиться в крайне тяжелых условиях. </w:t>
      </w:r>
    </w:p>
    <w:p w:rsidR="00A729AA" w:rsidRDefault="00A729AA" w:rsidP="005E47DA">
      <w:pPr>
        <w:spacing w:line="360" w:lineRule="auto"/>
        <w:rPr>
          <w:szCs w:val="40"/>
        </w:rPr>
      </w:pPr>
      <w:proofErr w:type="gramStart"/>
      <w:r>
        <w:rPr>
          <w:szCs w:val="40"/>
        </w:rPr>
        <w:t xml:space="preserve">Анализ, полученной при подготовке к данному мероприятию информации показал, что в целях обеспечения </w:t>
      </w:r>
      <w:r w:rsidR="000B5379">
        <w:rPr>
          <w:szCs w:val="40"/>
        </w:rPr>
        <w:t>жизне</w:t>
      </w:r>
      <w:r>
        <w:rPr>
          <w:szCs w:val="40"/>
        </w:rPr>
        <w:t xml:space="preserve">деятельности населения </w:t>
      </w:r>
      <w:r>
        <w:rPr>
          <w:szCs w:val="40"/>
        </w:rPr>
        <w:lastRenderedPageBreak/>
        <w:t>в муниципалитетах Северного морского пути необходимо улучшение жилищных условий, в первую очередь молодых семей, молодых специалистов, проживающих или приезжающих в опорные населенные пункты Северного</w:t>
      </w:r>
      <w:r w:rsidR="000B5379">
        <w:rPr>
          <w:szCs w:val="40"/>
        </w:rPr>
        <w:t xml:space="preserve"> морского</w:t>
      </w:r>
      <w:r>
        <w:rPr>
          <w:szCs w:val="40"/>
        </w:rPr>
        <w:t xml:space="preserve"> пути, развитие газификации и водоснабжения, развитие сети и улучшение качества общеобразовательных учреждений, в том числе учреждений дошкольного образования, развитие сети</w:t>
      </w:r>
      <w:proofErr w:type="gramEnd"/>
      <w:r>
        <w:rPr>
          <w:szCs w:val="40"/>
        </w:rPr>
        <w:t xml:space="preserve"> и улучшение качества учреждений первичной медико-санитарной помощи, укрепление кадрами, развитие сети учреждений культуры, спортивных сооружений и физкультурных</w:t>
      </w:r>
      <w:r w:rsidR="002C1478">
        <w:rPr>
          <w:szCs w:val="40"/>
        </w:rPr>
        <w:t xml:space="preserve"> площадок.</w:t>
      </w:r>
    </w:p>
    <w:p w:rsidR="00A729AA" w:rsidRDefault="00F04152" w:rsidP="005E47DA">
      <w:pPr>
        <w:spacing w:line="360" w:lineRule="auto"/>
        <w:rPr>
          <w:szCs w:val="40"/>
        </w:rPr>
      </w:pPr>
      <w:r>
        <w:rPr>
          <w:szCs w:val="40"/>
        </w:rPr>
        <w:t xml:space="preserve">Обновление структуры занятости представляется весьма важной и актуальной. </w:t>
      </w:r>
      <w:proofErr w:type="gramStart"/>
      <w:r>
        <w:rPr>
          <w:szCs w:val="40"/>
        </w:rPr>
        <w:t>Характерна</w:t>
      </w:r>
      <w:proofErr w:type="gramEnd"/>
      <w:r>
        <w:rPr>
          <w:szCs w:val="40"/>
        </w:rPr>
        <w:t xml:space="preserve"> в целом для экономики, </w:t>
      </w:r>
      <w:r w:rsidR="00A729AA">
        <w:rPr>
          <w:szCs w:val="40"/>
        </w:rPr>
        <w:t>но с учётом отраслевой специализации данных территорий и поселений Северного морского пути это тоже необходимо учитывать. Цифровизация всей системы государственного и муниципального управления, создание системы электронного документооборота, в том числе для предоставления населению всего спектра государственных и муниципальных услуг.</w:t>
      </w:r>
    </w:p>
    <w:p w:rsidR="00A729AA" w:rsidRDefault="00A729AA" w:rsidP="005E47DA">
      <w:pPr>
        <w:spacing w:line="360" w:lineRule="auto"/>
        <w:rPr>
          <w:szCs w:val="40"/>
        </w:rPr>
      </w:pPr>
      <w:r>
        <w:rPr>
          <w:szCs w:val="40"/>
        </w:rPr>
        <w:t xml:space="preserve">Уважаемые друзья, я в своём докладе, конечно, затронул лишь </w:t>
      </w:r>
      <w:r w:rsidR="000B5379">
        <w:rPr>
          <w:szCs w:val="40"/>
        </w:rPr>
        <w:t>часть</w:t>
      </w:r>
      <w:r>
        <w:rPr>
          <w:szCs w:val="40"/>
        </w:rPr>
        <w:t xml:space="preserve"> из важнейших проблем, но я надеюсь, что в своих выступлениях уважаемые коллеги что-то дополнят, </w:t>
      </w:r>
      <w:proofErr w:type="gramStart"/>
      <w:r>
        <w:rPr>
          <w:szCs w:val="40"/>
        </w:rPr>
        <w:t>до</w:t>
      </w:r>
      <w:proofErr w:type="gramEnd"/>
      <w:r w:rsidR="000B5379">
        <w:rPr>
          <w:szCs w:val="40"/>
        </w:rPr>
        <w:t xml:space="preserve"> </w:t>
      </w:r>
      <w:r>
        <w:rPr>
          <w:szCs w:val="40"/>
        </w:rPr>
        <w:t xml:space="preserve">комментируют. </w:t>
      </w:r>
      <w:proofErr w:type="gramStart"/>
      <w:r>
        <w:rPr>
          <w:szCs w:val="40"/>
        </w:rPr>
        <w:t xml:space="preserve">Мы внимательно выслушаем всех докладчиков, постараемся организовать что-то вроде дискуссионной площадки, пообщаемся, назначим срок для внесения предложений, дополнений в проект рекомендаций, который у всех у вас на руках, и в ближайшее время, уверен, подготовим хороший итоговый документ, который мы направим в заинтересованные органы, в </w:t>
      </w:r>
      <w:r w:rsidR="000B5379">
        <w:rPr>
          <w:szCs w:val="40"/>
        </w:rPr>
        <w:t>П</w:t>
      </w:r>
      <w:r>
        <w:rPr>
          <w:szCs w:val="40"/>
        </w:rPr>
        <w:t>равительство, в Государственную Думу, в Совет Федерации и в отраслевые министерства и ведомства.</w:t>
      </w:r>
      <w:proofErr w:type="gramEnd"/>
    </w:p>
    <w:p w:rsidR="00A729AA" w:rsidRDefault="00A729AA" w:rsidP="005E47DA">
      <w:pPr>
        <w:spacing w:line="360" w:lineRule="auto"/>
        <w:rPr>
          <w:szCs w:val="40"/>
        </w:rPr>
      </w:pPr>
      <w:r>
        <w:rPr>
          <w:szCs w:val="40"/>
        </w:rPr>
        <w:t>Уважаемые коллеги, на этом я свой доклад завершу и пожелаю всем нам плодотворной и успешной работы. Спасибо. (Аплодисменты.)</w:t>
      </w:r>
    </w:p>
    <w:p w:rsidR="00A729AA" w:rsidRDefault="00A729AA" w:rsidP="005E47DA">
      <w:pPr>
        <w:spacing w:line="360" w:lineRule="auto"/>
        <w:rPr>
          <w:szCs w:val="40"/>
        </w:rPr>
      </w:pPr>
      <w:r>
        <w:rPr>
          <w:szCs w:val="40"/>
        </w:rPr>
        <w:lastRenderedPageBreak/>
        <w:t>Уважаемые коллеги, слово для доклада я бы хотел предоставить Владимиру Александровичу Пушкарёву, заместителю председателя Комитета Государственной Думы по региональной политике и проблемам Севера и Дальнего Востока с докладом "Стратегическое значение Арктической зоны Российской Федерации как макрорегиона".</w:t>
      </w:r>
    </w:p>
    <w:p w:rsidR="00A729AA" w:rsidRDefault="00A729AA" w:rsidP="005E47DA">
      <w:pPr>
        <w:spacing w:line="360" w:lineRule="auto"/>
        <w:rPr>
          <w:szCs w:val="40"/>
        </w:rPr>
      </w:pPr>
      <w:r>
        <w:rPr>
          <w:szCs w:val="40"/>
          <w:u w:val="single"/>
        </w:rPr>
        <w:t>Пушкарёв В.А.</w:t>
      </w:r>
      <w:r>
        <w:rPr>
          <w:szCs w:val="40"/>
        </w:rPr>
        <w:t xml:space="preserve"> Добрый день, уважаемые участники! Хочу вам зачитать приветственное слово от председателя комитета Николая Михайловича Харитонова.</w:t>
      </w:r>
    </w:p>
    <w:p w:rsidR="00A729AA" w:rsidRDefault="00A729AA" w:rsidP="005E47DA">
      <w:pPr>
        <w:spacing w:line="360" w:lineRule="auto"/>
        <w:rPr>
          <w:szCs w:val="40"/>
        </w:rPr>
      </w:pPr>
      <w:r>
        <w:rPr>
          <w:szCs w:val="40"/>
        </w:rPr>
        <w:t>"От имени Комитета Государственной Думы по региональной политике и проблемам Севера и Дальнего Востока и от себя лично приветствую вас на открытии мероприятия, имеющего важнейшее стратегическое значение не только в масштабах России, но и всего мирового сообщества. Северный морской путь – главная арктическая судоходная магистраль страны, один из самых динамично развивающихся проектов десятилетия. Восстановление портов Северного морского пути – первостепенная задача современной России. Предлагаемый формат обсуждения вопросов - масштабная модернизация арктических портов … федеральными и региональным органами государственной власти, представителями бизнеса и работниками, северянами - позволит найти решение полноценного освоения Северного морского пути.</w:t>
      </w:r>
    </w:p>
    <w:p w:rsidR="00A729AA" w:rsidRDefault="00A729AA" w:rsidP="005E47DA">
      <w:pPr>
        <w:spacing w:line="360" w:lineRule="auto"/>
        <w:rPr>
          <w:szCs w:val="40"/>
        </w:rPr>
      </w:pPr>
      <w:r>
        <w:rPr>
          <w:szCs w:val="40"/>
        </w:rPr>
        <w:t>Уверен, что Северный морской путь – это основа развития русской Арктики и регионов Дальнего Востока. Желаю всем участникам "круглого стола" плодотворной работы и успехов в достижении поставленных целей. С уважением, председатель Комитета Государственной Думы по региональной политике и проблемам Севера и Дальнего Востока Николай Михайлович Харитонов". (Аплодисменты.)</w:t>
      </w:r>
    </w:p>
    <w:p w:rsidR="00A729AA" w:rsidRDefault="00A729AA" w:rsidP="005E47DA">
      <w:pPr>
        <w:spacing w:line="360" w:lineRule="auto"/>
        <w:rPr>
          <w:szCs w:val="40"/>
        </w:rPr>
      </w:pPr>
      <w:r>
        <w:rPr>
          <w:szCs w:val="40"/>
        </w:rPr>
        <w:t xml:space="preserve">Я возвращаюсь к теме "круглого стола", если позволите. Уважаемые коллеги, стратегическое значение Арктической зоны Российской Федерации, </w:t>
      </w:r>
      <w:r>
        <w:rPr>
          <w:szCs w:val="40"/>
        </w:rPr>
        <w:lastRenderedPageBreak/>
        <w:t xml:space="preserve">как макрорегиона, растёт. Одним из ключевых инструментов Арктической зоны Российской Федерации является госпрограмма Российской Федерации социально-экономического развития Арктической зоны, в рамках которой предусмотрена реализация мероприятий по формированию … развития, для обеспечения их функционирования в развитии Северного морского пути. Хотелось отметить, что … отсутствует решение задач по развитию социальной сферы в Арктике. В основном социальные вопросы переданы на региональный уровень, и уже сегодня мы имеем существенные межрегиональные различия по уровню и качеству жизни населения в арктических регионах. </w:t>
      </w:r>
    </w:p>
    <w:p w:rsidR="00A729AA" w:rsidRDefault="00A729AA" w:rsidP="005E47DA">
      <w:pPr>
        <w:spacing w:line="360" w:lineRule="auto"/>
        <w:rPr>
          <w:szCs w:val="40"/>
        </w:rPr>
      </w:pPr>
      <w:r>
        <w:rPr>
          <w:szCs w:val="40"/>
        </w:rPr>
        <w:t xml:space="preserve">В Российской Федерации до сих пор нет базового закона, в котором бы </w:t>
      </w:r>
      <w:proofErr w:type="gramStart"/>
      <w:r>
        <w:rPr>
          <w:szCs w:val="40"/>
        </w:rPr>
        <w:t>учитывалась специфика Арктической зоны и предусматривались</w:t>
      </w:r>
      <w:proofErr w:type="gramEnd"/>
      <w:r>
        <w:rPr>
          <w:szCs w:val="40"/>
        </w:rPr>
        <w:t xml:space="preserve"> механизмы для обеспечения комплексного развития. Законодательно не закреплено понятие … зоны развития,  необходимо ускорить подготовку и внесение в установленном порядке в Государственную Думу законопроекта о развитии Арктической зоны Российской Федерации. К слову сказать, что данный законопроект, как было обещано ранее, в конце июня, он пока не поступил, и здесь мы ожидаем в какой-то момент его поступление, чтобы можно было провести чтения.</w:t>
      </w:r>
    </w:p>
    <w:p w:rsidR="00A729AA" w:rsidRDefault="00A729AA" w:rsidP="005E47DA">
      <w:pPr>
        <w:spacing w:line="360" w:lineRule="auto"/>
        <w:rPr>
          <w:szCs w:val="40"/>
        </w:rPr>
      </w:pPr>
      <w:r>
        <w:rPr>
          <w:szCs w:val="40"/>
        </w:rPr>
        <w:t xml:space="preserve">При этом следует отметить, что потребность субъектов Российской Федерации в системном законе никуда не делась, нам нужен объединяющий, комплексный закон, может быть, даже арктический кодекс. </w:t>
      </w:r>
    </w:p>
    <w:p w:rsidR="00A729AA" w:rsidRDefault="00A729AA" w:rsidP="005E47DA">
      <w:pPr>
        <w:spacing w:line="360" w:lineRule="auto"/>
        <w:rPr>
          <w:szCs w:val="40"/>
        </w:rPr>
      </w:pPr>
      <w:r>
        <w:rPr>
          <w:szCs w:val="40"/>
        </w:rPr>
        <w:t xml:space="preserve">Одной из ключевых особенностей социально-экономического развития макрорегиона является преобладание точечного расселения при размещения производительных сил. </w:t>
      </w:r>
    </w:p>
    <w:p w:rsidR="00A729AA" w:rsidRDefault="00A729AA" w:rsidP="005E47DA">
      <w:pPr>
        <w:spacing w:line="360" w:lineRule="auto"/>
        <w:rPr>
          <w:szCs w:val="40"/>
        </w:rPr>
      </w:pPr>
      <w:r>
        <w:rPr>
          <w:szCs w:val="40"/>
        </w:rPr>
        <w:t xml:space="preserve">При этом экстремальные природно-климатические условия, большие расстояния и низкая плотность населения, наличие территории с </w:t>
      </w:r>
      <w:r>
        <w:rPr>
          <w:szCs w:val="40"/>
        </w:rPr>
        <w:lastRenderedPageBreak/>
        <w:t xml:space="preserve">ограниченными сроками </w:t>
      </w:r>
      <w:r w:rsidR="000B5379">
        <w:rPr>
          <w:szCs w:val="40"/>
        </w:rPr>
        <w:t>завоза</w:t>
      </w:r>
      <w:r>
        <w:rPr>
          <w:szCs w:val="40"/>
        </w:rPr>
        <w:t xml:space="preserve">... существенно снижает эффективность мер государственной поддержки. </w:t>
      </w:r>
    </w:p>
    <w:p w:rsidR="00A729AA" w:rsidRDefault="00A729AA" w:rsidP="005E47DA">
      <w:pPr>
        <w:spacing w:line="360" w:lineRule="auto"/>
        <w:rPr>
          <w:szCs w:val="40"/>
        </w:rPr>
      </w:pPr>
      <w:r>
        <w:rPr>
          <w:szCs w:val="40"/>
        </w:rPr>
        <w:t xml:space="preserve">Особенно остро стоят проблемы развития транспортной и социальной инфраструктуры, качество городской среды. Продолжающийся отток населения из районов Крайнего Севера и дефицит квалифицированных кадров </w:t>
      </w:r>
      <w:r w:rsidR="000B5379">
        <w:rPr>
          <w:szCs w:val="40"/>
        </w:rPr>
        <w:t>требуют</w:t>
      </w:r>
      <w:r>
        <w:rPr>
          <w:szCs w:val="40"/>
        </w:rPr>
        <w:t xml:space="preserve"> особого подхода к социально-экономическому развитию макрорегиона. </w:t>
      </w:r>
    </w:p>
    <w:p w:rsidR="00A729AA" w:rsidRDefault="00A729AA" w:rsidP="005E47DA">
      <w:pPr>
        <w:spacing w:line="360" w:lineRule="auto"/>
        <w:rPr>
          <w:szCs w:val="40"/>
        </w:rPr>
      </w:pPr>
      <w:r>
        <w:rPr>
          <w:szCs w:val="40"/>
        </w:rPr>
        <w:t xml:space="preserve">За последние годы принят целый ряд государственных стратегических и программных документов по развитию Арктической территории, тем не </w:t>
      </w:r>
      <w:proofErr w:type="gramStart"/>
      <w:r>
        <w:rPr>
          <w:szCs w:val="40"/>
        </w:rPr>
        <w:t>менее</w:t>
      </w:r>
      <w:proofErr w:type="gramEnd"/>
      <w:r>
        <w:rPr>
          <w:szCs w:val="40"/>
        </w:rPr>
        <w:t xml:space="preserve"> на состоявшихся </w:t>
      </w:r>
      <w:r w:rsidR="000B5379">
        <w:rPr>
          <w:szCs w:val="40"/>
        </w:rPr>
        <w:t xml:space="preserve">в </w:t>
      </w:r>
      <w:r>
        <w:rPr>
          <w:szCs w:val="40"/>
        </w:rPr>
        <w:t>2018 год</w:t>
      </w:r>
      <w:r w:rsidR="000B5379">
        <w:rPr>
          <w:szCs w:val="40"/>
        </w:rPr>
        <w:t>у</w:t>
      </w:r>
      <w:r>
        <w:rPr>
          <w:szCs w:val="40"/>
        </w:rPr>
        <w:t xml:space="preserve"> в Государственной Думе парламентских слушаниях на тему "О совершенствовании мер государственной поддержки социально-экономического развития российского Севера, Арктики и Дальнего Востока" было отмечено, что эффективность принятых мер остается на достаточно высоком уровне, а используемые механизмы и инструменты требуют дальнейшей корректировки.</w:t>
      </w:r>
    </w:p>
    <w:p w:rsidR="00A729AA" w:rsidRDefault="00A729AA" w:rsidP="005E47DA">
      <w:pPr>
        <w:spacing w:line="360" w:lineRule="auto"/>
        <w:rPr>
          <w:szCs w:val="40"/>
        </w:rPr>
      </w:pPr>
      <w:r>
        <w:rPr>
          <w:szCs w:val="40"/>
        </w:rPr>
        <w:t>Участники слушаний также отмечали необходимость скорейшего принятия федерального закона об Арктике, при этом обращали внимание и на создание уполномоченного федерального уровня власти по аналогии с Министерством по развитию Дальнего Востока и по делам Северного Кавказа.</w:t>
      </w:r>
    </w:p>
    <w:p w:rsidR="00A729AA" w:rsidRDefault="00A729AA" w:rsidP="005E47DA">
      <w:pPr>
        <w:spacing w:line="360" w:lineRule="auto"/>
        <w:rPr>
          <w:szCs w:val="40"/>
        </w:rPr>
      </w:pPr>
      <w:r>
        <w:rPr>
          <w:szCs w:val="40"/>
        </w:rPr>
        <w:t>Много предстоит еще сделать, правовые аспекты развития социально-бытовой инфраструктуры, здравоохранения и жилищно-коммунального комплекса Арктического региона должны быть под пристальным вниманием всех заинтересованных сторон.</w:t>
      </w:r>
    </w:p>
    <w:p w:rsidR="00A729AA" w:rsidRDefault="00A729AA" w:rsidP="005E47DA">
      <w:pPr>
        <w:spacing w:line="360" w:lineRule="auto"/>
        <w:rPr>
          <w:szCs w:val="40"/>
        </w:rPr>
      </w:pPr>
      <w:r>
        <w:rPr>
          <w:szCs w:val="40"/>
        </w:rPr>
        <w:t xml:space="preserve">Необходимо предусмотреть в налоговом законодательстве Российской Федерации особенности инвестиций и иной предпринимательской деятельности Арктической зоны по аналогии с </w:t>
      </w:r>
      <w:r w:rsidR="000B5379">
        <w:rPr>
          <w:szCs w:val="40"/>
        </w:rPr>
        <w:t>процессами, происходящими</w:t>
      </w:r>
      <w:r>
        <w:rPr>
          <w:szCs w:val="40"/>
        </w:rPr>
        <w:t xml:space="preserve"> на Дальнем Востоке, а также предусмотреть подходы к формированию </w:t>
      </w:r>
      <w:r>
        <w:rPr>
          <w:szCs w:val="40"/>
        </w:rPr>
        <w:lastRenderedPageBreak/>
        <w:t>межбюджетных отношений, которые бы учитывали в полной мере особенность арктических регионов.</w:t>
      </w:r>
    </w:p>
    <w:p w:rsidR="00A729AA" w:rsidRDefault="00A729AA" w:rsidP="005E47DA">
      <w:pPr>
        <w:spacing w:line="360" w:lineRule="auto"/>
        <w:rPr>
          <w:szCs w:val="40"/>
        </w:rPr>
      </w:pPr>
      <w:r>
        <w:rPr>
          <w:szCs w:val="40"/>
        </w:rPr>
        <w:t xml:space="preserve">Для создания равных и конкретных условий для проведений конкурсных процедур следует осуществить корректировку отдельных положений </w:t>
      </w:r>
      <w:r w:rsidR="00EA6B38">
        <w:rPr>
          <w:szCs w:val="40"/>
        </w:rPr>
        <w:t>законодательства</w:t>
      </w:r>
      <w:r>
        <w:rPr>
          <w:szCs w:val="40"/>
        </w:rPr>
        <w:t xml:space="preserve"> в сфере закупок товаров, работ и услуг, направленных на поддержку предпринимательской деятельности, работающих в условиях Крайнего Севера при осуществлении закупок регионов, входящих в Арктическую зону.</w:t>
      </w:r>
    </w:p>
    <w:p w:rsidR="00A729AA" w:rsidRDefault="00A729AA" w:rsidP="005E47DA">
      <w:pPr>
        <w:spacing w:line="360" w:lineRule="auto"/>
        <w:rPr>
          <w:szCs w:val="40"/>
        </w:rPr>
      </w:pPr>
      <w:r>
        <w:rPr>
          <w:szCs w:val="40"/>
        </w:rPr>
        <w:t>Рассмотреть вопрос о внесении изменений в Федеральный закон "О территориях опережающего социально-экономического развития Российской Федерации", в части упрощения требований заявок на получение статуса ТОР для моногородов, расположенных на территории Арктической зоны.</w:t>
      </w:r>
    </w:p>
    <w:p w:rsidR="00A729AA" w:rsidRDefault="00A729AA" w:rsidP="005E47DA">
      <w:pPr>
        <w:spacing w:line="360" w:lineRule="auto"/>
        <w:rPr>
          <w:szCs w:val="40"/>
        </w:rPr>
      </w:pPr>
      <w:r>
        <w:rPr>
          <w:szCs w:val="40"/>
        </w:rPr>
        <w:t xml:space="preserve"> </w:t>
      </w:r>
      <w:proofErr w:type="gramStart"/>
      <w:r>
        <w:rPr>
          <w:szCs w:val="40"/>
        </w:rPr>
        <w:t xml:space="preserve">В Послании Федеральному Собранию 1 марта 2018 года Президент Российской Федерации Владимир Владимирович Путин четко обозначил стратегическую задачу перед органами государственной власти прошить современными коммуникациями всю страну в ближайшие 10 лет. </w:t>
      </w:r>
      <w:proofErr w:type="gramEnd"/>
    </w:p>
    <w:p w:rsidR="00A729AA" w:rsidRDefault="00A729AA" w:rsidP="005E47DA">
      <w:pPr>
        <w:spacing w:line="360" w:lineRule="auto"/>
        <w:rPr>
          <w:szCs w:val="40"/>
        </w:rPr>
      </w:pPr>
      <w:r>
        <w:rPr>
          <w:szCs w:val="40"/>
        </w:rPr>
        <w:t>Связующим звеном между Европой Азиатско-Тихоокеанским регионом может стать Северный морской путь, чтобы повысить его конкурентоспособность, по нашему мнению, следует распространить льготный режим Свободного порта Владивосток на ключевые гавани Арктической зоны, о чем нас просят предприниматели, работающие в этом стратегически важном для нас регионе.</w:t>
      </w:r>
    </w:p>
    <w:p w:rsidR="00A729AA" w:rsidRDefault="00A729AA" w:rsidP="005E47DA">
      <w:pPr>
        <w:spacing w:line="360" w:lineRule="auto"/>
        <w:rPr>
          <w:szCs w:val="40"/>
        </w:rPr>
      </w:pPr>
      <w:r>
        <w:rPr>
          <w:szCs w:val="40"/>
        </w:rPr>
        <w:t xml:space="preserve">Сегодня перед нами стоит непростая задача - необходимо создать современную законодательную базу, которая позволит сформировать в регионе новое конкурентно-экономическое пространство, внедрить систему гарантий и компенсаций, которые позволяли бы комплексно подходить к вопросу социально-экономического развития Арктической зоны Российской Федерации, обеспечивали бы высокий уровень и качество жизни и </w:t>
      </w:r>
      <w:r>
        <w:rPr>
          <w:szCs w:val="40"/>
        </w:rPr>
        <w:lastRenderedPageBreak/>
        <w:t>производительную активность, давали бы государственные гарантии инвесторам и работодателям, поддерживали бизнес в Арктике.</w:t>
      </w:r>
    </w:p>
    <w:p w:rsidR="00A729AA" w:rsidRDefault="00A729AA" w:rsidP="005E47DA">
      <w:pPr>
        <w:spacing w:line="360" w:lineRule="auto"/>
        <w:rPr>
          <w:szCs w:val="40"/>
        </w:rPr>
      </w:pPr>
      <w:r>
        <w:rPr>
          <w:szCs w:val="40"/>
        </w:rPr>
        <w:t xml:space="preserve">Комитет поддержит соответствующие изменения законодательства, которые будут этому способствовать. Только общими усилиями мы сможем реализовать намеченный вами курс социально-экономического развития Арктической зоны. </w:t>
      </w:r>
    </w:p>
    <w:p w:rsidR="00A729AA" w:rsidRDefault="00A729AA" w:rsidP="005E47DA">
      <w:pPr>
        <w:spacing w:line="360" w:lineRule="auto"/>
        <w:rPr>
          <w:szCs w:val="40"/>
        </w:rPr>
      </w:pPr>
      <w:r>
        <w:rPr>
          <w:szCs w:val="40"/>
        </w:rPr>
        <w:t xml:space="preserve">Желаю всем участникам продуктивной работы и успехов в осуществлении поставленных задач. Спасибо. (Аплодисменты.) </w:t>
      </w:r>
    </w:p>
    <w:p w:rsidR="00A729AA" w:rsidRDefault="00A729AA" w:rsidP="005E47DA">
      <w:pPr>
        <w:spacing w:line="360" w:lineRule="auto"/>
        <w:rPr>
          <w:szCs w:val="40"/>
        </w:rPr>
      </w:pPr>
      <w:r>
        <w:rPr>
          <w:szCs w:val="40"/>
          <w:u w:val="single"/>
        </w:rPr>
        <w:t>Председательствующий</w:t>
      </w:r>
      <w:r>
        <w:rPr>
          <w:szCs w:val="40"/>
        </w:rPr>
        <w:t xml:space="preserve">. Спасибо, Владимир Александрович. </w:t>
      </w:r>
    </w:p>
    <w:p w:rsidR="00A729AA" w:rsidRDefault="00A729AA" w:rsidP="005E47DA">
      <w:pPr>
        <w:spacing w:line="360" w:lineRule="auto"/>
        <w:rPr>
          <w:szCs w:val="40"/>
        </w:rPr>
      </w:pPr>
      <w:r>
        <w:rPr>
          <w:szCs w:val="40"/>
        </w:rPr>
        <w:t xml:space="preserve">По Свободному порту Владивосток </w:t>
      </w:r>
      <w:r w:rsidR="00EA6B38">
        <w:rPr>
          <w:szCs w:val="40"/>
        </w:rPr>
        <w:t>можно отметить, что в</w:t>
      </w:r>
      <w:r>
        <w:rPr>
          <w:szCs w:val="40"/>
        </w:rPr>
        <w:t>начале</w:t>
      </w:r>
      <w:r w:rsidR="00EA6B38">
        <w:rPr>
          <w:szCs w:val="40"/>
        </w:rPr>
        <w:t xml:space="preserve"> была</w:t>
      </w:r>
      <w:r>
        <w:rPr>
          <w:szCs w:val="40"/>
        </w:rPr>
        <w:t xml:space="preserve"> идея,</w:t>
      </w:r>
      <w:r w:rsidR="00EA6B38">
        <w:rPr>
          <w:szCs w:val="40"/>
        </w:rPr>
        <w:t xml:space="preserve"> что данный статус будет</w:t>
      </w:r>
      <w:r>
        <w:rPr>
          <w:szCs w:val="40"/>
        </w:rPr>
        <w:t xml:space="preserve"> локализован</w:t>
      </w:r>
      <w:r w:rsidR="00EA6B38">
        <w:rPr>
          <w:szCs w:val="40"/>
        </w:rPr>
        <w:t xml:space="preserve"> и</w:t>
      </w:r>
      <w:r>
        <w:rPr>
          <w:szCs w:val="40"/>
        </w:rPr>
        <w:t xml:space="preserve"> </w:t>
      </w:r>
      <w:proofErr w:type="gramStart"/>
      <w:r>
        <w:rPr>
          <w:szCs w:val="40"/>
        </w:rPr>
        <w:t>каса</w:t>
      </w:r>
      <w:r w:rsidR="00EA6B38">
        <w:rPr>
          <w:szCs w:val="40"/>
        </w:rPr>
        <w:t>ться</w:t>
      </w:r>
      <w:proofErr w:type="gramEnd"/>
      <w:r>
        <w:rPr>
          <w:szCs w:val="40"/>
        </w:rPr>
        <w:t xml:space="preserve"> только Владивостока, </w:t>
      </w:r>
      <w:r w:rsidR="00EA6B38">
        <w:rPr>
          <w:szCs w:val="40"/>
        </w:rPr>
        <w:t xml:space="preserve">однако под </w:t>
      </w:r>
      <w:r>
        <w:rPr>
          <w:szCs w:val="40"/>
        </w:rPr>
        <w:t>действие</w:t>
      </w:r>
      <w:r w:rsidR="00EA6B38">
        <w:rPr>
          <w:szCs w:val="40"/>
        </w:rPr>
        <w:t xml:space="preserve"> данного</w:t>
      </w:r>
      <w:r>
        <w:rPr>
          <w:szCs w:val="40"/>
        </w:rPr>
        <w:t xml:space="preserve"> федерального закона о свободном доступе ... </w:t>
      </w:r>
      <w:r w:rsidR="00EA6B38">
        <w:rPr>
          <w:szCs w:val="40"/>
        </w:rPr>
        <w:t xml:space="preserve">уже попало </w:t>
      </w:r>
      <w:r>
        <w:rPr>
          <w:szCs w:val="40"/>
        </w:rPr>
        <w:t>четыре субъект</w:t>
      </w:r>
      <w:r w:rsidR="00EA6B38">
        <w:rPr>
          <w:szCs w:val="40"/>
        </w:rPr>
        <w:t>а</w:t>
      </w:r>
      <w:r>
        <w:rPr>
          <w:szCs w:val="40"/>
        </w:rPr>
        <w:t xml:space="preserve"> ... 21 одно муниципальное образование, причем там городские округа и муниципальные районы. </w:t>
      </w:r>
    </w:p>
    <w:p w:rsidR="00A729AA" w:rsidRDefault="00A729AA" w:rsidP="005E47DA">
      <w:pPr>
        <w:spacing w:line="360" w:lineRule="auto"/>
        <w:rPr>
          <w:szCs w:val="40"/>
        </w:rPr>
      </w:pPr>
      <w:proofErr w:type="gramStart"/>
      <w:r>
        <w:rPr>
          <w:szCs w:val="40"/>
        </w:rPr>
        <w:t xml:space="preserve">В этой связи мы со своим </w:t>
      </w:r>
      <w:r w:rsidR="00EA6B38">
        <w:rPr>
          <w:szCs w:val="40"/>
        </w:rPr>
        <w:t>К</w:t>
      </w:r>
      <w:r>
        <w:rPr>
          <w:szCs w:val="40"/>
        </w:rPr>
        <w:t xml:space="preserve">омитетом тоже внимательно эту тему изучаем и </w:t>
      </w:r>
      <w:r w:rsidR="00EA6B38">
        <w:rPr>
          <w:szCs w:val="40"/>
        </w:rPr>
        <w:t xml:space="preserve">обсуждаем </w:t>
      </w:r>
      <w:r>
        <w:rPr>
          <w:szCs w:val="40"/>
        </w:rPr>
        <w:t>необходимо</w:t>
      </w:r>
      <w:r w:rsidR="00EA6B38">
        <w:rPr>
          <w:szCs w:val="40"/>
        </w:rPr>
        <w:t>сть</w:t>
      </w:r>
      <w:r>
        <w:rPr>
          <w:szCs w:val="40"/>
        </w:rPr>
        <w:t xml:space="preserve"> это расширять, но тогда и подходы в законе менять, что не может он быть локализован, это режим свободного порта Российской Федерации, это режим прибрежной зоны, Дальневосточной и Арктики, то есть в любом случае здесь нужно ставить какие-то ограничения и барьеры, иначе у нас вся страна</w:t>
      </w:r>
      <w:proofErr w:type="gramEnd"/>
      <w:r>
        <w:rPr>
          <w:szCs w:val="40"/>
        </w:rPr>
        <w:t xml:space="preserve"> </w:t>
      </w:r>
      <w:proofErr w:type="gramStart"/>
      <w:r>
        <w:rPr>
          <w:szCs w:val="40"/>
        </w:rPr>
        <w:t>превратится в свободный порт и инвесторы не</w:t>
      </w:r>
      <w:proofErr w:type="gramEnd"/>
      <w:r>
        <w:rPr>
          <w:szCs w:val="40"/>
        </w:rPr>
        <w:t xml:space="preserve"> будут платить никаких налогов. </w:t>
      </w:r>
    </w:p>
    <w:p w:rsidR="00A729AA" w:rsidRDefault="00A729AA" w:rsidP="005E47DA">
      <w:pPr>
        <w:spacing w:line="360" w:lineRule="auto"/>
        <w:rPr>
          <w:szCs w:val="40"/>
        </w:rPr>
      </w:pPr>
      <w:r>
        <w:rPr>
          <w:szCs w:val="40"/>
        </w:rPr>
        <w:t>Спасибо большое за содержательный доклад и конкретные предложения, Владимир Александрович.</w:t>
      </w:r>
    </w:p>
    <w:p w:rsidR="00A729AA" w:rsidRDefault="00A729AA" w:rsidP="005E47DA">
      <w:pPr>
        <w:spacing w:line="360" w:lineRule="auto"/>
        <w:rPr>
          <w:szCs w:val="40"/>
        </w:rPr>
      </w:pPr>
      <w:r>
        <w:rPr>
          <w:szCs w:val="40"/>
        </w:rPr>
        <w:t>Я бы предоставил слово заместителю Председател</w:t>
      </w:r>
      <w:r w:rsidR="00EA6B38">
        <w:rPr>
          <w:szCs w:val="40"/>
        </w:rPr>
        <w:t>я</w:t>
      </w:r>
      <w:r>
        <w:rPr>
          <w:szCs w:val="40"/>
        </w:rPr>
        <w:t xml:space="preserve"> Правительства Красноярско</w:t>
      </w:r>
      <w:r w:rsidR="002C1478">
        <w:rPr>
          <w:szCs w:val="40"/>
        </w:rPr>
        <w:t xml:space="preserve">го края Юрию Николаевичу </w:t>
      </w:r>
      <w:proofErr w:type="spellStart"/>
      <w:r w:rsidR="002C1478">
        <w:rPr>
          <w:szCs w:val="40"/>
        </w:rPr>
        <w:t>Захаринс</w:t>
      </w:r>
      <w:r>
        <w:rPr>
          <w:szCs w:val="40"/>
        </w:rPr>
        <w:t>кому</w:t>
      </w:r>
      <w:proofErr w:type="spellEnd"/>
      <w:r>
        <w:rPr>
          <w:szCs w:val="40"/>
        </w:rPr>
        <w:t>.</w:t>
      </w:r>
    </w:p>
    <w:p w:rsidR="00A729AA" w:rsidRDefault="002C1478" w:rsidP="005E47DA">
      <w:pPr>
        <w:spacing w:line="360" w:lineRule="auto"/>
        <w:rPr>
          <w:szCs w:val="40"/>
        </w:rPr>
      </w:pPr>
      <w:proofErr w:type="spellStart"/>
      <w:r>
        <w:rPr>
          <w:szCs w:val="40"/>
          <w:u w:val="single"/>
        </w:rPr>
        <w:t>Захаринс</w:t>
      </w:r>
      <w:r w:rsidR="00A729AA">
        <w:rPr>
          <w:szCs w:val="40"/>
          <w:u w:val="single"/>
        </w:rPr>
        <w:t>кий</w:t>
      </w:r>
      <w:proofErr w:type="spellEnd"/>
      <w:r w:rsidR="00A729AA">
        <w:rPr>
          <w:szCs w:val="40"/>
          <w:u w:val="single"/>
        </w:rPr>
        <w:t xml:space="preserve"> Ю.Н.</w:t>
      </w:r>
      <w:r>
        <w:rPr>
          <w:szCs w:val="40"/>
        </w:rPr>
        <w:t xml:space="preserve"> Спасибо, Алексей</w:t>
      </w:r>
      <w:r w:rsidR="00A729AA">
        <w:rPr>
          <w:szCs w:val="40"/>
        </w:rPr>
        <w:t xml:space="preserve"> Николаевич.</w:t>
      </w:r>
    </w:p>
    <w:p w:rsidR="00A729AA" w:rsidRDefault="00A729AA" w:rsidP="005E47DA">
      <w:pPr>
        <w:spacing w:line="360" w:lineRule="auto"/>
        <w:rPr>
          <w:szCs w:val="40"/>
        </w:rPr>
      </w:pPr>
      <w:r>
        <w:rPr>
          <w:szCs w:val="40"/>
        </w:rPr>
        <w:t>Добрый день, уважаемые участники "круглого стола", коллеги!</w:t>
      </w:r>
    </w:p>
    <w:p w:rsidR="00A729AA" w:rsidRDefault="00A729AA" w:rsidP="005E47DA">
      <w:pPr>
        <w:spacing w:line="360" w:lineRule="auto"/>
        <w:rPr>
          <w:szCs w:val="40"/>
        </w:rPr>
      </w:pPr>
      <w:r>
        <w:rPr>
          <w:szCs w:val="40"/>
        </w:rPr>
        <w:lastRenderedPageBreak/>
        <w:t>От имени временно исполняющего обязанности губернатора Красноярского края Александра Викторови</w:t>
      </w:r>
      <w:r w:rsidR="00CB48B7">
        <w:rPr>
          <w:szCs w:val="40"/>
        </w:rPr>
        <w:t xml:space="preserve">ча </w:t>
      </w:r>
      <w:proofErr w:type="spellStart"/>
      <w:r w:rsidR="00CB48B7">
        <w:rPr>
          <w:szCs w:val="40"/>
        </w:rPr>
        <w:t>У</w:t>
      </w:r>
      <w:r w:rsidR="00023B63">
        <w:rPr>
          <w:szCs w:val="40"/>
        </w:rPr>
        <w:t>с</w:t>
      </w:r>
      <w:r>
        <w:rPr>
          <w:szCs w:val="40"/>
        </w:rPr>
        <w:t>са</w:t>
      </w:r>
      <w:proofErr w:type="spellEnd"/>
      <w:r>
        <w:rPr>
          <w:szCs w:val="40"/>
        </w:rPr>
        <w:t>, по поручению коллег по правительству Красноярского края, прежде всего, хочу поприветствовать всех на красноярской, таймырской земле.</w:t>
      </w:r>
    </w:p>
    <w:p w:rsidR="00A729AA" w:rsidRDefault="00A729AA" w:rsidP="005E47DA">
      <w:pPr>
        <w:spacing w:line="360" w:lineRule="auto"/>
        <w:rPr>
          <w:szCs w:val="40"/>
        </w:rPr>
      </w:pPr>
      <w:r>
        <w:rPr>
          <w:szCs w:val="40"/>
        </w:rPr>
        <w:t>В начале выступления... Ну, прежде всего, считают, необходимым сказать спасибо инициаторам этой поездки – сегодняшнего "круглого стола", и вам, Алексей Николаевич, как председателю Комитета по федеративному устройству и вопросам местного самоуправления, и Комитету по региональной политике и проблемам Севера и Дальнего Востока, Владимир Александрович, вам. Кстати, Харитонов был в апреле месяце у нас на Красноярском экономическ</w:t>
      </w:r>
      <w:r w:rsidR="00256E80">
        <w:rPr>
          <w:szCs w:val="40"/>
        </w:rPr>
        <w:t>ом форуме и принимал участие в мероприятии</w:t>
      </w:r>
      <w:r>
        <w:rPr>
          <w:szCs w:val="40"/>
        </w:rPr>
        <w:t xml:space="preserve"> северного форума, который мы в рамках экономического форума тоже проводили.</w:t>
      </w:r>
    </w:p>
    <w:p w:rsidR="00A729AA" w:rsidRDefault="00A729AA" w:rsidP="005E47DA">
      <w:pPr>
        <w:spacing w:line="360" w:lineRule="auto"/>
        <w:rPr>
          <w:szCs w:val="40"/>
        </w:rPr>
      </w:pPr>
      <w:r>
        <w:rPr>
          <w:szCs w:val="40"/>
        </w:rPr>
        <w:t>Сегодняшний "круглый стол" – это возможность северным регионам ещё раз высказать свои позиции, проблемы и вместе обсудить пути их решения. И вот тема "круглого стола", без сомнения, она очень важная для нашего северного, арктического Красноярского края. Поэтому в обсуждении у нас участники "круглого стола" достаточно мощное представительство Красноярского края – это правительство края, Законодательного Собрания, главы всех трёх арктических наших муниципальных образований, и Норильского и Таймырского, Ненецкого, Туруханского районов принимают участие. Принимает участие и руководитель компании "</w:t>
      </w:r>
      <w:proofErr w:type="spellStart"/>
      <w:r w:rsidR="00256E80">
        <w:rPr>
          <w:szCs w:val="40"/>
        </w:rPr>
        <w:t>Недропользователь</w:t>
      </w:r>
      <w:proofErr w:type="spellEnd"/>
      <w:r w:rsidR="00256E80">
        <w:rPr>
          <w:szCs w:val="40"/>
        </w:rPr>
        <w:t>"</w:t>
      </w:r>
      <w:r>
        <w:rPr>
          <w:szCs w:val="40"/>
        </w:rPr>
        <w:t>...</w:t>
      </w:r>
    </w:p>
    <w:p w:rsidR="00A729AA" w:rsidRDefault="00A729AA" w:rsidP="005E47DA">
      <w:pPr>
        <w:spacing w:line="360" w:lineRule="auto"/>
        <w:rPr>
          <w:szCs w:val="40"/>
        </w:rPr>
      </w:pPr>
      <w:r>
        <w:rPr>
          <w:szCs w:val="40"/>
        </w:rPr>
        <w:t>Красноярский край – один из крупнейших регионов страны, второй после Якутии, обладает большой частью арктической зоны, богатыми природными ресурсами и солидным опытом освоения Севера.</w:t>
      </w:r>
    </w:p>
    <w:p w:rsidR="00A729AA" w:rsidRDefault="00A729AA" w:rsidP="005E47DA">
      <w:pPr>
        <w:spacing w:line="360" w:lineRule="auto"/>
        <w:rPr>
          <w:szCs w:val="40"/>
        </w:rPr>
      </w:pPr>
      <w:r>
        <w:rPr>
          <w:szCs w:val="40"/>
        </w:rPr>
        <w:t xml:space="preserve">Коллеги, хочу напомнить, что 89 процентов территории Красноярского края – это районы Крайнего Севера и приравненной к ним местности, </w:t>
      </w:r>
      <w:r>
        <w:rPr>
          <w:szCs w:val="40"/>
        </w:rPr>
        <w:lastRenderedPageBreak/>
        <w:t>население которых составляет около 500 тысяч человек. И три крупнейших района края уже мною названы, составляют 46 процентов территории края и в них проживает 229 тысяч человек.</w:t>
      </w:r>
    </w:p>
    <w:p w:rsidR="00A729AA" w:rsidRDefault="00A729AA" w:rsidP="005E47DA">
      <w:pPr>
        <w:spacing w:line="360" w:lineRule="auto"/>
        <w:rPr>
          <w:szCs w:val="40"/>
        </w:rPr>
      </w:pPr>
      <w:r>
        <w:rPr>
          <w:szCs w:val="40"/>
        </w:rPr>
        <w:t xml:space="preserve">Красноярская Арктика – основной центр экономического развития края и здесь сформирована мощная производственная база. Сегодня здесь работают такие промышленные компании, как Заполярный филиал ДНК "Норильский никель", "Роснефть </w:t>
      </w:r>
      <w:proofErr w:type="spellStart"/>
      <w:r>
        <w:rPr>
          <w:szCs w:val="40"/>
        </w:rPr>
        <w:t>Ванкор</w:t>
      </w:r>
      <w:proofErr w:type="spellEnd"/>
      <w:r>
        <w:rPr>
          <w:szCs w:val="40"/>
        </w:rPr>
        <w:t xml:space="preserve">" и "Роснефть </w:t>
      </w:r>
      <w:r w:rsidR="00FD5A84">
        <w:rPr>
          <w:szCs w:val="40"/>
        </w:rPr>
        <w:t>…"</w:t>
      </w:r>
      <w:r>
        <w:rPr>
          <w:szCs w:val="40"/>
        </w:rPr>
        <w:t xml:space="preserve"> – это дочерние предприятия нефтяной компании "Роснефть" в Туруханском районе на Таймыре. Компания "</w:t>
      </w:r>
      <w:proofErr w:type="spellStart"/>
      <w:r>
        <w:rPr>
          <w:szCs w:val="40"/>
        </w:rPr>
        <w:t>Росуголь</w:t>
      </w:r>
      <w:proofErr w:type="spellEnd"/>
      <w:r>
        <w:rPr>
          <w:szCs w:val="40"/>
        </w:rPr>
        <w:t>" – это дочернее предприятие арктической компании на Диксоне, ЛУКОЙЛ – Западная Сибирь и на Таймыре.</w:t>
      </w:r>
    </w:p>
    <w:p w:rsidR="00A729AA" w:rsidRDefault="00EA6B38" w:rsidP="005E47DA">
      <w:pPr>
        <w:spacing w:line="360" w:lineRule="auto"/>
        <w:rPr>
          <w:szCs w:val="40"/>
        </w:rPr>
      </w:pPr>
      <w:r>
        <w:rPr>
          <w:szCs w:val="40"/>
        </w:rPr>
        <w:t>Я</w:t>
      </w:r>
      <w:r w:rsidR="00A729AA">
        <w:rPr>
          <w:szCs w:val="40"/>
        </w:rPr>
        <w:t xml:space="preserve"> достаточно кратко, буквально, о нескольких предприятиях и показателях считаю нужным и важным для </w:t>
      </w:r>
      <w:proofErr w:type="gramStart"/>
      <w:r w:rsidR="00A729AA">
        <w:rPr>
          <w:szCs w:val="40"/>
        </w:rPr>
        <w:t>Красноярского</w:t>
      </w:r>
      <w:proofErr w:type="gramEnd"/>
      <w:r w:rsidR="00A729AA">
        <w:rPr>
          <w:szCs w:val="40"/>
        </w:rPr>
        <w:t xml:space="preserve"> края подчеркнуть и назвать.</w:t>
      </w:r>
    </w:p>
    <w:p w:rsidR="00A729AA" w:rsidRDefault="00A729AA" w:rsidP="005E47DA">
      <w:pPr>
        <w:spacing w:line="360" w:lineRule="auto"/>
        <w:rPr>
          <w:szCs w:val="40"/>
        </w:rPr>
      </w:pPr>
      <w:r>
        <w:rPr>
          <w:szCs w:val="40"/>
        </w:rPr>
        <w:t xml:space="preserve">В 2017 году за полярным филиалом "Норильского никеля" ... цветных металлов. После завершения модернизации в 2015-2017 годах ... обогатительная фабрика </w:t>
      </w:r>
      <w:proofErr w:type="spellStart"/>
      <w:r>
        <w:rPr>
          <w:szCs w:val="40"/>
        </w:rPr>
        <w:t>Надеждинского</w:t>
      </w:r>
      <w:proofErr w:type="spellEnd"/>
      <w:r>
        <w:rPr>
          <w:szCs w:val="40"/>
        </w:rPr>
        <w:t xml:space="preserve"> металлургического завода. Компания производит более 90 процентов российского объёма никеля, более 40 процентов объ</w:t>
      </w:r>
      <w:r w:rsidR="00023B63">
        <w:rPr>
          <w:szCs w:val="40"/>
        </w:rPr>
        <w:t xml:space="preserve">ёмов меди, и 98 процентов </w:t>
      </w:r>
      <w:proofErr w:type="gramStart"/>
      <w:r w:rsidR="00023B63">
        <w:rPr>
          <w:szCs w:val="40"/>
        </w:rPr>
        <w:t>метал</w:t>
      </w:r>
      <w:r>
        <w:rPr>
          <w:szCs w:val="40"/>
        </w:rPr>
        <w:t>о-платиновой</w:t>
      </w:r>
      <w:proofErr w:type="gramEnd"/>
      <w:r>
        <w:rPr>
          <w:szCs w:val="40"/>
        </w:rPr>
        <w:t xml:space="preserve"> группы.</w:t>
      </w:r>
    </w:p>
    <w:p w:rsidR="00A729AA" w:rsidRDefault="00A729AA" w:rsidP="005E47DA">
      <w:pPr>
        <w:spacing w:line="360" w:lineRule="auto"/>
        <w:rPr>
          <w:szCs w:val="40"/>
        </w:rPr>
      </w:pPr>
      <w:r>
        <w:rPr>
          <w:szCs w:val="40"/>
        </w:rPr>
        <w:t xml:space="preserve">Сегодня "Норильский никель" обеспечивает свыше половины грузооборота Северного морского пути, о чём я скажу несколько позднее. Предприятие "Роснефть </w:t>
      </w:r>
      <w:proofErr w:type="spellStart"/>
      <w:r>
        <w:rPr>
          <w:szCs w:val="40"/>
        </w:rPr>
        <w:t>Ванкор</w:t>
      </w:r>
      <w:proofErr w:type="spellEnd"/>
      <w:r>
        <w:rPr>
          <w:szCs w:val="40"/>
        </w:rPr>
        <w:t xml:space="preserve">" добывает ежегодно более 22 миллионов тонн нефти на месторождениях </w:t>
      </w:r>
      <w:proofErr w:type="spellStart"/>
      <w:r>
        <w:rPr>
          <w:szCs w:val="40"/>
        </w:rPr>
        <w:t>ванкорского</w:t>
      </w:r>
      <w:proofErr w:type="spellEnd"/>
      <w:r>
        <w:rPr>
          <w:szCs w:val="40"/>
        </w:rPr>
        <w:t xml:space="preserve"> кластера, </w:t>
      </w:r>
      <w:proofErr w:type="spellStart"/>
      <w:r>
        <w:rPr>
          <w:szCs w:val="40"/>
        </w:rPr>
        <w:t>ванкорского</w:t>
      </w:r>
      <w:proofErr w:type="spellEnd"/>
      <w:r>
        <w:rPr>
          <w:szCs w:val="40"/>
        </w:rPr>
        <w:t xml:space="preserve">, ..., </w:t>
      </w:r>
      <w:proofErr w:type="spellStart"/>
      <w:r>
        <w:rPr>
          <w:szCs w:val="40"/>
        </w:rPr>
        <w:t>тагульского</w:t>
      </w:r>
      <w:proofErr w:type="spellEnd"/>
      <w:r>
        <w:rPr>
          <w:szCs w:val="40"/>
        </w:rPr>
        <w:t>,</w:t>
      </w:r>
      <w:proofErr w:type="gramStart"/>
      <w:r>
        <w:rPr>
          <w:szCs w:val="40"/>
        </w:rPr>
        <w:t xml:space="preserve"> .</w:t>
      </w:r>
      <w:proofErr w:type="gramEnd"/>
      <w:r>
        <w:rPr>
          <w:szCs w:val="40"/>
        </w:rPr>
        <w:t xml:space="preserve">.. </w:t>
      </w:r>
      <w:r w:rsidR="00023B63">
        <w:rPr>
          <w:szCs w:val="40"/>
        </w:rPr>
        <w:t xml:space="preserve">. </w:t>
      </w:r>
      <w:r>
        <w:rPr>
          <w:szCs w:val="40"/>
        </w:rPr>
        <w:t>В 2017 году добыта 23,5 миллиона тонн.</w:t>
      </w:r>
    </w:p>
    <w:p w:rsidR="00A729AA" w:rsidRDefault="00A729AA" w:rsidP="005E47DA">
      <w:pPr>
        <w:spacing w:line="360" w:lineRule="auto"/>
        <w:rPr>
          <w:szCs w:val="40"/>
        </w:rPr>
      </w:pPr>
      <w:r>
        <w:rPr>
          <w:szCs w:val="40"/>
        </w:rPr>
        <w:t>Компания ЛУКОЙЛ, Западная Сибирь, ведёт исследование восточно-таймырского участка. На сегодняшний день идёт обработка полученных материалов и принимается решение по этапам реализации данного проекта.</w:t>
      </w:r>
    </w:p>
    <w:p w:rsidR="00A729AA" w:rsidRDefault="00A729AA" w:rsidP="005E47DA">
      <w:pPr>
        <w:spacing w:line="360" w:lineRule="auto"/>
        <w:rPr>
          <w:szCs w:val="40"/>
        </w:rPr>
      </w:pPr>
      <w:r>
        <w:rPr>
          <w:szCs w:val="40"/>
        </w:rPr>
        <w:t xml:space="preserve">Компания "Роснефть" шельфа Арктика выполняет работы </w:t>
      </w:r>
      <w:proofErr w:type="gramStart"/>
      <w:r>
        <w:rPr>
          <w:szCs w:val="40"/>
        </w:rPr>
        <w:t>на</w:t>
      </w:r>
      <w:proofErr w:type="gramEnd"/>
      <w:r>
        <w:rPr>
          <w:szCs w:val="40"/>
        </w:rPr>
        <w:t xml:space="preserve"> ... </w:t>
      </w:r>
      <w:proofErr w:type="spellStart"/>
      <w:r>
        <w:rPr>
          <w:szCs w:val="40"/>
        </w:rPr>
        <w:t>Хатангский</w:t>
      </w:r>
      <w:proofErr w:type="spellEnd"/>
      <w:r>
        <w:rPr>
          <w:szCs w:val="40"/>
        </w:rPr>
        <w:t xml:space="preserve"> в Таймырском ... районе. По результатам бурения на полуострове </w:t>
      </w:r>
      <w:r>
        <w:rPr>
          <w:szCs w:val="40"/>
        </w:rPr>
        <w:lastRenderedPageBreak/>
        <w:t xml:space="preserve">... на шельфе </w:t>
      </w:r>
      <w:proofErr w:type="spellStart"/>
      <w:r>
        <w:rPr>
          <w:szCs w:val="40"/>
        </w:rPr>
        <w:t>Хатангского</w:t>
      </w:r>
      <w:proofErr w:type="spellEnd"/>
      <w:r>
        <w:rPr>
          <w:szCs w:val="40"/>
        </w:rPr>
        <w:t xml:space="preserve"> залива моря Лаптевых были поставлены ... запаса нефти.</w:t>
      </w:r>
    </w:p>
    <w:p w:rsidR="00A729AA" w:rsidRDefault="00A729AA" w:rsidP="005E47DA">
      <w:pPr>
        <w:spacing w:line="360" w:lineRule="auto"/>
        <w:rPr>
          <w:szCs w:val="40"/>
        </w:rPr>
      </w:pPr>
      <w:r>
        <w:rPr>
          <w:szCs w:val="40"/>
        </w:rPr>
        <w:t>На прошло</w:t>
      </w:r>
      <w:r w:rsidR="00EA6B38">
        <w:rPr>
          <w:szCs w:val="40"/>
        </w:rPr>
        <w:t>й</w:t>
      </w:r>
      <w:r>
        <w:rPr>
          <w:szCs w:val="40"/>
        </w:rPr>
        <w:t xml:space="preserve"> неделе Красноярск</w:t>
      </w:r>
      <w:r w:rsidR="00EA6B38">
        <w:rPr>
          <w:szCs w:val="40"/>
        </w:rPr>
        <w:t>ая</w:t>
      </w:r>
      <w:r>
        <w:rPr>
          <w:szCs w:val="40"/>
        </w:rPr>
        <w:t xml:space="preserve"> нефтяная компания "Роснефть" проводила ... акционеров. Главной темы компании была ... в ходе рабочей встречи ... </w:t>
      </w:r>
      <w:proofErr w:type="gramStart"/>
      <w:r>
        <w:rPr>
          <w:szCs w:val="40"/>
        </w:rPr>
        <w:t>исполняющий</w:t>
      </w:r>
      <w:proofErr w:type="gramEnd"/>
      <w:r>
        <w:rPr>
          <w:szCs w:val="40"/>
        </w:rPr>
        <w:t xml:space="preserve"> обязанности губернатора края Александром </w:t>
      </w:r>
      <w:proofErr w:type="spellStart"/>
      <w:r>
        <w:rPr>
          <w:szCs w:val="40"/>
        </w:rPr>
        <w:t>Уссом</w:t>
      </w:r>
      <w:proofErr w:type="spellEnd"/>
      <w:r>
        <w:rPr>
          <w:szCs w:val="40"/>
        </w:rPr>
        <w:t>. Он подтвердил производственные планы компании на территории Красноярского края.</w:t>
      </w:r>
    </w:p>
    <w:p w:rsidR="00A729AA" w:rsidRDefault="00A729AA" w:rsidP="005E47DA">
      <w:pPr>
        <w:spacing w:line="360" w:lineRule="auto"/>
        <w:rPr>
          <w:szCs w:val="40"/>
        </w:rPr>
      </w:pPr>
      <w:r>
        <w:rPr>
          <w:szCs w:val="40"/>
        </w:rPr>
        <w:t>С 2015 года компания "</w:t>
      </w:r>
      <w:proofErr w:type="spellStart"/>
      <w:r>
        <w:rPr>
          <w:szCs w:val="40"/>
        </w:rPr>
        <w:t>Востокуголь</w:t>
      </w:r>
      <w:proofErr w:type="spellEnd"/>
      <w:r>
        <w:rPr>
          <w:szCs w:val="40"/>
        </w:rPr>
        <w:t>" и её дочернее предприятие Арктическая горная компания "Диксон" реализует проект по освоению одного из самых крупных месторождений антрацита. Ими начато освоение Западного Таймырского ... района, расположенного в крайней северо-западной части полуострова Таймыр в районе городского поселения Диксон.</w:t>
      </w:r>
    </w:p>
    <w:p w:rsidR="00A729AA" w:rsidRDefault="00023B63" w:rsidP="005E47DA">
      <w:pPr>
        <w:spacing w:line="360" w:lineRule="auto"/>
        <w:rPr>
          <w:szCs w:val="40"/>
        </w:rPr>
      </w:pPr>
      <w:r>
        <w:rPr>
          <w:szCs w:val="40"/>
        </w:rPr>
        <w:t>Сегодня идут разведочные, поисковые работы с целью выявления новых месторождений на Таймыре. Уже получена первая эксплуатационная лицензия на ... месторождении. Добыча угля планируется в третьем квартале</w:t>
      </w:r>
      <w:r w:rsidR="00A729AA">
        <w:rPr>
          <w:szCs w:val="40"/>
        </w:rPr>
        <w:t xml:space="preserve"> 2018 года. Уголь, добытый в Таймырском угольном бассейне, будет транспортироваться в Европу по Северному морскому пути, что предполагает развитие морского порта Диксон,  строительство угольных причалов порта ... и всей сопутствующей инфраструктуры. </w:t>
      </w:r>
    </w:p>
    <w:p w:rsidR="00A729AA" w:rsidRDefault="00A729AA" w:rsidP="005E47DA">
      <w:pPr>
        <w:spacing w:line="360" w:lineRule="auto"/>
        <w:rPr>
          <w:szCs w:val="40"/>
        </w:rPr>
      </w:pPr>
      <w:r>
        <w:rPr>
          <w:szCs w:val="40"/>
        </w:rPr>
        <w:t xml:space="preserve">На Таймыр заходит иной недропользователь – акционерное общество "Северная звезда". ... планируется с 2019 года начать освоение... месторождения, включая создание угольного среза мощностью 10 миллионов тонн в год, а также строительство морского порта ... обогатительной фабрики. Также перспективным для освоения является обширная территория горного Таймыра на ... сельского поселения Хатанга. Суммарный ресурс и потенциал региона по ... оценке и ... составляет более чем 2 тысяч тонн золота. Перспективное для освоения крупнейшее месторождений ... алмазов ... и месторождение редкоземельных металлов, так называемый Бурильский </w:t>
      </w:r>
      <w:r>
        <w:rPr>
          <w:szCs w:val="40"/>
        </w:rPr>
        <w:lastRenderedPageBreak/>
        <w:t>массив. Третье и уже действующее производство составляет мощнейшую базу развития. Я думаю, сегодня у нас в ряде выступлений предусмотрено выступление компаний недропользователей и, соответственно, на своих планах, я думаю, что докладчики остановятся. О перспективах комплекса социально-экономического развития территорий расскажут присутствующие здесь главы.</w:t>
      </w:r>
    </w:p>
    <w:p w:rsidR="00A729AA" w:rsidRDefault="00A729AA" w:rsidP="005E47DA">
      <w:pPr>
        <w:spacing w:line="360" w:lineRule="auto"/>
        <w:rPr>
          <w:szCs w:val="40"/>
        </w:rPr>
      </w:pPr>
      <w:r>
        <w:rPr>
          <w:szCs w:val="40"/>
        </w:rPr>
        <w:t xml:space="preserve">Коллеги, вопрос дальнейшего развития северных территорий и Арктики напрямую связан с возможностями транспортной системы территорий. Не буду останавливаться </w:t>
      </w:r>
      <w:proofErr w:type="gramStart"/>
      <w:r>
        <w:rPr>
          <w:szCs w:val="40"/>
        </w:rPr>
        <w:t>и</w:t>
      </w:r>
      <w:proofErr w:type="gramEnd"/>
      <w:r>
        <w:rPr>
          <w:szCs w:val="40"/>
        </w:rPr>
        <w:t xml:space="preserve"> тем более что у нас предусмотрено отдельное в</w:t>
      </w:r>
      <w:r w:rsidR="00023B63">
        <w:rPr>
          <w:szCs w:val="40"/>
        </w:rPr>
        <w:t>ыступление первого заместителя м</w:t>
      </w:r>
      <w:r>
        <w:rPr>
          <w:szCs w:val="40"/>
        </w:rPr>
        <w:t>инистр</w:t>
      </w:r>
      <w:r w:rsidR="001C6B9B">
        <w:rPr>
          <w:szCs w:val="40"/>
        </w:rPr>
        <w:t>а транспорта Красноярского края</w:t>
      </w:r>
      <w:r>
        <w:rPr>
          <w:szCs w:val="40"/>
        </w:rPr>
        <w:t xml:space="preserve"> ... Владимировича Васильева. Сеть автомобильных дорог, она не связана с центральным</w:t>
      </w:r>
      <w:r w:rsidR="001C6B9B">
        <w:rPr>
          <w:szCs w:val="40"/>
        </w:rPr>
        <w:t>и районами</w:t>
      </w:r>
      <w:r>
        <w:rPr>
          <w:szCs w:val="40"/>
        </w:rPr>
        <w:t xml:space="preserve"> края, ... всего 552 километра. 2</w:t>
      </w:r>
      <w:r w:rsidR="001C6B9B">
        <w:rPr>
          <w:szCs w:val="40"/>
        </w:rPr>
        <w:t xml:space="preserve"> </w:t>
      </w:r>
      <w:r>
        <w:rPr>
          <w:szCs w:val="40"/>
        </w:rPr>
        <w:t>626 километров ... транспорт, который вы вчера, в течение вчерашнего дня могли видеть, также изоли</w:t>
      </w:r>
      <w:r w:rsidR="001C6B9B">
        <w:rPr>
          <w:szCs w:val="40"/>
        </w:rPr>
        <w:t>рована и не связана</w:t>
      </w:r>
      <w:r>
        <w:rPr>
          <w:szCs w:val="40"/>
        </w:rPr>
        <w:t xml:space="preserve"> с сетью российских железных дорог протяженностью 114 километров. Обеспечивает связь Красноярска ... с материком, ну, термин, который мы всегда употребляем, находясь в Норильске в том числе и проживая здесь, три крупных морских порта: Хатанга, Дудинка, Диксон. И среднегодовой оборот ... порядка тысячи. Не буду останавливаться на характеристиках всех портов, они у меня есть, ... еще докладчик первый заместитель министра транспорта об этом скажет.</w:t>
      </w:r>
      <w:r w:rsidR="001C6B9B">
        <w:rPr>
          <w:szCs w:val="40"/>
        </w:rPr>
        <w:t xml:space="preserve"> </w:t>
      </w:r>
    </w:p>
    <w:p w:rsidR="00A729AA" w:rsidRDefault="00A729AA" w:rsidP="005E47DA">
      <w:pPr>
        <w:spacing w:line="360" w:lineRule="auto"/>
        <w:rPr>
          <w:szCs w:val="40"/>
        </w:rPr>
      </w:pPr>
      <w:r>
        <w:rPr>
          <w:szCs w:val="40"/>
        </w:rPr>
        <w:t>В Арктической зоне расположено 7 аэропортов: Норильск, Хатанга, Диксон, Игарка</w:t>
      </w:r>
      <w:proofErr w:type="gramStart"/>
      <w:r>
        <w:rPr>
          <w:szCs w:val="40"/>
        </w:rPr>
        <w:t xml:space="preserve">, ..., </w:t>
      </w:r>
      <w:proofErr w:type="gramEnd"/>
      <w:r>
        <w:rPr>
          <w:szCs w:val="40"/>
        </w:rPr>
        <w:t>Светлогорск. За год через них перевозится чуть менее миллиона пассажиров и более 20 тысяч тонн грузов. В настоящее время завершается реконструкция и модернизация взлетно-посадочной полосы аэропорта Норильска ... Рассматривается вопрос уже, о неких этапах если говорить, о присвоении аэропорту Норильска статуса международного и создание авиационного ... с организацией ... в Арктике.</w:t>
      </w:r>
    </w:p>
    <w:p w:rsidR="00A729AA" w:rsidRDefault="00A729AA" w:rsidP="005E47DA">
      <w:pPr>
        <w:spacing w:line="360" w:lineRule="auto"/>
        <w:rPr>
          <w:szCs w:val="40"/>
        </w:rPr>
      </w:pPr>
      <w:r>
        <w:rPr>
          <w:szCs w:val="40"/>
        </w:rPr>
        <w:lastRenderedPageBreak/>
        <w:t>Необходима реконструкция аэропорта Диксон. Считаем, что он необходим, прежде всего, для обеспечения безопасности работ на трассе Севморпути для проведения  ледовой разведки и ... спасательных работ.</w:t>
      </w:r>
    </w:p>
    <w:p w:rsidR="00A729AA" w:rsidRDefault="00A729AA" w:rsidP="005E47DA">
      <w:pPr>
        <w:spacing w:line="360" w:lineRule="auto"/>
        <w:rPr>
          <w:szCs w:val="40"/>
        </w:rPr>
      </w:pPr>
      <w:r>
        <w:rPr>
          <w:szCs w:val="40"/>
        </w:rPr>
        <w:t>Аэропорт Хатанга имеет взлетно-посадочную полосу, способную принимать воздушные суда большой вместимости. С учетом того, что там ... большая взлетно-посадочная полоса, кстати, в том числе самолеты, которые совершают и могут совершать трансконтинентальные перелеты. И расположение аэропорта делает его стратегически важным объектом, как для магистральных перевозок, так и для авиационного обеспечения всего Северного морского пути.</w:t>
      </w:r>
    </w:p>
    <w:p w:rsidR="00A729AA" w:rsidRDefault="00A729AA" w:rsidP="005E47DA">
      <w:pPr>
        <w:spacing w:line="360" w:lineRule="auto"/>
        <w:rPr>
          <w:szCs w:val="40"/>
        </w:rPr>
      </w:pPr>
      <w:r>
        <w:rPr>
          <w:szCs w:val="40"/>
        </w:rPr>
        <w:t>Поэтому не раз об этом и сам говорил, выступая на различных форумах, что поселок Диксон и село Хатанга – важнейшие опорные точки не только Северного морского пути, ... важнейший, но и ... за российских ... в геополитическом смысле. И приведение в порядок инфраструктуры арктических  морских портов и аэропортов – непременное условие эффективного использования Севморпути.</w:t>
      </w:r>
    </w:p>
    <w:p w:rsidR="00B35990" w:rsidRDefault="00A729AA" w:rsidP="005E47DA">
      <w:pPr>
        <w:spacing w:line="360" w:lineRule="auto"/>
        <w:rPr>
          <w:szCs w:val="40"/>
        </w:rPr>
      </w:pPr>
      <w:r>
        <w:rPr>
          <w:szCs w:val="40"/>
        </w:rPr>
        <w:t xml:space="preserve">Вот о других сухопутных территорий Арктической зоны российской Арктики. Красноярский край, красноярскую Арктику отличает целый ряд уникальных экономических и географических ..., в первую очередь, транспортных, географических особенностей. Вот уникальность красноярской Арктики – это естественный глубоководный путь у низовья Енисея, доступный для морских судов. Морские суда грузоподъемностью до 15 тысяч тонн поднимаются вверх по Енисею до Дудинки, 423 километра от ..., грузоподъемностью до 10 тысяч тон – до Игарки, 685 километров от устья. Вот Енисей – единственная арктическая река, имеющая на большом растяжении </w:t>
      </w:r>
      <w:r w:rsidR="00B35990">
        <w:rPr>
          <w:szCs w:val="40"/>
        </w:rPr>
        <w:t xml:space="preserve">благоприятные условия для экономического морского судоходства. </w:t>
      </w:r>
    </w:p>
    <w:p w:rsidR="000E75EB" w:rsidRDefault="00A729AA" w:rsidP="005E47DA">
      <w:pPr>
        <w:spacing w:line="360" w:lineRule="auto"/>
        <w:rPr>
          <w:szCs w:val="40"/>
        </w:rPr>
      </w:pPr>
      <w:r>
        <w:rPr>
          <w:szCs w:val="40"/>
        </w:rPr>
        <w:lastRenderedPageBreak/>
        <w:t xml:space="preserve">Вот Северный морской путь уже стал каналом транспортировки </w:t>
      </w:r>
      <w:r w:rsidR="000E75EB">
        <w:rPr>
          <w:szCs w:val="40"/>
        </w:rPr>
        <w:t>добытых на</w:t>
      </w:r>
      <w:r>
        <w:rPr>
          <w:szCs w:val="40"/>
        </w:rPr>
        <w:t xml:space="preserve"> месторождениях </w:t>
      </w:r>
      <w:r w:rsidR="000E75EB">
        <w:rPr>
          <w:szCs w:val="40"/>
        </w:rPr>
        <w:t xml:space="preserve">арктических </w:t>
      </w:r>
      <w:r>
        <w:rPr>
          <w:szCs w:val="40"/>
        </w:rPr>
        <w:t xml:space="preserve">… ресурсов. </w:t>
      </w:r>
    </w:p>
    <w:p w:rsidR="00A729AA" w:rsidRDefault="00A729AA" w:rsidP="005E47DA">
      <w:pPr>
        <w:spacing w:line="360" w:lineRule="auto"/>
        <w:rPr>
          <w:szCs w:val="40"/>
        </w:rPr>
      </w:pPr>
      <w:r>
        <w:rPr>
          <w:szCs w:val="40"/>
        </w:rPr>
        <w:t xml:space="preserve">Я вот очень коротко сказал о том, что какие объемы везет </w:t>
      </w:r>
      <w:r w:rsidR="000E75EB">
        <w:rPr>
          <w:szCs w:val="40"/>
        </w:rPr>
        <w:t>"</w:t>
      </w:r>
      <w:r>
        <w:rPr>
          <w:szCs w:val="40"/>
        </w:rPr>
        <w:t>Норильский никель</w:t>
      </w:r>
      <w:r w:rsidR="000E75EB">
        <w:rPr>
          <w:szCs w:val="40"/>
        </w:rPr>
        <w:t>"</w:t>
      </w:r>
      <w:r>
        <w:rPr>
          <w:szCs w:val="40"/>
        </w:rPr>
        <w:t xml:space="preserve"> по Северному пути, так вот объемы грузов превышают 4 миллиона тонн, включая грузы, в том числе и северного …</w:t>
      </w:r>
      <w:proofErr w:type="gramStart"/>
      <w:r>
        <w:rPr>
          <w:szCs w:val="40"/>
        </w:rPr>
        <w:t xml:space="preserve"> </w:t>
      </w:r>
      <w:r w:rsidR="000E75EB">
        <w:rPr>
          <w:szCs w:val="40"/>
        </w:rPr>
        <w:t>.</w:t>
      </w:r>
      <w:proofErr w:type="gramEnd"/>
      <w:r w:rsidR="000E75EB">
        <w:rPr>
          <w:szCs w:val="40"/>
        </w:rPr>
        <w:t xml:space="preserve"> </w:t>
      </w:r>
      <w:r>
        <w:rPr>
          <w:szCs w:val="40"/>
        </w:rPr>
        <w:t xml:space="preserve">В перспективе этот грузооборот может увеличиться еще на 2 миллиона тонн благодаря претворению в жизнь так называемого Северного проекта, программы по утилизации серы. Поэтому для Красноярского края важно сохранить возможность транспортировки продукции Северным морским путем, в том числе с учетом освоения нефтегазовых ресурсов Северного края, перспектив разработки континентального арктического шельфа. </w:t>
      </w:r>
    </w:p>
    <w:p w:rsidR="00A729AA" w:rsidRDefault="00A729AA" w:rsidP="005E47DA">
      <w:pPr>
        <w:spacing w:line="360" w:lineRule="auto"/>
        <w:rPr>
          <w:szCs w:val="40"/>
        </w:rPr>
      </w:pPr>
      <w:r>
        <w:rPr>
          <w:szCs w:val="40"/>
        </w:rPr>
        <w:t>Красноярский край заинтересован в интенсификации судоходства по Северному пути, в бесперебойности и ускорения сроков доставки. Вместе с тем, сегодня докладчики об этом уже сказали, комплексное развитие Северного пути является сложной межотраслевой, межрегиональной и многодисциплинарной задачей. В целом для морских портов являются актуальными задачами необходимость обследования, реконструкции, капитального ремонта причальных сооружений, поддержание их в надлежащем техническом состоянии, строительство новых причалов, восстановление подъездных путей, парка грузоподъемных устройств, система энергоснабжения, углубление фарватеров для полной загрузки судов и так далее.  Приведение в порядок инфраструктуры арктических морских портов и аэропортов непременное условие эффективного использования системы…</w:t>
      </w:r>
    </w:p>
    <w:p w:rsidR="00A729AA" w:rsidRDefault="00A729AA" w:rsidP="005E47DA">
      <w:pPr>
        <w:spacing w:line="360" w:lineRule="auto"/>
        <w:rPr>
          <w:szCs w:val="40"/>
        </w:rPr>
      </w:pPr>
      <w:r>
        <w:rPr>
          <w:szCs w:val="40"/>
        </w:rPr>
        <w:t xml:space="preserve">Предлагаю еще раз рассмотреть вопрос создания транспортной системы Енисей – Северный морской путь, когда мы уже говорим и о Дудинке, которая у нас, естественно, входит в тот перечень портов, о котором </w:t>
      </w:r>
      <w:proofErr w:type="gramStart"/>
      <w:r>
        <w:rPr>
          <w:szCs w:val="40"/>
        </w:rPr>
        <w:t>сегодня</w:t>
      </w:r>
      <w:proofErr w:type="gramEnd"/>
      <w:r>
        <w:rPr>
          <w:szCs w:val="40"/>
        </w:rPr>
        <w:t xml:space="preserve"> в том числе речь идет, но и </w:t>
      </w:r>
      <w:proofErr w:type="spellStart"/>
      <w:r>
        <w:rPr>
          <w:szCs w:val="40"/>
        </w:rPr>
        <w:t>Игарку</w:t>
      </w:r>
      <w:proofErr w:type="spellEnd"/>
      <w:r>
        <w:rPr>
          <w:szCs w:val="40"/>
        </w:rPr>
        <w:t xml:space="preserve">. </w:t>
      </w:r>
    </w:p>
    <w:p w:rsidR="00A729AA" w:rsidRDefault="00A729AA" w:rsidP="005E47DA">
      <w:pPr>
        <w:spacing w:line="360" w:lineRule="auto"/>
        <w:rPr>
          <w:szCs w:val="40"/>
        </w:rPr>
      </w:pPr>
      <w:r>
        <w:rPr>
          <w:szCs w:val="40"/>
        </w:rPr>
        <w:lastRenderedPageBreak/>
        <w:t xml:space="preserve">Коллеги, вот докладчики об этом сказали, что в августе 2017 года Правительством России принята государственная программа "Социально-экономическое развитие Арктической зоны Российской Федерации", разработанная федеральным Министерством экономического развития, с подпрограммой "Формирование водных зон: развитие, обеспечение и функционирование". Именно в подпрограмме, целью которой является развитие реальных секторов экономики Арктической зоны России, создание условий для повышения качества жизни, защищенности населения в Арктике, описан процесс создания каждой опорной зоны, их восемь, в том числе и </w:t>
      </w:r>
      <w:proofErr w:type="spellStart"/>
      <w:r>
        <w:rPr>
          <w:szCs w:val="40"/>
        </w:rPr>
        <w:t>Таймыро</w:t>
      </w:r>
      <w:proofErr w:type="spellEnd"/>
      <w:r>
        <w:rPr>
          <w:szCs w:val="40"/>
        </w:rPr>
        <w:t>-Туруханская.</w:t>
      </w:r>
    </w:p>
    <w:p w:rsidR="00A729AA" w:rsidRDefault="00A729AA" w:rsidP="005E47DA">
      <w:pPr>
        <w:spacing w:line="360" w:lineRule="auto"/>
        <w:rPr>
          <w:szCs w:val="40"/>
        </w:rPr>
      </w:pPr>
      <w:r>
        <w:rPr>
          <w:szCs w:val="40"/>
        </w:rPr>
        <w:t xml:space="preserve">Совершенно очевидна необходимость законодательного закрепления на федеральном уровне комплексной стадии экономического развития арктического … в регионе. Вот в ноябре прошлого года в регионы поступил на тот момент очередной проект федерального закона "О развитии Арктической зоны Российской Федерации". Получив законопроект, мы к федеральным проектам закона относимся очень внимательно, мы его обсуждали на уровне и правительства, вместе с депутатами Законодательного Собрания, руководителями наших муниципалитетов и ученых, и недропользователей. И к проекту закона было столько замечаний, что закон у нас стали называть "О неразвитии Арктической зоны Российской Федерации". Мы уже не видели в том варианте закона и конкретных опорных зон, возникали и сомнения в целесообразности предложенного механизма управления опорными зонами. Для этих целей предполагалось создать уполномоченный орган, а также по поддержке проекта в Арктике, участник опорной зоны обязан был осуществлять взнос не менее 20 процентов от стоимости создаваемой или конструируемой инфраструктуры. При этом </w:t>
      </w:r>
      <w:proofErr w:type="spellStart"/>
      <w:r>
        <w:rPr>
          <w:szCs w:val="40"/>
        </w:rPr>
        <w:t>отаккумулированные</w:t>
      </w:r>
      <w:proofErr w:type="spellEnd"/>
      <w:r>
        <w:rPr>
          <w:szCs w:val="40"/>
        </w:rPr>
        <w:t xml:space="preserve"> в фонде средства по решению уполномоченного органа могли быть направлены в другие опорные зоны в других субъектах </w:t>
      </w:r>
      <w:r>
        <w:rPr>
          <w:szCs w:val="40"/>
        </w:rPr>
        <w:lastRenderedPageBreak/>
        <w:t xml:space="preserve">Федерации. И, честно говоря, рады, что вот данная версия закона отозвана, </w:t>
      </w:r>
      <w:proofErr w:type="gramStart"/>
      <w:r>
        <w:rPr>
          <w:szCs w:val="40"/>
        </w:rPr>
        <w:t>но</w:t>
      </w:r>
      <w:proofErr w:type="gramEnd"/>
      <w:r>
        <w:rPr>
          <w:szCs w:val="40"/>
        </w:rPr>
        <w:t xml:space="preserve"> а новая, хотя услышал, где-то тут, может быть, буквально днями она внесена.</w:t>
      </w:r>
    </w:p>
    <w:p w:rsidR="00A729AA" w:rsidRDefault="00A729AA" w:rsidP="005E47DA">
      <w:pPr>
        <w:spacing w:line="360" w:lineRule="auto"/>
        <w:rPr>
          <w:szCs w:val="40"/>
        </w:rPr>
      </w:pPr>
      <w:r>
        <w:rPr>
          <w:szCs w:val="40"/>
        </w:rPr>
        <w:t>Вот убежден, мне кажется, сегодня об этом все скажут, что закон о развитии Арктической зоны необходим, он должен быть разработан с участием все-таки и регионов в том числе, и научного сообщества, естественно, муниципалитетов. И должен быть направлен на развитие Арктики, на комплексное развитие.</w:t>
      </w:r>
    </w:p>
    <w:p w:rsidR="00A729AA" w:rsidRPr="00574333" w:rsidRDefault="00A729AA" w:rsidP="005E47DA">
      <w:pPr>
        <w:spacing w:line="360" w:lineRule="auto"/>
        <w:rPr>
          <w:szCs w:val="40"/>
        </w:rPr>
      </w:pPr>
      <w:r>
        <w:rPr>
          <w:szCs w:val="40"/>
        </w:rPr>
        <w:t xml:space="preserve">Вот мы приняли решение, что для Красноярского края у нас является стратегическая задача работа по проекту развития Красноярской Арктики, и главная цель которой и диверсификация экономики Арктической зоны с развитием Северного морского пути и транспортной системы Енисей – Северный морской путь. Комплексное развитие наших арктических сил на территории Красноярского края, в том числе за счет реализации проектов государственно-частного, муниципально-частного партнерства и промышленного освоения территорий. Вот создание </w:t>
      </w:r>
      <w:proofErr w:type="spellStart"/>
      <w:r>
        <w:rPr>
          <w:szCs w:val="40"/>
        </w:rPr>
        <w:t>Таймыро</w:t>
      </w:r>
      <w:proofErr w:type="spellEnd"/>
      <w:r>
        <w:rPr>
          <w:szCs w:val="40"/>
        </w:rPr>
        <w:t xml:space="preserve">-Туруханской опорной зоны и прежде вот связано с развитием в том виде в Норильском промышленном районе, создание четырех новых добывающих центров </w:t>
      </w:r>
      <w:proofErr w:type="gramStart"/>
      <w:r>
        <w:rPr>
          <w:szCs w:val="40"/>
        </w:rPr>
        <w:t>Уст-Енисейского</w:t>
      </w:r>
      <w:proofErr w:type="gramEnd"/>
      <w:r>
        <w:rPr>
          <w:szCs w:val="40"/>
        </w:rPr>
        <w:t xml:space="preserve">, </w:t>
      </w:r>
      <w:proofErr w:type="spellStart"/>
      <w:r>
        <w:rPr>
          <w:szCs w:val="40"/>
        </w:rPr>
        <w:t>Хатангского</w:t>
      </w:r>
      <w:proofErr w:type="spellEnd"/>
      <w:r>
        <w:rPr>
          <w:szCs w:val="40"/>
        </w:rPr>
        <w:t xml:space="preserve">, в далекой перспективе, чуть более далекой – </w:t>
      </w:r>
      <w:proofErr w:type="spellStart"/>
      <w:r>
        <w:rPr>
          <w:szCs w:val="40"/>
        </w:rPr>
        <w:t>Аванского</w:t>
      </w:r>
      <w:proofErr w:type="spellEnd"/>
      <w:r>
        <w:rPr>
          <w:szCs w:val="40"/>
        </w:rPr>
        <w:t xml:space="preserve"> центра </w:t>
      </w:r>
      <w:proofErr w:type="spellStart"/>
      <w:r>
        <w:rPr>
          <w:szCs w:val="40"/>
        </w:rPr>
        <w:t>нефтегазодобычи</w:t>
      </w:r>
      <w:proofErr w:type="spellEnd"/>
      <w:r>
        <w:rPr>
          <w:szCs w:val="40"/>
        </w:rPr>
        <w:t xml:space="preserve"> и, соответственно, </w:t>
      </w:r>
      <w:proofErr w:type="spellStart"/>
      <w:r>
        <w:rPr>
          <w:szCs w:val="40"/>
        </w:rPr>
        <w:t>Диксонского</w:t>
      </w:r>
      <w:proofErr w:type="spellEnd"/>
      <w:r>
        <w:rPr>
          <w:szCs w:val="40"/>
        </w:rPr>
        <w:t xml:space="preserve"> центра угледобычи.    </w:t>
      </w:r>
    </w:p>
    <w:p w:rsidR="00A729AA" w:rsidRDefault="00A729AA" w:rsidP="005E47DA">
      <w:pPr>
        <w:spacing w:line="360" w:lineRule="auto"/>
        <w:rPr>
          <w:szCs w:val="40"/>
        </w:rPr>
      </w:pPr>
      <w:r>
        <w:rPr>
          <w:szCs w:val="40"/>
        </w:rPr>
        <w:t xml:space="preserve">Проектом предусмотрены основные направления развития промышленности … Красноярского края, привлечения внебюджетных инвестиций в развитие инфраструктуры. Естественно, как следствие, новые рабочие места, в том числе высокотехнологичные, увеличение добычи экспорта нефти, газа, угля и других полезных ископаемых, реконструкция и модернизация объектов транспортной инфраструктуры морских портов, аэропортов, развитие международного авиасообщения. Вот этот проект, </w:t>
      </w:r>
      <w:r>
        <w:rPr>
          <w:szCs w:val="40"/>
        </w:rPr>
        <w:lastRenderedPageBreak/>
        <w:t xml:space="preserve">который мы в течение последних, наверное, полутора-двух лет достаточно активно презентуем и на уровне различных </w:t>
      </w:r>
      <w:proofErr w:type="spellStart"/>
      <w:r>
        <w:rPr>
          <w:szCs w:val="40"/>
        </w:rPr>
        <w:t>конгрессных</w:t>
      </w:r>
      <w:proofErr w:type="spellEnd"/>
      <w:r>
        <w:rPr>
          <w:szCs w:val="40"/>
        </w:rPr>
        <w:t xml:space="preserve"> форм и площадок, ну, в том числе, вполне возможно, в октябре это будет и международная презентация, где сейчас мы готовим такую презентацию на одном из мероприятий в Исландии.</w:t>
      </w:r>
    </w:p>
    <w:p w:rsidR="00A729AA" w:rsidRDefault="00A729AA" w:rsidP="005E47DA">
      <w:pPr>
        <w:spacing w:line="360" w:lineRule="auto"/>
        <w:rPr>
          <w:szCs w:val="40"/>
        </w:rPr>
      </w:pPr>
      <w:r>
        <w:rPr>
          <w:szCs w:val="40"/>
        </w:rPr>
        <w:t xml:space="preserve">12 апреля этого года в рамках Красноярского экономического форума у нас прошло совещание о научно-техническом сопровождении процесса формирования </w:t>
      </w:r>
      <w:proofErr w:type="spellStart"/>
      <w:r>
        <w:rPr>
          <w:szCs w:val="40"/>
        </w:rPr>
        <w:t>Таймыро</w:t>
      </w:r>
      <w:proofErr w:type="spellEnd"/>
      <w:r>
        <w:rPr>
          <w:szCs w:val="40"/>
        </w:rPr>
        <w:t xml:space="preserve">-Туруханской опорной зоны под председательством полномочного </w:t>
      </w:r>
      <w:proofErr w:type="gramStart"/>
      <w:r>
        <w:rPr>
          <w:szCs w:val="40"/>
        </w:rPr>
        <w:t>представителя Президента Российской Федерации Сергея Ивановича</w:t>
      </w:r>
      <w:proofErr w:type="gramEnd"/>
      <w:r>
        <w:rPr>
          <w:szCs w:val="40"/>
        </w:rPr>
        <w:t xml:space="preserve"> </w:t>
      </w:r>
      <w:proofErr w:type="spellStart"/>
      <w:r>
        <w:rPr>
          <w:szCs w:val="40"/>
        </w:rPr>
        <w:t>Меняйло</w:t>
      </w:r>
      <w:proofErr w:type="spellEnd"/>
      <w:r>
        <w:rPr>
          <w:szCs w:val="40"/>
        </w:rPr>
        <w:t xml:space="preserve">. Как раз рассматривались основные направления взаимодействия, и вот очень важно было, и уже на момент проведения совещания, что проект создания </w:t>
      </w:r>
      <w:proofErr w:type="spellStart"/>
      <w:r>
        <w:rPr>
          <w:szCs w:val="40"/>
        </w:rPr>
        <w:t>Таймыро</w:t>
      </w:r>
      <w:proofErr w:type="spellEnd"/>
      <w:r>
        <w:rPr>
          <w:szCs w:val="40"/>
        </w:rPr>
        <w:t xml:space="preserve">-Туруханской опорной зоны рассматривать в </w:t>
      </w:r>
      <w:proofErr w:type="gramStart"/>
      <w:r>
        <w:rPr>
          <w:szCs w:val="40"/>
        </w:rPr>
        <w:t>рамках</w:t>
      </w:r>
      <w:proofErr w:type="gramEnd"/>
      <w:r>
        <w:rPr>
          <w:szCs w:val="40"/>
        </w:rPr>
        <w:t xml:space="preserve"> в том числе инвестиционного проекта "Енисейская Сибирь".</w:t>
      </w:r>
    </w:p>
    <w:p w:rsidR="00A729AA" w:rsidRDefault="00A729AA" w:rsidP="005E47DA">
      <w:pPr>
        <w:spacing w:line="360" w:lineRule="auto"/>
        <w:rPr>
          <w:szCs w:val="40"/>
        </w:rPr>
      </w:pPr>
      <w:r>
        <w:rPr>
          <w:szCs w:val="40"/>
        </w:rPr>
        <w:t xml:space="preserve">Понятно, мы и учитывали, и понимали то, что этот проект был презентован Президенту Российской Федерации 7 февраля. И, кстати, буквально на прошлой неделе временно исполняющий обязанности губернатора Красноярского края Александр Викторович </w:t>
      </w:r>
      <w:proofErr w:type="spellStart"/>
      <w:r>
        <w:rPr>
          <w:szCs w:val="40"/>
        </w:rPr>
        <w:t>Усс</w:t>
      </w:r>
      <w:proofErr w:type="spellEnd"/>
      <w:r>
        <w:rPr>
          <w:szCs w:val="40"/>
        </w:rPr>
        <w:t xml:space="preserve"> как раз </w:t>
      </w:r>
      <w:proofErr w:type="gramStart"/>
      <w:r>
        <w:rPr>
          <w:szCs w:val="40"/>
        </w:rPr>
        <w:t>докладывал</w:t>
      </w:r>
      <w:proofErr w:type="gramEnd"/>
      <w:r>
        <w:rPr>
          <w:szCs w:val="40"/>
        </w:rPr>
        <w:t xml:space="preserve"> в том числе о реализации этого проекта председателю правительства Медведеву. Сотрудничество трёх субъектов в основе проекта, я говорю о Красноярском крае, Республике Хакасия и Республике Тыва, и вот важно, что проект "Енисейская Сибирь" станет основой пространственного развития в целом енисейского макрорегиона, площадь которого составляет более 15 процентов всей территории Российской Федерации. Сейчас скажу одну вещь, которая не всеми поддерживается, кстати, в том числе и полпредом президента в Сибирском федеральном округе.</w:t>
      </w:r>
    </w:p>
    <w:p w:rsidR="00A729AA" w:rsidRDefault="00A729AA" w:rsidP="005E47DA">
      <w:pPr>
        <w:spacing w:line="360" w:lineRule="auto"/>
        <w:rPr>
          <w:szCs w:val="40"/>
        </w:rPr>
      </w:pPr>
      <w:r>
        <w:rPr>
          <w:szCs w:val="40"/>
        </w:rPr>
        <w:lastRenderedPageBreak/>
        <w:t xml:space="preserve">Но на момент и апреля в том числе, и сейчас эта тема как бы пока обсуждается, мы не исключали, что для реализации проекта </w:t>
      </w:r>
      <w:proofErr w:type="spellStart"/>
      <w:r>
        <w:rPr>
          <w:szCs w:val="40"/>
        </w:rPr>
        <w:t>Таймыро</w:t>
      </w:r>
      <w:proofErr w:type="spellEnd"/>
      <w:r>
        <w:rPr>
          <w:szCs w:val="40"/>
        </w:rPr>
        <w:t xml:space="preserve">-Туруханской опорной зоны </w:t>
      </w:r>
      <w:proofErr w:type="gramStart"/>
      <w:r>
        <w:rPr>
          <w:szCs w:val="40"/>
        </w:rPr>
        <w:t>будем рассматривать возможность создания корпорации развития Красноярского … Мы знаем</w:t>
      </w:r>
      <w:proofErr w:type="gramEnd"/>
      <w:r>
        <w:rPr>
          <w:szCs w:val="40"/>
        </w:rPr>
        <w:t xml:space="preserve">, что часть регионов Российской Федерации такие корпорации имеют, успешно их реализуют. </w:t>
      </w:r>
      <w:proofErr w:type="gramStart"/>
      <w:r>
        <w:rPr>
          <w:szCs w:val="40"/>
        </w:rPr>
        <w:t>Но</w:t>
      </w:r>
      <w:proofErr w:type="gramEnd"/>
      <w:r>
        <w:rPr>
          <w:szCs w:val="40"/>
        </w:rPr>
        <w:t xml:space="preserve"> так или иначе, некий орган управления, пока с неопределённостью, федеральный, мы считаем, что на уровне региона вот такой орган был бы полезен, решая вопросы транспортной доступности, соответственно развития социальной сферы и соответственно, естественно, соблюдения всех задач с соблюдением экологического баланса.</w:t>
      </w:r>
    </w:p>
    <w:p w:rsidR="00A729AA" w:rsidRDefault="00A729AA" w:rsidP="005E47DA">
      <w:pPr>
        <w:spacing w:line="360" w:lineRule="auto"/>
        <w:rPr>
          <w:szCs w:val="40"/>
        </w:rPr>
      </w:pPr>
      <w:r>
        <w:rPr>
          <w:szCs w:val="40"/>
        </w:rPr>
        <w:t xml:space="preserve">Я понимаю, что на сегодняшний день так и не решён вопрос, кто же будет координировать развитие российской Арктики и Северного морского пути на федеральном уровне, и не хочу там какие-то моменты </w:t>
      </w:r>
      <w:proofErr w:type="gramStart"/>
      <w:r>
        <w:rPr>
          <w:szCs w:val="40"/>
        </w:rPr>
        <w:t>домыслов</w:t>
      </w:r>
      <w:proofErr w:type="gramEnd"/>
      <w:r>
        <w:rPr>
          <w:szCs w:val="40"/>
        </w:rPr>
        <w:t xml:space="preserve"> или своих каких-то видений тут освещать, каждый знает лучше, наверное, сегодня средства массовой информации это позволяют. </w:t>
      </w:r>
      <w:proofErr w:type="gramStart"/>
      <w:r>
        <w:rPr>
          <w:szCs w:val="40"/>
        </w:rPr>
        <w:t>Но кто бы ни был определён ответственным за развитие российской Арктики, государству необходимо корректировать подходы в управлении, потому что это задача и муниципалитетов, и задача и регионов и, естественно, на федеральном уровне всех органов власти, включая правительство и Государственную Думу, и Совет Федерации, и так далее.</w:t>
      </w:r>
      <w:proofErr w:type="gramEnd"/>
    </w:p>
    <w:p w:rsidR="00A729AA" w:rsidRDefault="00A729AA" w:rsidP="005E47DA">
      <w:pPr>
        <w:spacing w:line="360" w:lineRule="auto"/>
        <w:rPr>
          <w:szCs w:val="40"/>
        </w:rPr>
      </w:pPr>
      <w:r>
        <w:rPr>
          <w:szCs w:val="40"/>
        </w:rPr>
        <w:t xml:space="preserve">Ещё раз, Алексей Николаевич, вам огромное спасибо, что сегодня у нас такая тема "круглого стола", возможность её обсуждения, она важна для Красноярского края. И ещё один момент, госкомиссия, которая тоже пока обезглавлена, по развитию Арктики, но решение принимается, планируется, что к концу года, по-видимому, ноябрь, пройдёт в Красноярском крае заседание президиума по перспективам комплексного экономического развития Арктических территорий и Красноярского края, ну, в том числе, </w:t>
      </w:r>
      <w:r>
        <w:rPr>
          <w:szCs w:val="40"/>
        </w:rPr>
        <w:lastRenderedPageBreak/>
        <w:t xml:space="preserve">насколько я понимаю, это невозможно без … </w:t>
      </w:r>
      <w:proofErr w:type="spellStart"/>
      <w:r>
        <w:rPr>
          <w:szCs w:val="40"/>
        </w:rPr>
        <w:t>Севморпути</w:t>
      </w:r>
      <w:proofErr w:type="spellEnd"/>
      <w:r>
        <w:rPr>
          <w:szCs w:val="40"/>
        </w:rPr>
        <w:t>. Поэтому, коллеги,  спасибо, я несколько превысил регламент, к сожалению.</w:t>
      </w:r>
    </w:p>
    <w:p w:rsidR="00A729AA" w:rsidRDefault="00A729AA" w:rsidP="005E47DA">
      <w:pPr>
        <w:spacing w:line="360" w:lineRule="auto"/>
        <w:rPr>
          <w:szCs w:val="40"/>
        </w:rPr>
      </w:pPr>
      <w:r>
        <w:rPr>
          <w:szCs w:val="40"/>
          <w:u w:val="single"/>
        </w:rPr>
        <w:t>Председательствующий.</w:t>
      </w:r>
      <w:r>
        <w:rPr>
          <w:szCs w:val="40"/>
        </w:rPr>
        <w:t xml:space="preserve"> На правах принимающей стороны… Уважаемые коллеги, спасибо большое, Юрий Николаевич, за содержательный доклад. Работаем дальше. Просьба к коллегам придерживаться регламента, хотя в принципе мы готовы остаться ещё на пару дней</w:t>
      </w:r>
      <w:r w:rsidR="00702FE3">
        <w:rPr>
          <w:szCs w:val="40"/>
        </w:rPr>
        <w:t>.</w:t>
      </w:r>
    </w:p>
    <w:p w:rsidR="00A729AA" w:rsidRDefault="00A729AA" w:rsidP="005E47DA">
      <w:pPr>
        <w:spacing w:line="360" w:lineRule="auto"/>
        <w:rPr>
          <w:szCs w:val="40"/>
        </w:rPr>
      </w:pPr>
      <w:r>
        <w:rPr>
          <w:szCs w:val="40"/>
        </w:rPr>
        <w:t>Слово предоставляется начальнику Управления безопасности судоходства Федерального агентства морского и речного транспорта Денису Владимировичу Ушакову.</w:t>
      </w:r>
    </w:p>
    <w:p w:rsidR="00A729AA" w:rsidRDefault="00A729AA" w:rsidP="005E47DA">
      <w:pPr>
        <w:spacing w:line="360" w:lineRule="auto"/>
        <w:rPr>
          <w:szCs w:val="40"/>
        </w:rPr>
      </w:pPr>
      <w:r>
        <w:rPr>
          <w:szCs w:val="40"/>
          <w:u w:val="single"/>
        </w:rPr>
        <w:t>Ушаков Д.В</w:t>
      </w:r>
      <w:r>
        <w:rPr>
          <w:szCs w:val="40"/>
        </w:rPr>
        <w:t xml:space="preserve">. Добрый день, уважаемые коллеги. </w:t>
      </w:r>
    </w:p>
    <w:p w:rsidR="00A729AA" w:rsidRDefault="00A729AA" w:rsidP="005E47DA">
      <w:pPr>
        <w:spacing w:line="360" w:lineRule="auto"/>
        <w:rPr>
          <w:szCs w:val="40"/>
        </w:rPr>
      </w:pPr>
      <w:r>
        <w:rPr>
          <w:szCs w:val="40"/>
        </w:rPr>
        <w:t xml:space="preserve">Как вы знаете, Северный морской путь - это кратчайший путь между европейской частью и Дальним Востоком нашей страны, ну и, соответственно, и ... Азиатско-Тихоокеанским регионом, на слайде показано, какая граница акватории Северного морского пути, установленная у нас в 2013 году, законодательно установлены, наверное, впервые. </w:t>
      </w:r>
    </w:p>
    <w:p w:rsidR="00A729AA" w:rsidRDefault="00A729AA" w:rsidP="005E47DA">
      <w:pPr>
        <w:spacing w:line="360" w:lineRule="auto"/>
        <w:rPr>
          <w:szCs w:val="40"/>
        </w:rPr>
      </w:pPr>
      <w:r>
        <w:rPr>
          <w:szCs w:val="40"/>
        </w:rPr>
        <w:t xml:space="preserve">Следующий слайд. История Северного морского пути свидетельствует, что государственное управление судоходством и создание до этого в разные годы различных органов управления ... с особым уклоном судоходства в данном регионе. </w:t>
      </w:r>
    </w:p>
    <w:p w:rsidR="00A729AA" w:rsidRDefault="00A729AA" w:rsidP="005E47DA">
      <w:pPr>
        <w:spacing w:line="360" w:lineRule="auto"/>
        <w:rPr>
          <w:szCs w:val="40"/>
        </w:rPr>
      </w:pPr>
      <w:proofErr w:type="gramStart"/>
      <w:r>
        <w:rPr>
          <w:szCs w:val="40"/>
        </w:rPr>
        <w:t xml:space="preserve">В настоящее время с 2012 года организация плавания судов по акватории Северного морского пути осуществляется администрацией Северного морского пути, располагается она в Москве, создана с уже, ну, с 2018 года у нас ... федеральным государственным бюджетным учреждением, утверждены правила плавания в акватории Северного морского пути и правила применения тарифов на ... провозку судов, определен размер платы... </w:t>
      </w:r>
      <w:proofErr w:type="gramEnd"/>
    </w:p>
    <w:p w:rsidR="00A729AA" w:rsidRDefault="00A729AA" w:rsidP="005E47DA">
      <w:pPr>
        <w:spacing w:line="360" w:lineRule="auto"/>
        <w:rPr>
          <w:szCs w:val="40"/>
        </w:rPr>
      </w:pPr>
      <w:r>
        <w:rPr>
          <w:szCs w:val="40"/>
        </w:rPr>
        <w:t xml:space="preserve">Функционирует сайт администрации Северного морского пути, установлен простой и понятный порядок выдачи разрешения на плавание </w:t>
      </w:r>
      <w:r>
        <w:rPr>
          <w:szCs w:val="40"/>
        </w:rPr>
        <w:lastRenderedPageBreak/>
        <w:t>судов, как российских, так и иностранных, решение можно получить дистанционно, что упрощает работу судовладельцев.</w:t>
      </w:r>
    </w:p>
    <w:p w:rsidR="00A729AA" w:rsidRDefault="00A729AA" w:rsidP="005E47DA">
      <w:pPr>
        <w:spacing w:line="360" w:lineRule="auto"/>
        <w:rPr>
          <w:szCs w:val="40"/>
        </w:rPr>
      </w:pPr>
      <w:r>
        <w:rPr>
          <w:szCs w:val="40"/>
        </w:rPr>
        <w:t>Ну и немного статистики. За 2017 год администрацией было выдано 662 разрешения на плавание по акватории Северного морского пути, из них 107 разрешений, это суда под иностранным флагом.</w:t>
      </w:r>
    </w:p>
    <w:p w:rsidR="00A729AA" w:rsidRDefault="00A729AA" w:rsidP="005E47DA">
      <w:pPr>
        <w:spacing w:line="360" w:lineRule="auto"/>
        <w:rPr>
          <w:szCs w:val="40"/>
        </w:rPr>
      </w:pPr>
      <w:r>
        <w:rPr>
          <w:szCs w:val="40"/>
        </w:rPr>
        <w:t>На конец прошлой недели этого года выдано около 300 разрешений, в том числе где-то порядка 30 судам под иностранным флагом.</w:t>
      </w:r>
    </w:p>
    <w:p w:rsidR="00A729AA" w:rsidRDefault="00A729AA" w:rsidP="005E47DA">
      <w:pPr>
        <w:spacing w:line="360" w:lineRule="auto"/>
        <w:rPr>
          <w:szCs w:val="40"/>
        </w:rPr>
      </w:pPr>
      <w:r>
        <w:rPr>
          <w:szCs w:val="40"/>
        </w:rPr>
        <w:t>Следующий слайд.</w:t>
      </w:r>
      <w:r w:rsidR="00702FE3">
        <w:rPr>
          <w:szCs w:val="40"/>
        </w:rPr>
        <w:t xml:space="preserve"> В последние годы Северны</w:t>
      </w:r>
      <w:r>
        <w:rPr>
          <w:szCs w:val="40"/>
        </w:rPr>
        <w:t>й морской путь переживает рост объема перевозок, возрастает значение, как для комплексного инфраструктурного объекта, обеспечивающего транспортировку грузов. Реализуются проекты многих ... развитием, строительство инфраструктурных ..., растет объем перевозок грузов. Сегодня вновь большое внимание привлекается, идут отправители грузоперевозчиков, как наших, так и иностранных. Интерес зарубежных судоходных компаний определяется в первую очередь двумя фактами: это для перевозки минерального сырья из арктических регионов и, как альте</w:t>
      </w:r>
      <w:r w:rsidR="002612AF">
        <w:rPr>
          <w:szCs w:val="40"/>
        </w:rPr>
        <w:t>рнатива, ... все-таки и перевоз</w:t>
      </w:r>
      <w:r>
        <w:rPr>
          <w:szCs w:val="40"/>
        </w:rPr>
        <w:t>...</w:t>
      </w:r>
    </w:p>
    <w:p w:rsidR="00A729AA" w:rsidRDefault="00A729AA" w:rsidP="005E47DA">
      <w:pPr>
        <w:spacing w:line="360" w:lineRule="auto"/>
        <w:rPr>
          <w:szCs w:val="40"/>
        </w:rPr>
      </w:pPr>
      <w:r>
        <w:rPr>
          <w:szCs w:val="40"/>
        </w:rPr>
        <w:t>Следующий слайд. В акватории Северного морского пути можно выделить следующие основные виды перевозок.</w:t>
      </w:r>
    </w:p>
    <w:p w:rsidR="00A729AA" w:rsidRDefault="00A729AA" w:rsidP="005E47DA">
      <w:pPr>
        <w:spacing w:line="360" w:lineRule="auto"/>
        <w:rPr>
          <w:szCs w:val="40"/>
        </w:rPr>
      </w:pPr>
      <w:r>
        <w:rPr>
          <w:szCs w:val="40"/>
        </w:rPr>
        <w:t xml:space="preserve">Первая. Это экспорт минерального сырья, ... и добываемого в рамках крупных проектов, расположенных в Арктической зоне, ну, ... некоторые из перспективных проектов можно видеть. И </w:t>
      </w:r>
      <w:proofErr w:type="gramStart"/>
      <w:r>
        <w:rPr>
          <w:szCs w:val="40"/>
        </w:rPr>
        <w:t>северные</w:t>
      </w:r>
      <w:proofErr w:type="gramEnd"/>
      <w:r>
        <w:rPr>
          <w:szCs w:val="40"/>
        </w:rPr>
        <w:t xml:space="preserve"> ..., задача которого обеспечение удаленных регионов. Транзитные перевозки.</w:t>
      </w:r>
    </w:p>
    <w:p w:rsidR="002612AF" w:rsidRDefault="00A729AA" w:rsidP="005E47DA">
      <w:pPr>
        <w:spacing w:line="360" w:lineRule="auto"/>
        <w:rPr>
          <w:szCs w:val="40"/>
        </w:rPr>
      </w:pPr>
      <w:r>
        <w:rPr>
          <w:szCs w:val="40"/>
        </w:rPr>
        <w:t>Следующий слайд. Ну, немного</w:t>
      </w:r>
      <w:proofErr w:type="gramStart"/>
      <w:r>
        <w:rPr>
          <w:szCs w:val="40"/>
        </w:rPr>
        <w:t xml:space="preserve"> .</w:t>
      </w:r>
      <w:proofErr w:type="gramEnd"/>
      <w:r>
        <w:rPr>
          <w:szCs w:val="40"/>
        </w:rPr>
        <w:t xml:space="preserve">.. </w:t>
      </w:r>
      <w:r w:rsidR="002612AF">
        <w:rPr>
          <w:szCs w:val="40"/>
        </w:rPr>
        <w:t xml:space="preserve">. </w:t>
      </w:r>
      <w:r>
        <w:rPr>
          <w:szCs w:val="40"/>
        </w:rPr>
        <w:t>Сейчас, например, в реализованном проекте морской порт Сабетта, проект</w:t>
      </w:r>
      <w:r w:rsidR="002612AF">
        <w:rPr>
          <w:szCs w:val="40"/>
        </w:rPr>
        <w:t>ом предусмотрено</w:t>
      </w:r>
      <w:r>
        <w:rPr>
          <w:szCs w:val="40"/>
        </w:rPr>
        <w:t xml:space="preserve"> создание порта мощностей для </w:t>
      </w:r>
      <w:r w:rsidR="002612AF">
        <w:rPr>
          <w:szCs w:val="40"/>
        </w:rPr>
        <w:t>перевалки 16,5 миллиона</w:t>
      </w:r>
      <w:r>
        <w:rPr>
          <w:szCs w:val="40"/>
        </w:rPr>
        <w:t xml:space="preserve"> тонн сжиженного природного газа</w:t>
      </w:r>
      <w:r w:rsidR="002612AF">
        <w:rPr>
          <w:szCs w:val="40"/>
        </w:rPr>
        <w:t xml:space="preserve"> и около 1,5 миллиона</w:t>
      </w:r>
      <w:r>
        <w:rPr>
          <w:szCs w:val="40"/>
        </w:rPr>
        <w:t xml:space="preserve"> тонн газового конденсата. </w:t>
      </w:r>
    </w:p>
    <w:p w:rsidR="00A729AA" w:rsidRDefault="00A729AA" w:rsidP="005E47DA">
      <w:pPr>
        <w:spacing w:line="360" w:lineRule="auto"/>
        <w:rPr>
          <w:szCs w:val="40"/>
        </w:rPr>
      </w:pPr>
      <w:r>
        <w:rPr>
          <w:szCs w:val="40"/>
        </w:rPr>
        <w:lastRenderedPageBreak/>
        <w:t xml:space="preserve">Строительство началось в июле 2012 года. Завоз грузов осуществлялся круглогодично в </w:t>
      </w:r>
      <w:proofErr w:type="spellStart"/>
      <w:r>
        <w:rPr>
          <w:szCs w:val="40"/>
        </w:rPr>
        <w:t>Сабетту</w:t>
      </w:r>
      <w:proofErr w:type="spellEnd"/>
      <w:r>
        <w:rPr>
          <w:szCs w:val="40"/>
        </w:rPr>
        <w:t>, сейчас по акватории Северного пути, естественно, и в марте 2017 года уже первый танкер-</w:t>
      </w:r>
      <w:proofErr w:type="spellStart"/>
      <w:r>
        <w:rPr>
          <w:szCs w:val="40"/>
        </w:rPr>
        <w:t>газовоз</w:t>
      </w:r>
      <w:proofErr w:type="spellEnd"/>
      <w:r>
        <w:rPr>
          <w:szCs w:val="40"/>
        </w:rPr>
        <w:t xml:space="preserve"> "</w:t>
      </w:r>
      <w:proofErr w:type="spellStart"/>
      <w:r>
        <w:rPr>
          <w:szCs w:val="40"/>
        </w:rPr>
        <w:t>Кристов</w:t>
      </w:r>
      <w:proofErr w:type="spellEnd"/>
      <w:r>
        <w:rPr>
          <w:szCs w:val="40"/>
        </w:rPr>
        <w:t xml:space="preserve"> де </w:t>
      </w:r>
      <w:proofErr w:type="spellStart"/>
      <w:r>
        <w:rPr>
          <w:szCs w:val="40"/>
        </w:rPr>
        <w:t>Маржери</w:t>
      </w:r>
      <w:proofErr w:type="spellEnd"/>
      <w:r>
        <w:rPr>
          <w:szCs w:val="40"/>
        </w:rPr>
        <w:t>" после ледовых испытаний, собственно, уже был ошвартован к причалу ... испытаний технологического оборудования.</w:t>
      </w:r>
    </w:p>
    <w:p w:rsidR="00A729AA" w:rsidRDefault="00A729AA" w:rsidP="005E47DA">
      <w:pPr>
        <w:spacing w:line="360" w:lineRule="auto"/>
        <w:rPr>
          <w:szCs w:val="40"/>
        </w:rPr>
      </w:pPr>
      <w:r>
        <w:rPr>
          <w:szCs w:val="40"/>
        </w:rPr>
        <w:t xml:space="preserve">Построена серия </w:t>
      </w:r>
      <w:proofErr w:type="spellStart"/>
      <w:r>
        <w:rPr>
          <w:szCs w:val="40"/>
        </w:rPr>
        <w:t>газовозов</w:t>
      </w:r>
      <w:proofErr w:type="spellEnd"/>
      <w:r>
        <w:rPr>
          <w:szCs w:val="40"/>
        </w:rPr>
        <w:t xml:space="preserve"> </w:t>
      </w:r>
      <w:proofErr w:type="gramStart"/>
      <w:r>
        <w:rPr>
          <w:szCs w:val="40"/>
        </w:rPr>
        <w:t>арктических</w:t>
      </w:r>
      <w:proofErr w:type="gramEnd"/>
      <w:r>
        <w:rPr>
          <w:szCs w:val="40"/>
        </w:rPr>
        <w:t xml:space="preserve"> для реализации этого проекта ледового класса </w:t>
      </w:r>
      <w:r>
        <w:rPr>
          <w:szCs w:val="40"/>
          <w:lang w:val="en-US"/>
        </w:rPr>
        <w:t>Arc</w:t>
      </w:r>
      <w:r w:rsidRPr="004A5E10">
        <w:rPr>
          <w:szCs w:val="40"/>
        </w:rPr>
        <w:t>7</w:t>
      </w:r>
      <w:r>
        <w:rPr>
          <w:szCs w:val="40"/>
        </w:rPr>
        <w:t>, ну, и с 8 декабря 2017 года был дан старт отгрузить первую партию ..., сейчас вывоз сжиженного природного газа, собственно, и газового конденсата  осуществляется на регулярно основе.</w:t>
      </w:r>
    </w:p>
    <w:p w:rsidR="00A729AA" w:rsidRDefault="00DE1472" w:rsidP="005E47DA">
      <w:pPr>
        <w:spacing w:line="360" w:lineRule="auto"/>
        <w:rPr>
          <w:szCs w:val="40"/>
        </w:rPr>
      </w:pPr>
      <w:r>
        <w:rPr>
          <w:szCs w:val="40"/>
        </w:rPr>
        <w:t>Следующий слайд. ..</w:t>
      </w:r>
      <w:proofErr w:type="gramStart"/>
      <w:r>
        <w:rPr>
          <w:szCs w:val="40"/>
        </w:rPr>
        <w:t>.</w:t>
      </w:r>
      <w:proofErr w:type="gramEnd"/>
      <w:r>
        <w:rPr>
          <w:szCs w:val="40"/>
        </w:rPr>
        <w:t xml:space="preserve"> </w:t>
      </w:r>
      <w:proofErr w:type="gramStart"/>
      <w:r>
        <w:rPr>
          <w:szCs w:val="40"/>
        </w:rPr>
        <w:t>п</w:t>
      </w:r>
      <w:proofErr w:type="gramEnd"/>
      <w:r>
        <w:rPr>
          <w:szCs w:val="40"/>
        </w:rPr>
        <w:t xml:space="preserve">еревалки нефти за ворота Арктики также в Обской Губе в районе Мыса Каменный, мощность терминала 8,5 миллиона тонн, строительство терминала было завершено 2016 году. </w:t>
      </w:r>
      <w:r w:rsidR="00A729AA">
        <w:rPr>
          <w:szCs w:val="40"/>
        </w:rPr>
        <w:t xml:space="preserve">Собственно, также перевозка нефти осуществляется круглогодично судами. Специально построенный вот этот проект, </w:t>
      </w:r>
      <w:r w:rsidR="00F71213">
        <w:rPr>
          <w:szCs w:val="40"/>
        </w:rPr>
        <w:t>пять арктических танкеров</w:t>
      </w:r>
      <w:r w:rsidR="00A729AA">
        <w:rPr>
          <w:szCs w:val="40"/>
        </w:rPr>
        <w:t xml:space="preserve"> было построено, ... около 40 тысяч тонн</w:t>
      </w:r>
      <w:proofErr w:type="gramStart"/>
      <w:r w:rsidR="00A729AA">
        <w:rPr>
          <w:szCs w:val="40"/>
        </w:rPr>
        <w:t xml:space="preserve"> .</w:t>
      </w:r>
      <w:proofErr w:type="gramEnd"/>
      <w:r w:rsidR="00A729AA">
        <w:rPr>
          <w:szCs w:val="40"/>
        </w:rPr>
        <w:t xml:space="preserve">.. </w:t>
      </w:r>
      <w:r w:rsidR="00F71213">
        <w:rPr>
          <w:szCs w:val="40"/>
        </w:rPr>
        <w:t xml:space="preserve">. </w:t>
      </w:r>
      <w:r w:rsidR="00A729AA">
        <w:rPr>
          <w:szCs w:val="40"/>
        </w:rPr>
        <w:t>Перевозки осуществляются</w:t>
      </w:r>
      <w:r w:rsidR="00F71213">
        <w:rPr>
          <w:szCs w:val="40"/>
        </w:rPr>
        <w:t xml:space="preserve"> от Н</w:t>
      </w:r>
      <w:r w:rsidR="00A729AA">
        <w:rPr>
          <w:szCs w:val="40"/>
        </w:rPr>
        <w:t>ового по</w:t>
      </w:r>
      <w:r w:rsidR="00F71213">
        <w:rPr>
          <w:szCs w:val="40"/>
        </w:rPr>
        <w:t>рта до порта Мурманск. Там переваливаются с</w:t>
      </w:r>
      <w:r w:rsidR="00A729AA">
        <w:rPr>
          <w:szCs w:val="40"/>
        </w:rPr>
        <w:t xml:space="preserve"> </w:t>
      </w:r>
      <w:proofErr w:type="spellStart"/>
      <w:r w:rsidR="00A729AA">
        <w:rPr>
          <w:szCs w:val="40"/>
        </w:rPr>
        <w:t>танкеронакопителя</w:t>
      </w:r>
      <w:proofErr w:type="spellEnd"/>
      <w:r w:rsidR="00A729AA">
        <w:rPr>
          <w:szCs w:val="40"/>
        </w:rPr>
        <w:t xml:space="preserve"> и уже с него уходят в порты Европы, Америки и так далее...</w:t>
      </w:r>
    </w:p>
    <w:p w:rsidR="00A729AA" w:rsidRDefault="00A729AA" w:rsidP="005E47DA">
      <w:pPr>
        <w:spacing w:line="360" w:lineRule="auto"/>
        <w:rPr>
          <w:szCs w:val="40"/>
        </w:rPr>
      </w:pPr>
      <w:r>
        <w:rPr>
          <w:szCs w:val="40"/>
        </w:rPr>
        <w:t xml:space="preserve">Здесь немножко про комплексное развитие мурманского транспортного узла. Хоть он и не входит в Северный морской путь, но </w:t>
      </w:r>
      <w:r w:rsidR="00F71213">
        <w:rPr>
          <w:szCs w:val="40"/>
        </w:rPr>
        <w:t>без</w:t>
      </w:r>
      <w:r>
        <w:rPr>
          <w:szCs w:val="40"/>
        </w:rPr>
        <w:t xml:space="preserve"> Мурманска в </w:t>
      </w:r>
      <w:r w:rsidR="00F71213">
        <w:rPr>
          <w:szCs w:val="40"/>
        </w:rPr>
        <w:t xml:space="preserve">принципе развитие </w:t>
      </w:r>
      <w:proofErr w:type="spellStart"/>
      <w:r w:rsidR="00F71213">
        <w:rPr>
          <w:szCs w:val="40"/>
        </w:rPr>
        <w:t>Севморпути</w:t>
      </w:r>
      <w:proofErr w:type="spellEnd"/>
      <w:r w:rsidR="00F71213">
        <w:rPr>
          <w:szCs w:val="40"/>
        </w:rPr>
        <w:t xml:space="preserve"> довольно</w:t>
      </w:r>
      <w:r>
        <w:rPr>
          <w:szCs w:val="40"/>
        </w:rPr>
        <w:t xml:space="preserve"> проблематично, </w:t>
      </w:r>
      <w:r w:rsidR="00F71213">
        <w:rPr>
          <w:szCs w:val="40"/>
        </w:rPr>
        <w:t>он как основной порт связующий.</w:t>
      </w:r>
      <w:r>
        <w:rPr>
          <w:szCs w:val="40"/>
        </w:rPr>
        <w:t xml:space="preserve"> Реализуется проект комплексного развития мурманского транспортного узла, предусмотрено развитие железнодорожной инфраструктуры ..</w:t>
      </w:r>
      <w:r w:rsidR="00F71213">
        <w:rPr>
          <w:szCs w:val="40"/>
        </w:rPr>
        <w:t>. Кольского залива, создание незамерзающего</w:t>
      </w:r>
      <w:r>
        <w:rPr>
          <w:szCs w:val="40"/>
        </w:rPr>
        <w:t xml:space="preserve"> глубоководного морского порта на западном берегу Кольского залива, развитие существующей и создание новой железнодорожной инфраструктуры.</w:t>
      </w:r>
    </w:p>
    <w:p w:rsidR="00A729AA" w:rsidRDefault="00A729AA" w:rsidP="005E47DA">
      <w:pPr>
        <w:spacing w:line="360" w:lineRule="auto"/>
        <w:rPr>
          <w:szCs w:val="40"/>
        </w:rPr>
      </w:pPr>
      <w:r>
        <w:rPr>
          <w:szCs w:val="40"/>
        </w:rPr>
        <w:t>Основная ... пока на сегодняшний день это уголь и нефть.</w:t>
      </w:r>
    </w:p>
    <w:p w:rsidR="00A729AA" w:rsidRDefault="00A729AA" w:rsidP="005E47DA">
      <w:pPr>
        <w:spacing w:line="360" w:lineRule="auto"/>
        <w:rPr>
          <w:szCs w:val="40"/>
        </w:rPr>
      </w:pPr>
      <w:r>
        <w:rPr>
          <w:szCs w:val="40"/>
        </w:rPr>
        <w:t xml:space="preserve">Следующий слайд. </w:t>
      </w:r>
    </w:p>
    <w:p w:rsidR="00A729AA" w:rsidRDefault="00A729AA" w:rsidP="005E47DA">
      <w:pPr>
        <w:spacing w:line="360" w:lineRule="auto"/>
        <w:rPr>
          <w:szCs w:val="40"/>
        </w:rPr>
      </w:pPr>
      <w:r>
        <w:rPr>
          <w:szCs w:val="40"/>
        </w:rPr>
        <w:lastRenderedPageBreak/>
        <w:t>Здесь проекты, которые на сегодняшний день видятся как наиболее реализуемые в Арктике. Это в среднесрочной перспективе, в том числе ... проекты учтены при увеличении ... объема перевозок грузов до 80 миллионов тонн в соответствии с майским указом президента. Поэтому, как нам видится, в среднесрочной перспективе планируется реализация следующих проектов. Это угольный терминал "Чайка" в морском порту Диксон, до 10 миллионов тонн</w:t>
      </w:r>
      <w:r w:rsidR="00E45F68">
        <w:rPr>
          <w:szCs w:val="40"/>
        </w:rPr>
        <w:t>. Надеемся, что на строительстве нефтяного терминала ..., который</w:t>
      </w:r>
      <w:r>
        <w:rPr>
          <w:szCs w:val="40"/>
        </w:rPr>
        <w:t xml:space="preserve"> также ... с морским портом Дудинка ... мощностью 5 миллионов тонн</w:t>
      </w:r>
      <w:r w:rsidR="00E45F68">
        <w:rPr>
          <w:szCs w:val="40"/>
        </w:rPr>
        <w:t xml:space="preserve"> с возможностью извлечения</w:t>
      </w:r>
      <w:r>
        <w:rPr>
          <w:szCs w:val="40"/>
        </w:rPr>
        <w:t xml:space="preserve"> ... нефти </w:t>
      </w:r>
      <w:r w:rsidR="00E45F68">
        <w:rPr>
          <w:szCs w:val="40"/>
        </w:rPr>
        <w:t xml:space="preserve">с </w:t>
      </w:r>
      <w:r>
        <w:rPr>
          <w:szCs w:val="40"/>
        </w:rPr>
        <w:t>Боярского и Северо-Боярского месторождения и строительство терминалов по производству и вывозу сжиженного природного</w:t>
      </w:r>
      <w:r w:rsidR="00E45F68">
        <w:rPr>
          <w:szCs w:val="40"/>
        </w:rPr>
        <w:t xml:space="preserve"> газа в рамках освоения</w:t>
      </w:r>
      <w:r>
        <w:rPr>
          <w:szCs w:val="40"/>
        </w:rPr>
        <w:t xml:space="preserve"> </w:t>
      </w:r>
      <w:proofErr w:type="spellStart"/>
      <w:r>
        <w:rPr>
          <w:szCs w:val="40"/>
        </w:rPr>
        <w:t>Салмановского</w:t>
      </w:r>
      <w:proofErr w:type="spellEnd"/>
      <w:r>
        <w:rPr>
          <w:szCs w:val="40"/>
        </w:rPr>
        <w:t xml:space="preserve"> и ... месторождения, там 21,6 миллиона тонн.</w:t>
      </w:r>
    </w:p>
    <w:p w:rsidR="00A729AA" w:rsidRDefault="00A729AA" w:rsidP="005E47DA">
      <w:pPr>
        <w:spacing w:line="360" w:lineRule="auto"/>
        <w:rPr>
          <w:szCs w:val="40"/>
        </w:rPr>
      </w:pPr>
      <w:r>
        <w:rPr>
          <w:szCs w:val="40"/>
        </w:rPr>
        <w:t>Также ... тенденции развития Северного морского пути ..., за исключением вывоза минерального сырья и реализация инвестированных проектов, связанных с добычей ресурсов.</w:t>
      </w:r>
    </w:p>
    <w:p w:rsidR="00A729AA" w:rsidRDefault="00A729AA" w:rsidP="005E47DA">
      <w:pPr>
        <w:spacing w:line="360" w:lineRule="auto"/>
        <w:rPr>
          <w:szCs w:val="40"/>
        </w:rPr>
      </w:pPr>
      <w:r>
        <w:rPr>
          <w:szCs w:val="40"/>
        </w:rPr>
        <w:t>Транзит по ближайшей среднесрочной перспективе, скорее, будет просто таким дополнительным небольшим бонусом. Но ... в формировании общего грузопотока ... Северного морского пути будет незначительным.</w:t>
      </w:r>
    </w:p>
    <w:p w:rsidR="00A729AA" w:rsidRDefault="00A729AA" w:rsidP="005E47DA">
      <w:pPr>
        <w:spacing w:line="360" w:lineRule="auto"/>
        <w:rPr>
          <w:szCs w:val="40"/>
        </w:rPr>
      </w:pPr>
      <w:r>
        <w:rPr>
          <w:szCs w:val="40"/>
        </w:rPr>
        <w:t xml:space="preserve">Следующий слайд. </w:t>
      </w:r>
    </w:p>
    <w:p w:rsidR="00A729AA" w:rsidRDefault="00A729AA" w:rsidP="005E47DA">
      <w:pPr>
        <w:spacing w:line="360" w:lineRule="auto"/>
        <w:rPr>
          <w:szCs w:val="40"/>
        </w:rPr>
      </w:pPr>
      <w:r>
        <w:rPr>
          <w:szCs w:val="40"/>
        </w:rPr>
        <w:t>Тут нельзя не отметить, что к условиям обеспечения безопасного плавания судов по Северному морскому пути является ... флот. Без ледоколов в Арктике работать не получится, тем более что ... последних проектов, рассчитанных на круглогодичную работу. Сейчас в акватории Северного пути действует 8 линейных ледоколов, из которых 4 реакторных и 4 дизельэлектрических.</w:t>
      </w:r>
    </w:p>
    <w:p w:rsidR="00A729AA" w:rsidRDefault="00A729AA" w:rsidP="005E47DA">
      <w:pPr>
        <w:spacing w:line="360" w:lineRule="auto"/>
        <w:rPr>
          <w:szCs w:val="40"/>
        </w:rPr>
      </w:pPr>
      <w:r>
        <w:rPr>
          <w:szCs w:val="40"/>
        </w:rPr>
        <w:t xml:space="preserve">Следующий слайд. </w:t>
      </w:r>
    </w:p>
    <w:p w:rsidR="00A729AA" w:rsidRPr="002659A9" w:rsidRDefault="00A729AA" w:rsidP="005E47DA">
      <w:pPr>
        <w:spacing w:line="360" w:lineRule="auto"/>
        <w:rPr>
          <w:szCs w:val="40"/>
        </w:rPr>
      </w:pPr>
      <w:r>
        <w:rPr>
          <w:szCs w:val="40"/>
        </w:rPr>
        <w:t xml:space="preserve">Навигационно-географическое обеспечение. Выполнение гидрографических исследований, эта работа относятся к одной из важнейших </w:t>
      </w:r>
      <w:r>
        <w:rPr>
          <w:szCs w:val="40"/>
        </w:rPr>
        <w:lastRenderedPageBreak/>
        <w:t xml:space="preserve">задач ... создания условий для безопасности и эффективного судоходства в Арктике. Одним из сдерживающих факторов ... являются небольшие глубины на существующих и традиционных трассах. Потому что ... газовозов ... маркировки где-то в районе 15 метров, и они по всему не могут проходить по ... маршруту через проливы Сальникова, Лаптева, где глубины в районе 13-9 метров. ... таких судов необходимы новые высокоширотные маршруты с соответствующими глубинами. Эти маршруты проверены, часть проверена ... островов и далее до пролива  ... Многие участки ... глубины до 40 метров и по международным требованиям должны быть обследованы площадки съемки. </w:t>
      </w:r>
    </w:p>
    <w:p w:rsidR="00F71213" w:rsidRDefault="00F71213" w:rsidP="005E47DA">
      <w:pPr>
        <w:spacing w:line="360" w:lineRule="auto"/>
        <w:ind w:firstLine="708"/>
        <w:rPr>
          <w:szCs w:val="40"/>
        </w:rPr>
      </w:pPr>
      <w:proofErr w:type="gramStart"/>
      <w:r>
        <w:rPr>
          <w:szCs w:val="40"/>
        </w:rPr>
        <w:t>Для этого были закуплены и смонтированы на судах гидрографического предприятия …, и с 2011 года проводятся на регулярной основе исследования и промеры глубин по высокоширотной трассе, и прибрежные участки, которые необходимы для работы судов.</w:t>
      </w:r>
      <w:r w:rsidR="00040C4C">
        <w:rPr>
          <w:szCs w:val="40"/>
        </w:rPr>
        <w:t xml:space="preserve"> </w:t>
      </w:r>
      <w:proofErr w:type="gramEnd"/>
    </w:p>
    <w:p w:rsidR="00F71213" w:rsidRDefault="00F71213" w:rsidP="005E47DA">
      <w:pPr>
        <w:spacing w:line="360" w:lineRule="auto"/>
        <w:rPr>
          <w:szCs w:val="40"/>
        </w:rPr>
      </w:pPr>
      <w:r>
        <w:rPr>
          <w:szCs w:val="40"/>
        </w:rPr>
        <w:t>В 2017 году выполнена площадная съёмка … на части трассы в Обской губе, на морском канале порта Сабетта, его … части, а также площадная съёмка … участка Енисей-Колыма.</w:t>
      </w:r>
    </w:p>
    <w:p w:rsidR="00F71213" w:rsidRDefault="00F71213" w:rsidP="005E47DA">
      <w:pPr>
        <w:spacing w:line="360" w:lineRule="auto"/>
        <w:rPr>
          <w:szCs w:val="40"/>
        </w:rPr>
      </w:pPr>
      <w:r>
        <w:rPr>
          <w:szCs w:val="40"/>
        </w:rPr>
        <w:t xml:space="preserve">Следующий слайд. … спасательная деятельность. … и координация поисково-спасательных … в Арктике … </w:t>
      </w:r>
      <w:proofErr w:type="spellStart"/>
      <w:r>
        <w:rPr>
          <w:szCs w:val="40"/>
        </w:rPr>
        <w:t>Севморпути</w:t>
      </w:r>
      <w:proofErr w:type="spellEnd"/>
      <w:r>
        <w:rPr>
          <w:szCs w:val="40"/>
        </w:rPr>
        <w:t xml:space="preserve"> обеспечивается морским спасательным координационным центром "Диксон" и морским спасательных координационным</w:t>
      </w:r>
      <w:proofErr w:type="gramStart"/>
      <w:r>
        <w:rPr>
          <w:szCs w:val="40"/>
        </w:rPr>
        <w:t xml:space="preserve"> … В</w:t>
      </w:r>
      <w:proofErr w:type="gramEnd"/>
      <w:r>
        <w:rPr>
          <w:szCs w:val="40"/>
        </w:rPr>
        <w:t xml:space="preserve"> морских портах Диксон, Дудинка … созданы и функционируют … базирования, которые оснащены оборудованием для ликвидации разливов нефти, водолазным оборудованием, которое … доставлено к месту проведения поисково-спасательной операции.</w:t>
      </w:r>
    </w:p>
    <w:p w:rsidR="00F71213" w:rsidRDefault="00F71213" w:rsidP="005E47DA">
      <w:pPr>
        <w:spacing w:line="360" w:lineRule="auto"/>
        <w:rPr>
          <w:szCs w:val="40"/>
        </w:rPr>
      </w:pPr>
      <w:r>
        <w:rPr>
          <w:szCs w:val="40"/>
        </w:rPr>
        <w:t xml:space="preserve">В связи с увеличивающимся объёмом перевозок для решения задач поисково-спасательного обеспечения для </w:t>
      </w:r>
      <w:proofErr w:type="spellStart"/>
      <w:r>
        <w:rPr>
          <w:szCs w:val="40"/>
        </w:rPr>
        <w:t>морспасслужбы</w:t>
      </w:r>
      <w:proofErr w:type="spellEnd"/>
      <w:r>
        <w:rPr>
          <w:szCs w:val="40"/>
        </w:rPr>
        <w:t xml:space="preserve"> … построены новые современные спасательные суда с ледовым классом.</w:t>
      </w:r>
    </w:p>
    <w:p w:rsidR="00F71213" w:rsidRDefault="00F71213" w:rsidP="005E47DA">
      <w:pPr>
        <w:spacing w:line="360" w:lineRule="auto"/>
        <w:rPr>
          <w:szCs w:val="40"/>
        </w:rPr>
      </w:pPr>
      <w:r>
        <w:rPr>
          <w:szCs w:val="40"/>
        </w:rPr>
        <w:t xml:space="preserve">Следующий слайд. Такое, наверное, самое одиозное судно – это многофункциональное аварийно-спасательное судно "Балтика". Судно – в </w:t>
      </w:r>
      <w:r>
        <w:rPr>
          <w:szCs w:val="40"/>
        </w:rPr>
        <w:lastRenderedPageBreak/>
        <w:t>принципе впервые в мире построенное с ассиметричной формой корпуса, мощность 7 мегаватт, ледового класса … Построен он совместно с компанией … Уникальное судно, отличается способностью эффективно работать не только на переднем и заднем ходу, но и при боковом перемещении, что обеспечивается его ассиметричной формой корпуса и характерным положением</w:t>
      </w:r>
      <w:proofErr w:type="gramStart"/>
      <w:r>
        <w:rPr>
          <w:szCs w:val="40"/>
        </w:rPr>
        <w:t xml:space="preserve"> … З</w:t>
      </w:r>
      <w:proofErr w:type="gramEnd"/>
      <w:r>
        <w:rPr>
          <w:szCs w:val="40"/>
        </w:rPr>
        <w:t>а один проход … перемещения за судном остаётся канал шириной примерно 60 метров, и работать оно может для крушения льда до 1,2 метра.</w:t>
      </w:r>
    </w:p>
    <w:p w:rsidR="00F71213" w:rsidRDefault="00F71213" w:rsidP="005E47DA">
      <w:pPr>
        <w:spacing w:line="360" w:lineRule="auto"/>
        <w:rPr>
          <w:szCs w:val="40"/>
        </w:rPr>
      </w:pPr>
      <w:r>
        <w:rPr>
          <w:szCs w:val="40"/>
        </w:rPr>
        <w:t>В 2014 году эксперты королевского общества … и судостроителей Великобритании признали его лучшим в своём классе и занесли его в ежегодный список лучших судов, построенных в 2014 году.</w:t>
      </w:r>
    </w:p>
    <w:p w:rsidR="00F71213" w:rsidRDefault="00F71213" w:rsidP="005E47DA">
      <w:pPr>
        <w:spacing w:line="360" w:lineRule="auto"/>
        <w:rPr>
          <w:szCs w:val="40"/>
        </w:rPr>
      </w:pPr>
      <w:r>
        <w:rPr>
          <w:szCs w:val="40"/>
        </w:rPr>
        <w:t xml:space="preserve">Следующий слайд. Вот здесь многофункциональные аварийно-спасательные суда мощностью 7,4 мегаватта. Два многофункциональных аварийно-спасательных судна мощностью 7 мегаватт … ледового класса …, построены они были в Германии, и четыре многофункциональных аварийно-спасательных судна мощностью 4 мегаватта, строил Невский судостроительный завод, ледового класса А5. В настоящее время суда переданы </w:t>
      </w:r>
      <w:proofErr w:type="spellStart"/>
      <w:r>
        <w:rPr>
          <w:szCs w:val="40"/>
        </w:rPr>
        <w:t>морспасслужбе</w:t>
      </w:r>
      <w:proofErr w:type="spellEnd"/>
      <w:r>
        <w:rPr>
          <w:szCs w:val="40"/>
        </w:rPr>
        <w:t>, и осуществляется … в Арктической зоне в районе … месторождения … морского … терминала.</w:t>
      </w:r>
    </w:p>
    <w:p w:rsidR="00F71213" w:rsidRDefault="00F71213" w:rsidP="005E47DA">
      <w:pPr>
        <w:spacing w:line="360" w:lineRule="auto"/>
        <w:rPr>
          <w:szCs w:val="40"/>
        </w:rPr>
      </w:pPr>
      <w:r>
        <w:rPr>
          <w:szCs w:val="40"/>
        </w:rPr>
        <w:t>Следующий слайд. Также в летний период на линейных ледоколах, работающих в акватории Северного морского пути, размещается оборудование и персонал для несения аварийно-спасательной готовности, включая водолазные работы … разливов нефти.</w:t>
      </w:r>
    </w:p>
    <w:p w:rsidR="00F71213" w:rsidRDefault="00F71213" w:rsidP="005E47DA">
      <w:pPr>
        <w:spacing w:line="360" w:lineRule="auto"/>
        <w:rPr>
          <w:szCs w:val="40"/>
        </w:rPr>
      </w:pPr>
      <w:r>
        <w:rPr>
          <w:szCs w:val="40"/>
        </w:rPr>
        <w:t xml:space="preserve">Следующий слайд. В 2015 году построены два многофункциональных дизель-электрических ледокола "Мурманск" и "Владивосток" мощностью 16 мегаватт. В 2016 году – ледокол "Новороссийск". </w:t>
      </w:r>
      <w:proofErr w:type="spellStart"/>
      <w:r>
        <w:rPr>
          <w:szCs w:val="40"/>
        </w:rPr>
        <w:t>Ледопроходимость</w:t>
      </w:r>
      <w:proofErr w:type="spellEnd"/>
      <w:r>
        <w:rPr>
          <w:szCs w:val="40"/>
        </w:rPr>
        <w:t xml:space="preserve"> ледоколов – до 1,5 метра, неограниченный район плавания, и в весенне-летний период могут работать в арктических морях.</w:t>
      </w:r>
    </w:p>
    <w:p w:rsidR="00F71213" w:rsidRDefault="00F71213" w:rsidP="005E47DA">
      <w:pPr>
        <w:spacing w:line="360" w:lineRule="auto"/>
        <w:rPr>
          <w:szCs w:val="40"/>
        </w:rPr>
      </w:pPr>
      <w:r>
        <w:rPr>
          <w:szCs w:val="40"/>
        </w:rPr>
        <w:lastRenderedPageBreak/>
        <w:t xml:space="preserve">Следующий. В настоящее время ведётся строительство дизель-электрического ледокола мощностью 25 мегаватт "Черномырдин", планируем, что к концу этого года он уже будет сдан. Также в 2012 году начато строительство серии из трёх универсальных атомных </w:t>
      </w:r>
      <w:proofErr w:type="spellStart"/>
      <w:r>
        <w:rPr>
          <w:szCs w:val="40"/>
        </w:rPr>
        <w:t>двухосадочных</w:t>
      </w:r>
      <w:proofErr w:type="spellEnd"/>
      <w:r>
        <w:rPr>
          <w:szCs w:val="40"/>
        </w:rPr>
        <w:t xml:space="preserve"> ледоколов ЛК-60Я, которые будут введены в эксплуатацию тоже где-то, наверное, в следующем году. Ледоколы обладают увеличенным сроком эксплуатации – до 40 лет, лучшей проходимостью по сравнению с существующими ледоколами. И переменная осадка позволяет использовать ледоколы в различных условиях – как в морской части, так и на реках.</w:t>
      </w:r>
    </w:p>
    <w:p w:rsidR="00040C4C" w:rsidRDefault="00040C4C" w:rsidP="005E47DA">
      <w:pPr>
        <w:spacing w:line="360" w:lineRule="auto"/>
        <w:rPr>
          <w:szCs w:val="40"/>
        </w:rPr>
      </w:pPr>
      <w:r>
        <w:rPr>
          <w:szCs w:val="40"/>
        </w:rPr>
        <w:t>Итак, мы считаем, что ... меры на продолжающиеся работы по развитию Северного морского пути позволит наращивать транспортную составляющую арктических проектов, которая в настоящее время помогает реализовывать в формате ... на территории экономического развития экономики развития экономики арктических территорий.</w:t>
      </w:r>
    </w:p>
    <w:p w:rsidR="00040C4C" w:rsidRDefault="00040C4C" w:rsidP="005E47DA">
      <w:pPr>
        <w:spacing w:line="360" w:lineRule="auto"/>
        <w:rPr>
          <w:szCs w:val="40"/>
        </w:rPr>
      </w:pPr>
      <w:r>
        <w:rPr>
          <w:szCs w:val="40"/>
        </w:rPr>
        <w:t>Благодарю за внимание. Спасибо.</w:t>
      </w:r>
    </w:p>
    <w:p w:rsidR="00040C4C" w:rsidRDefault="00040C4C" w:rsidP="005E47DA">
      <w:pPr>
        <w:spacing w:line="360" w:lineRule="auto"/>
        <w:rPr>
          <w:szCs w:val="40"/>
        </w:rPr>
      </w:pPr>
      <w:r>
        <w:rPr>
          <w:szCs w:val="40"/>
          <w:u w:val="single"/>
        </w:rPr>
        <w:t>Председательствующий</w:t>
      </w:r>
      <w:r>
        <w:rPr>
          <w:szCs w:val="40"/>
        </w:rPr>
        <w:t>. Спасибо. Спасибо большое, Денис Владимирович.</w:t>
      </w:r>
    </w:p>
    <w:p w:rsidR="00040C4C" w:rsidRDefault="00040C4C" w:rsidP="005E47DA">
      <w:pPr>
        <w:spacing w:line="360" w:lineRule="auto"/>
        <w:rPr>
          <w:szCs w:val="40"/>
        </w:rPr>
      </w:pPr>
      <w:proofErr w:type="gramStart"/>
      <w:r>
        <w:rPr>
          <w:szCs w:val="40"/>
        </w:rPr>
        <w:t>Предлагается заслушать доклад главы Таймырского (Долгано-Ненецкого) муниципального района Красноярская края Сергея Александровича Ткаченко.</w:t>
      </w:r>
      <w:proofErr w:type="gramEnd"/>
    </w:p>
    <w:p w:rsidR="00040C4C" w:rsidRDefault="00040C4C" w:rsidP="005E47DA">
      <w:pPr>
        <w:spacing w:line="360" w:lineRule="auto"/>
        <w:rPr>
          <w:szCs w:val="40"/>
        </w:rPr>
      </w:pPr>
      <w:r>
        <w:rPr>
          <w:szCs w:val="40"/>
          <w:u w:val="single"/>
        </w:rPr>
        <w:t>Ткаченко С.А.</w:t>
      </w:r>
      <w:r>
        <w:rPr>
          <w:szCs w:val="40"/>
        </w:rPr>
        <w:t xml:space="preserve"> Спасибо.</w:t>
      </w:r>
    </w:p>
    <w:p w:rsidR="00040C4C" w:rsidRDefault="00040C4C" w:rsidP="005E47DA">
      <w:pPr>
        <w:spacing w:line="360" w:lineRule="auto"/>
        <w:rPr>
          <w:szCs w:val="40"/>
        </w:rPr>
      </w:pPr>
      <w:r>
        <w:rPr>
          <w:szCs w:val="40"/>
        </w:rPr>
        <w:t>Уважаемые участники "круглого стола"!</w:t>
      </w:r>
    </w:p>
    <w:p w:rsidR="00040C4C" w:rsidRDefault="00040C4C" w:rsidP="005E47DA">
      <w:pPr>
        <w:spacing w:line="360" w:lineRule="auto"/>
        <w:rPr>
          <w:szCs w:val="40"/>
        </w:rPr>
      </w:pPr>
      <w:r>
        <w:rPr>
          <w:szCs w:val="40"/>
        </w:rPr>
        <w:t>Тема моего доклада – это "Перспективы состояния экономического развития Таймырского (Долгано-Ненецкого) муниципального района</w:t>
      </w:r>
      <w:r w:rsidR="00823621" w:rsidRPr="00823621">
        <w:rPr>
          <w:szCs w:val="40"/>
        </w:rPr>
        <w:t>"</w:t>
      </w:r>
      <w:r>
        <w:rPr>
          <w:szCs w:val="40"/>
        </w:rPr>
        <w:t>.</w:t>
      </w:r>
    </w:p>
    <w:p w:rsidR="00040C4C" w:rsidRDefault="00040C4C" w:rsidP="005E47DA">
      <w:pPr>
        <w:spacing w:line="360" w:lineRule="auto"/>
        <w:rPr>
          <w:szCs w:val="40"/>
        </w:rPr>
      </w:pPr>
      <w:r>
        <w:rPr>
          <w:szCs w:val="40"/>
        </w:rPr>
        <w:t>Следующий слайд. Муниципальный район расположен в северной части Красноярского края, образован 1 января 2006 года, имеет обширную территорию, фактически, 880 тысяч квадратных километров.</w:t>
      </w:r>
    </w:p>
    <w:p w:rsidR="00040C4C" w:rsidRDefault="00040C4C" w:rsidP="005E47DA">
      <w:pPr>
        <w:spacing w:line="360" w:lineRule="auto"/>
        <w:rPr>
          <w:szCs w:val="40"/>
        </w:rPr>
      </w:pPr>
      <w:r>
        <w:rPr>
          <w:szCs w:val="40"/>
        </w:rPr>
        <w:lastRenderedPageBreak/>
        <w:t xml:space="preserve">На востоке район граничит с Республикой Саха (Якутия), на западе – с Ямало-Ненецким автономным округом, на юге – с Туруханским и </w:t>
      </w:r>
      <w:proofErr w:type="spellStart"/>
      <w:r>
        <w:rPr>
          <w:szCs w:val="40"/>
        </w:rPr>
        <w:t>Эвенскийским</w:t>
      </w:r>
      <w:proofErr w:type="spellEnd"/>
      <w:r>
        <w:rPr>
          <w:szCs w:val="40"/>
        </w:rPr>
        <w:t xml:space="preserve"> районами </w:t>
      </w:r>
      <w:proofErr w:type="gramStart"/>
      <w:r>
        <w:rPr>
          <w:szCs w:val="40"/>
        </w:rPr>
        <w:t>Красноярского</w:t>
      </w:r>
      <w:proofErr w:type="gramEnd"/>
      <w:r>
        <w:rPr>
          <w:szCs w:val="40"/>
        </w:rPr>
        <w:t xml:space="preserve"> края.</w:t>
      </w:r>
    </w:p>
    <w:p w:rsidR="00040C4C" w:rsidRDefault="00040C4C" w:rsidP="005E47DA">
      <w:pPr>
        <w:spacing w:line="360" w:lineRule="auto"/>
        <w:rPr>
          <w:szCs w:val="40"/>
        </w:rPr>
      </w:pPr>
      <w:r>
        <w:rPr>
          <w:szCs w:val="40"/>
        </w:rPr>
        <w:t xml:space="preserve">С севера территория ограничивается Карским и морем Лаптевых. В состав района входят такие арктические архипелаги  как ... Северная земля, а также более 300 островов. Территория района относится к </w:t>
      </w:r>
      <w:proofErr w:type="gramStart"/>
      <w:r>
        <w:rPr>
          <w:szCs w:val="40"/>
        </w:rPr>
        <w:t>труднодоступной</w:t>
      </w:r>
      <w:proofErr w:type="gramEnd"/>
      <w:r>
        <w:rPr>
          <w:szCs w:val="40"/>
        </w:rPr>
        <w:t xml:space="preserve"> и отдалённой. Численность постоянного населения составляет чуть более 31 тысячи человек. Таймыр является исконным местом проживания коренных малочисленных народов Севера. Их доля в общей численности составляет треть от общей численности населения.</w:t>
      </w:r>
    </w:p>
    <w:p w:rsidR="00040C4C" w:rsidRDefault="00040C4C" w:rsidP="005E47DA">
      <w:pPr>
        <w:spacing w:line="360" w:lineRule="auto"/>
        <w:rPr>
          <w:szCs w:val="40"/>
        </w:rPr>
      </w:pPr>
      <w:r>
        <w:rPr>
          <w:szCs w:val="40"/>
        </w:rPr>
        <w:t xml:space="preserve">В состав района входит четыре поселения, которые являются самостоятельными муниципальными образованиями – это два городских </w:t>
      </w:r>
      <w:proofErr w:type="gramStart"/>
      <w:r>
        <w:rPr>
          <w:szCs w:val="40"/>
        </w:rPr>
        <w:t>(... Диксон, и два сельских поселения – Хатанга и ...</w:t>
      </w:r>
      <w:proofErr w:type="gramEnd"/>
    </w:p>
    <w:p w:rsidR="00040C4C" w:rsidRDefault="00040C4C" w:rsidP="005E47DA">
      <w:pPr>
        <w:spacing w:line="360" w:lineRule="auto"/>
        <w:rPr>
          <w:szCs w:val="40"/>
        </w:rPr>
      </w:pPr>
      <w:r>
        <w:rPr>
          <w:szCs w:val="40"/>
        </w:rPr>
        <w:t xml:space="preserve">Вблизи северной границы Таймыра проходит трасса Северного морского пути: Мурманск, Диксон, Хатанга, </w:t>
      </w:r>
      <w:proofErr w:type="spellStart"/>
      <w:r>
        <w:rPr>
          <w:szCs w:val="40"/>
        </w:rPr>
        <w:t>Дикси</w:t>
      </w:r>
      <w:proofErr w:type="spellEnd"/>
      <w:r>
        <w:rPr>
          <w:szCs w:val="40"/>
        </w:rPr>
        <w:t>, бухта Проведения. Сегодня Северный морской путь используется главным образом для обеспечения северного завоза и перевозок конкретных коммерческих структур в западном направлении.</w:t>
      </w:r>
    </w:p>
    <w:p w:rsidR="00040C4C" w:rsidRDefault="00040C4C" w:rsidP="005E47DA">
      <w:pPr>
        <w:spacing w:line="360" w:lineRule="auto"/>
        <w:rPr>
          <w:szCs w:val="40"/>
        </w:rPr>
      </w:pPr>
      <w:proofErr w:type="spellStart"/>
      <w:r>
        <w:rPr>
          <w:szCs w:val="40"/>
        </w:rPr>
        <w:t>Севморпуть</w:t>
      </w:r>
      <w:proofErr w:type="spellEnd"/>
      <w:r>
        <w:rPr>
          <w:szCs w:val="40"/>
        </w:rPr>
        <w:t xml:space="preserve"> является сложнейшей частью инфраструктуры экономического комплекса Крайнего Севера и одним из ведущих звеньев между российским Дальним Востоком и западной частью страны, объединяя в единую транспортную сеть крупнейшие речные артерии Сибири сухопутными, воздушными видами транспорта.</w:t>
      </w:r>
    </w:p>
    <w:p w:rsidR="00040C4C" w:rsidRDefault="00040C4C" w:rsidP="005E47DA">
      <w:pPr>
        <w:spacing w:line="360" w:lineRule="auto"/>
        <w:rPr>
          <w:szCs w:val="40"/>
        </w:rPr>
      </w:pPr>
      <w:r>
        <w:rPr>
          <w:szCs w:val="40"/>
        </w:rPr>
        <w:t>В настоящее время ... доля арктической территории ... обеспечения, судовождение по транспортному пути, как часть международного транспортного коридора.</w:t>
      </w:r>
      <w:r w:rsidR="00300E16">
        <w:rPr>
          <w:szCs w:val="40"/>
        </w:rPr>
        <w:t xml:space="preserve"> </w:t>
      </w:r>
    </w:p>
    <w:p w:rsidR="00040C4C" w:rsidRDefault="00040C4C" w:rsidP="005E47DA">
      <w:pPr>
        <w:spacing w:line="360" w:lineRule="auto"/>
        <w:rPr>
          <w:szCs w:val="40"/>
        </w:rPr>
      </w:pPr>
      <w:r>
        <w:rPr>
          <w:szCs w:val="40"/>
        </w:rPr>
        <w:t xml:space="preserve">На водных путях Таймыра функционируют три морских порта. В городе Дудинка расположен один из крупнейших морских и речных портов </w:t>
      </w:r>
      <w:r>
        <w:rPr>
          <w:szCs w:val="40"/>
        </w:rPr>
        <w:lastRenderedPageBreak/>
        <w:t>Сибири – самый северный международный морской порт в России, единственный в мире ежегодно затапливаемый в период весеннего ледохода. Сегодня мы как раз являемся ... в восстановлении этого периода, в восстановлении порта к новому сезону.</w:t>
      </w:r>
    </w:p>
    <w:p w:rsidR="00040C4C" w:rsidRDefault="00040C4C" w:rsidP="005E47DA">
      <w:pPr>
        <w:spacing w:line="360" w:lineRule="auto"/>
        <w:rPr>
          <w:szCs w:val="40"/>
        </w:rPr>
      </w:pPr>
      <w:r>
        <w:rPr>
          <w:szCs w:val="40"/>
        </w:rPr>
        <w:t xml:space="preserve">Общая протяжённость причалов порта составляет более 4 тысяч метров, из них протяжённость морских причалов – почти 2 тысячи метров. Глубины причалов позволяют принимать ... </w:t>
      </w:r>
      <w:proofErr w:type="spellStart"/>
      <w:r>
        <w:rPr>
          <w:szCs w:val="40"/>
        </w:rPr>
        <w:t>подъёмностью</w:t>
      </w:r>
      <w:proofErr w:type="spellEnd"/>
      <w:r>
        <w:rPr>
          <w:szCs w:val="40"/>
        </w:rPr>
        <w:t xml:space="preserve">  до 18 тысяч тонн. Порт круглогодично связан морским сообщением с Архангельском и Мурманском в период зимней навигацией - речным сообщением с Красноярском и Диксоном. Деятельность порта, в основном, нацелена на обеспечение ...</w:t>
      </w:r>
    </w:p>
    <w:p w:rsidR="00040C4C" w:rsidRDefault="00040C4C" w:rsidP="005E47DA">
      <w:pPr>
        <w:spacing w:line="360" w:lineRule="auto"/>
        <w:rPr>
          <w:szCs w:val="40"/>
        </w:rPr>
      </w:pPr>
      <w:r>
        <w:rPr>
          <w:szCs w:val="40"/>
        </w:rPr>
        <w:t xml:space="preserve">Следующий, </w:t>
      </w:r>
      <w:proofErr w:type="spellStart"/>
      <w:r>
        <w:rPr>
          <w:szCs w:val="40"/>
        </w:rPr>
        <w:t>Хатангский</w:t>
      </w:r>
      <w:proofErr w:type="spellEnd"/>
      <w:r>
        <w:rPr>
          <w:szCs w:val="40"/>
        </w:rPr>
        <w:t xml:space="preserve"> морской торговый порт расположен в селе с одноименным названием. </w:t>
      </w:r>
      <w:proofErr w:type="spellStart"/>
      <w:r>
        <w:rPr>
          <w:szCs w:val="40"/>
        </w:rPr>
        <w:t>Хатангский</w:t>
      </w:r>
      <w:proofErr w:type="spellEnd"/>
      <w:r>
        <w:rPr>
          <w:szCs w:val="40"/>
        </w:rPr>
        <w:t xml:space="preserve"> морской порт является перевозчиком в </w:t>
      </w:r>
      <w:proofErr w:type="spellStart"/>
      <w:r>
        <w:rPr>
          <w:szCs w:val="40"/>
        </w:rPr>
        <w:t>Хатангском</w:t>
      </w:r>
      <w:proofErr w:type="spellEnd"/>
      <w:r>
        <w:rPr>
          <w:szCs w:val="40"/>
        </w:rPr>
        <w:t xml:space="preserve"> бассейне ... и Хатанга. Порт функционирует только в период летней навигации. Морская навигация возможна при освобождении </w:t>
      </w:r>
      <w:proofErr w:type="spellStart"/>
      <w:r>
        <w:rPr>
          <w:szCs w:val="40"/>
        </w:rPr>
        <w:t>Хатангского</w:t>
      </w:r>
      <w:proofErr w:type="spellEnd"/>
      <w:r>
        <w:rPr>
          <w:szCs w:val="40"/>
        </w:rPr>
        <w:t xml:space="preserve"> залива ото льда.</w:t>
      </w:r>
    </w:p>
    <w:p w:rsidR="00040C4C" w:rsidRDefault="00040C4C" w:rsidP="005E47DA">
      <w:pPr>
        <w:spacing w:line="360" w:lineRule="auto"/>
        <w:rPr>
          <w:szCs w:val="40"/>
        </w:rPr>
      </w:pPr>
      <w:r>
        <w:rPr>
          <w:szCs w:val="40"/>
        </w:rPr>
        <w:t>Назначение порта – это обеспечение жизнедеятельности населения, а также доставка генеральных грузов для арктических экспедиций и полярных станций и компаний ...</w:t>
      </w:r>
    </w:p>
    <w:p w:rsidR="00040C4C" w:rsidRDefault="00040C4C" w:rsidP="005E47DA">
      <w:pPr>
        <w:spacing w:line="360" w:lineRule="auto"/>
        <w:rPr>
          <w:szCs w:val="40"/>
        </w:rPr>
      </w:pPr>
      <w:r>
        <w:rPr>
          <w:szCs w:val="40"/>
        </w:rPr>
        <w:t xml:space="preserve">Порт Диксон – это арктический ... Красноярского края, где дислоцирован опорный морской порт Северного морского пути. Порт расположен на юго-восточной части Карского моря и уходит в Енисейский залив и имеет для сравнения стратегического значение для развития Арктики благодаря своему серединному расположению на трассе </w:t>
      </w:r>
      <w:proofErr w:type="spellStart"/>
      <w:r>
        <w:rPr>
          <w:szCs w:val="40"/>
        </w:rPr>
        <w:t>Севморпути</w:t>
      </w:r>
      <w:proofErr w:type="spellEnd"/>
      <w:r>
        <w:rPr>
          <w:szCs w:val="40"/>
        </w:rPr>
        <w:t>.</w:t>
      </w:r>
    </w:p>
    <w:p w:rsidR="00040C4C" w:rsidRDefault="00040C4C" w:rsidP="005E47DA">
      <w:pPr>
        <w:spacing w:line="360" w:lineRule="auto"/>
        <w:rPr>
          <w:szCs w:val="40"/>
        </w:rPr>
      </w:pPr>
      <w:r>
        <w:rPr>
          <w:szCs w:val="40"/>
        </w:rPr>
        <w:t>С 2008 года порт открыт для захода иностранных судов.</w:t>
      </w:r>
    </w:p>
    <w:p w:rsidR="00040C4C" w:rsidRDefault="00040C4C" w:rsidP="005E47DA">
      <w:pPr>
        <w:spacing w:line="360" w:lineRule="auto"/>
        <w:rPr>
          <w:szCs w:val="40"/>
        </w:rPr>
      </w:pPr>
      <w:r>
        <w:rPr>
          <w:szCs w:val="40"/>
        </w:rPr>
        <w:t xml:space="preserve">Перспективность развития использования морского порта обусловлена его географическим положением, наличием в закрытой глубоководной бухте, </w:t>
      </w:r>
      <w:r>
        <w:rPr>
          <w:szCs w:val="40"/>
        </w:rPr>
        <w:lastRenderedPageBreak/>
        <w:t>позволяющая осуществлять круглогодичный заход судов ледокольного флота.</w:t>
      </w:r>
    </w:p>
    <w:p w:rsidR="00F80B4F" w:rsidRDefault="00F80B4F" w:rsidP="005E47DA">
      <w:pPr>
        <w:spacing w:line="360" w:lineRule="auto"/>
        <w:rPr>
          <w:szCs w:val="40"/>
        </w:rPr>
      </w:pPr>
      <w:r>
        <w:rPr>
          <w:szCs w:val="40"/>
        </w:rPr>
        <w:t xml:space="preserve">Гавань Диксона укрыта группами островов практически от любых направлений ветров, что даёт возможность для формирования караванов и отстоя судов. Енисейский залив в  районе Диксона является обустроенным в плане навигационного гидрографического освещения. Акватория закрытой бухтой практически не ограничена для прохождения судов. </w:t>
      </w:r>
    </w:p>
    <w:p w:rsidR="00F80B4F" w:rsidRDefault="00F80B4F" w:rsidP="005E47DA">
      <w:pPr>
        <w:spacing w:line="360" w:lineRule="auto"/>
        <w:rPr>
          <w:szCs w:val="40"/>
        </w:rPr>
      </w:pPr>
      <w:r>
        <w:rPr>
          <w:szCs w:val="40"/>
        </w:rPr>
        <w:t>В последнее время все больше федеральные структуры, потенциальных инвесторов обращают свое внимание на морской порт Диксон. Осуществляется планомерное наращивание пограничных, военно-спасательных сил и средств. Благодаря значительным глубинам рассматривается вопрос создания лицами базы военно-морского флота и функционирования порта как порта двойного назначения.</w:t>
      </w:r>
    </w:p>
    <w:p w:rsidR="00F80B4F" w:rsidRDefault="00F80B4F" w:rsidP="005E47DA">
      <w:pPr>
        <w:spacing w:line="360" w:lineRule="auto"/>
        <w:rPr>
          <w:szCs w:val="40"/>
        </w:rPr>
      </w:pPr>
      <w:r>
        <w:rPr>
          <w:szCs w:val="40"/>
        </w:rPr>
        <w:t xml:space="preserve">Таймыр обладает потенциалом экономического роста, обусловленным наличием богатых природных ресурсов, Севморпути, а также интересами государства и добывающих компаний в Арктике. На сегодняшний день на Таймыре 163 лицензионных участков, лицензии принадлежат 60 компаниям. Особенности Таймыра в отношении освоения минерально-сырьевой базы является то, что подавляющее большинство объектов, практически за исключением месторождений углеводородного сырья, находится в зоне влияния развитой системы нефтегазовых промыслов Ямало-Ненецкого автономного округа и в относительно освоенных районах нижнего течения реки Енисей, по линии, не обеспеченной запасами промышленных категорий.  Не учтены госбалансом полезные ископаемые, являются лишь прогнозируемыми. </w:t>
      </w:r>
    </w:p>
    <w:p w:rsidR="00F80B4F" w:rsidRDefault="00F80B4F" w:rsidP="005E47DA">
      <w:pPr>
        <w:spacing w:line="360" w:lineRule="auto"/>
        <w:rPr>
          <w:szCs w:val="40"/>
        </w:rPr>
      </w:pPr>
      <w:r>
        <w:rPr>
          <w:szCs w:val="40"/>
        </w:rPr>
        <w:t xml:space="preserve">Большая часть месторождений расположена практически в неосвоенных малозаселенных районах с отсутствующей или слаборазвитой  транспортной инфраструктуры, что делает Таймыр малопривлекательным </w:t>
      </w:r>
      <w:r>
        <w:rPr>
          <w:szCs w:val="40"/>
        </w:rPr>
        <w:lastRenderedPageBreak/>
        <w:t>для инвесторов. В настоящее время добыча полезных ископаемых осуществляют только два крупнейших мега-пользователя страны – это ПАО …и ПАО "Роснефть. Остальные компании проводят работы по геологическому изучению, поиску, оценке недр.</w:t>
      </w:r>
    </w:p>
    <w:p w:rsidR="00F80B4F" w:rsidRDefault="00F80B4F" w:rsidP="005E47DA">
      <w:pPr>
        <w:spacing w:line="360" w:lineRule="auto"/>
        <w:rPr>
          <w:szCs w:val="40"/>
        </w:rPr>
      </w:pPr>
      <w:r>
        <w:rPr>
          <w:szCs w:val="40"/>
        </w:rPr>
        <w:t xml:space="preserve">В целях повышения эффективности и диверсификации экономики Арктики, ориентированной на развитие Северного морского пути, на базе четырех добывающих центров будет создана </w:t>
      </w:r>
      <w:proofErr w:type="spellStart"/>
      <w:r>
        <w:rPr>
          <w:szCs w:val="40"/>
        </w:rPr>
        <w:t>Таймыро</w:t>
      </w:r>
      <w:proofErr w:type="spellEnd"/>
      <w:r>
        <w:rPr>
          <w:szCs w:val="40"/>
        </w:rPr>
        <w:t xml:space="preserve">-Туруханская опорная зона, </w:t>
      </w:r>
      <w:proofErr w:type="spellStart"/>
      <w:r>
        <w:rPr>
          <w:szCs w:val="40"/>
        </w:rPr>
        <w:t>Диксонского</w:t>
      </w:r>
      <w:proofErr w:type="spellEnd"/>
      <w:r>
        <w:rPr>
          <w:szCs w:val="40"/>
        </w:rPr>
        <w:t xml:space="preserve"> центра угледобычи и </w:t>
      </w:r>
      <w:proofErr w:type="spellStart"/>
      <w:r>
        <w:rPr>
          <w:szCs w:val="40"/>
        </w:rPr>
        <w:t>Усть</w:t>
      </w:r>
      <w:proofErr w:type="spellEnd"/>
      <w:r>
        <w:rPr>
          <w:szCs w:val="40"/>
        </w:rPr>
        <w:t xml:space="preserve">-Енисейского центра </w:t>
      </w:r>
      <w:proofErr w:type="spellStart"/>
      <w:r>
        <w:rPr>
          <w:szCs w:val="40"/>
        </w:rPr>
        <w:t>нефтегазодобычи</w:t>
      </w:r>
      <w:proofErr w:type="spellEnd"/>
      <w:r>
        <w:rPr>
          <w:szCs w:val="40"/>
        </w:rPr>
        <w:t xml:space="preserve">. А в перспективе </w:t>
      </w:r>
      <w:proofErr w:type="spellStart"/>
      <w:r>
        <w:rPr>
          <w:szCs w:val="40"/>
        </w:rPr>
        <w:t>Хатангского</w:t>
      </w:r>
      <w:proofErr w:type="spellEnd"/>
      <w:r>
        <w:rPr>
          <w:szCs w:val="40"/>
        </w:rPr>
        <w:t xml:space="preserve"> и </w:t>
      </w:r>
      <w:proofErr w:type="spellStart"/>
      <w:r>
        <w:rPr>
          <w:szCs w:val="40"/>
        </w:rPr>
        <w:t>Авамского</w:t>
      </w:r>
      <w:proofErr w:type="spellEnd"/>
      <w:r>
        <w:rPr>
          <w:szCs w:val="40"/>
        </w:rPr>
        <w:t xml:space="preserve"> центров </w:t>
      </w:r>
      <w:proofErr w:type="spellStart"/>
      <w:r>
        <w:rPr>
          <w:szCs w:val="40"/>
        </w:rPr>
        <w:t>нефтегазодобычи</w:t>
      </w:r>
      <w:proofErr w:type="spellEnd"/>
      <w:r>
        <w:rPr>
          <w:szCs w:val="40"/>
        </w:rPr>
        <w:t xml:space="preserve">. </w:t>
      </w:r>
    </w:p>
    <w:p w:rsidR="00F80B4F" w:rsidRDefault="00F80B4F" w:rsidP="005E47DA">
      <w:pPr>
        <w:spacing w:line="360" w:lineRule="auto"/>
        <w:rPr>
          <w:szCs w:val="40"/>
        </w:rPr>
      </w:pPr>
      <w:r>
        <w:rPr>
          <w:szCs w:val="40"/>
        </w:rPr>
        <w:t xml:space="preserve">Так, </w:t>
      </w:r>
      <w:proofErr w:type="spellStart"/>
      <w:r>
        <w:rPr>
          <w:szCs w:val="40"/>
        </w:rPr>
        <w:t>Западнотаймырский</w:t>
      </w:r>
      <w:proofErr w:type="spellEnd"/>
      <w:r>
        <w:rPr>
          <w:szCs w:val="40"/>
        </w:rPr>
        <w:t xml:space="preserve"> угленосный район дислоцирован в крайней западной части полуострова Таймыр. Близость к расположенному у входа в Енисейский залив морскому порту Диксон. Высокое качество угля и значительные прогнозные ресурсы выделяют эту площадь как наиболее перспективную для разработки. </w:t>
      </w:r>
    </w:p>
    <w:p w:rsidR="00F80B4F" w:rsidRDefault="00F80B4F" w:rsidP="005E47DA">
      <w:pPr>
        <w:spacing w:line="360" w:lineRule="auto"/>
        <w:rPr>
          <w:szCs w:val="40"/>
        </w:rPr>
      </w:pPr>
      <w:proofErr w:type="spellStart"/>
      <w:r>
        <w:rPr>
          <w:szCs w:val="40"/>
        </w:rPr>
        <w:t>Усть</w:t>
      </w:r>
      <w:proofErr w:type="spellEnd"/>
      <w:r>
        <w:rPr>
          <w:szCs w:val="40"/>
        </w:rPr>
        <w:t xml:space="preserve">-Енисейский центр </w:t>
      </w:r>
      <w:proofErr w:type="spellStart"/>
      <w:r>
        <w:rPr>
          <w:szCs w:val="40"/>
        </w:rPr>
        <w:t>нефтегазодобычи</w:t>
      </w:r>
      <w:proofErr w:type="spellEnd"/>
      <w:r>
        <w:rPr>
          <w:szCs w:val="40"/>
        </w:rPr>
        <w:t xml:space="preserve"> расположен в западной части района на правобережье реки Енисей и объединяет </w:t>
      </w:r>
      <w:proofErr w:type="spellStart"/>
      <w:r>
        <w:rPr>
          <w:szCs w:val="40"/>
        </w:rPr>
        <w:t>Поярское</w:t>
      </w:r>
      <w:proofErr w:type="spellEnd"/>
      <w:r>
        <w:rPr>
          <w:szCs w:val="40"/>
        </w:rPr>
        <w:t xml:space="preserve">, Байкальское и Озерное </w:t>
      </w:r>
      <w:proofErr w:type="spellStart"/>
      <w:r>
        <w:rPr>
          <w:szCs w:val="40"/>
        </w:rPr>
        <w:t>местрождения</w:t>
      </w:r>
      <w:proofErr w:type="spellEnd"/>
      <w:r>
        <w:rPr>
          <w:szCs w:val="40"/>
        </w:rPr>
        <w:t xml:space="preserve">. </w:t>
      </w:r>
    </w:p>
    <w:p w:rsidR="00F80B4F" w:rsidRDefault="00F80B4F" w:rsidP="005E47DA">
      <w:pPr>
        <w:spacing w:line="360" w:lineRule="auto"/>
        <w:rPr>
          <w:szCs w:val="40"/>
        </w:rPr>
      </w:pPr>
      <w:proofErr w:type="spellStart"/>
      <w:r>
        <w:rPr>
          <w:szCs w:val="40"/>
        </w:rPr>
        <w:t>Хатангский</w:t>
      </w:r>
      <w:proofErr w:type="spellEnd"/>
      <w:r>
        <w:rPr>
          <w:szCs w:val="40"/>
        </w:rPr>
        <w:t xml:space="preserve"> центр нефтедобычи расположен в восточной части района на </w:t>
      </w:r>
      <w:proofErr w:type="gramStart"/>
      <w:r>
        <w:rPr>
          <w:szCs w:val="40"/>
        </w:rPr>
        <w:t>территории</w:t>
      </w:r>
      <w:proofErr w:type="gramEnd"/>
      <w:r>
        <w:rPr>
          <w:szCs w:val="40"/>
        </w:rPr>
        <w:t xml:space="preserve"> тяготеющей к </w:t>
      </w:r>
      <w:proofErr w:type="spellStart"/>
      <w:r>
        <w:rPr>
          <w:szCs w:val="40"/>
        </w:rPr>
        <w:t>Хатангскому</w:t>
      </w:r>
      <w:proofErr w:type="spellEnd"/>
      <w:r>
        <w:rPr>
          <w:szCs w:val="40"/>
        </w:rPr>
        <w:t xml:space="preserve"> заливу. Освоение этой территории планируется начать в более отдаленной перспективе с расположенного на левобережье </w:t>
      </w:r>
      <w:proofErr w:type="spellStart"/>
      <w:r>
        <w:rPr>
          <w:szCs w:val="40"/>
        </w:rPr>
        <w:t>Хатангского</w:t>
      </w:r>
      <w:proofErr w:type="spellEnd"/>
      <w:r>
        <w:rPr>
          <w:szCs w:val="40"/>
        </w:rPr>
        <w:t xml:space="preserve"> залива восточно-таймырского лицензионного участка. </w:t>
      </w:r>
    </w:p>
    <w:p w:rsidR="00F80B4F" w:rsidRDefault="00F80B4F" w:rsidP="005E47DA">
      <w:pPr>
        <w:spacing w:line="360" w:lineRule="auto"/>
        <w:rPr>
          <w:szCs w:val="40"/>
        </w:rPr>
      </w:pPr>
      <w:r>
        <w:rPr>
          <w:szCs w:val="40"/>
        </w:rPr>
        <w:t xml:space="preserve">Так, в перспективе предполагается разработка участков континентальной арктического шельфа. </w:t>
      </w:r>
    </w:p>
    <w:p w:rsidR="00F80B4F" w:rsidRDefault="00F80B4F" w:rsidP="005E47DA">
      <w:pPr>
        <w:spacing w:line="360" w:lineRule="auto"/>
        <w:rPr>
          <w:szCs w:val="40"/>
        </w:rPr>
      </w:pPr>
      <w:proofErr w:type="spellStart"/>
      <w:r>
        <w:rPr>
          <w:szCs w:val="40"/>
        </w:rPr>
        <w:t>Авамский</w:t>
      </w:r>
      <w:proofErr w:type="spellEnd"/>
      <w:r>
        <w:rPr>
          <w:szCs w:val="40"/>
        </w:rPr>
        <w:t xml:space="preserve"> центр </w:t>
      </w:r>
      <w:proofErr w:type="spellStart"/>
      <w:r>
        <w:rPr>
          <w:szCs w:val="40"/>
        </w:rPr>
        <w:t>нефтегазодобычи</w:t>
      </w:r>
      <w:proofErr w:type="spellEnd"/>
      <w:r>
        <w:rPr>
          <w:szCs w:val="40"/>
        </w:rPr>
        <w:t xml:space="preserve"> расположен в центральной части района и у поселка </w:t>
      </w:r>
      <w:proofErr w:type="spellStart"/>
      <w:r>
        <w:rPr>
          <w:szCs w:val="40"/>
        </w:rPr>
        <w:t>Усть-Авам</w:t>
      </w:r>
      <w:proofErr w:type="spellEnd"/>
      <w:r>
        <w:rPr>
          <w:szCs w:val="40"/>
        </w:rPr>
        <w:t>. Освоение месторождений может быть  осуществлено в более отдаленной перспективе.</w:t>
      </w:r>
    </w:p>
    <w:p w:rsidR="00F80B4F" w:rsidRDefault="00F80B4F" w:rsidP="005E47DA">
      <w:pPr>
        <w:spacing w:line="360" w:lineRule="auto"/>
        <w:rPr>
          <w:szCs w:val="40"/>
        </w:rPr>
      </w:pPr>
      <w:r>
        <w:rPr>
          <w:szCs w:val="40"/>
        </w:rPr>
        <w:lastRenderedPageBreak/>
        <w:t xml:space="preserve">Без развития и модернизации транспортной инфраструктуры выйти на новые темпы освоения добычи полезных ископаемых проблематично. Наличие в документах федерального уровня прогнозов по восстановлению, развитию Северного пути позволяет прогнозировать, что в перспективе он получит новый виток развития, связанный с </w:t>
      </w:r>
      <w:proofErr w:type="gramStart"/>
      <w:r>
        <w:rPr>
          <w:szCs w:val="40"/>
        </w:rPr>
        <w:t>реализацией</w:t>
      </w:r>
      <w:proofErr w:type="gramEnd"/>
      <w:r>
        <w:rPr>
          <w:szCs w:val="40"/>
        </w:rPr>
        <w:t xml:space="preserve"> прежде всего интересов государства, а также хозяйствующих субъектов, занимающихся разработкой и добычей полезных ископаемых.</w:t>
      </w:r>
    </w:p>
    <w:p w:rsidR="00F80B4F" w:rsidRDefault="00F80B4F" w:rsidP="005E47DA">
      <w:pPr>
        <w:spacing w:line="360" w:lineRule="auto"/>
        <w:rPr>
          <w:szCs w:val="40"/>
        </w:rPr>
      </w:pPr>
      <w:r>
        <w:rPr>
          <w:szCs w:val="40"/>
        </w:rPr>
        <w:t>Развитие Северного морского пути и сопряженной транспортной системы Енисей – Северный морской путь, развитие арктического порта Хатанга, строительств порта на мысе "</w:t>
      </w:r>
      <w:proofErr w:type="spellStart"/>
      <w:r>
        <w:rPr>
          <w:szCs w:val="40"/>
        </w:rPr>
        <w:t>Танлау</w:t>
      </w:r>
      <w:proofErr w:type="spellEnd"/>
      <w:r>
        <w:rPr>
          <w:szCs w:val="40"/>
        </w:rPr>
        <w:t xml:space="preserve">", угольного терминала в районе мыса "Чайка", а также создание на Диксоне </w:t>
      </w:r>
      <w:proofErr w:type="spellStart"/>
      <w:r>
        <w:rPr>
          <w:szCs w:val="40"/>
        </w:rPr>
        <w:t>мультимодального</w:t>
      </w:r>
      <w:proofErr w:type="spellEnd"/>
      <w:r>
        <w:rPr>
          <w:szCs w:val="40"/>
        </w:rPr>
        <w:t xml:space="preserve"> транспортного узла позволит снять транспортные ограничения, сдерживающие сегодня экономическое развитие территории. А также развитие опорных пунктов Севморпути будет способствовать расширение строительства сети дорог и, прежде всего, дорог, связывающих участки, где осуществляется добыча природных ресурсов, с транспортными магистралями. </w:t>
      </w:r>
    </w:p>
    <w:p w:rsidR="00F80B4F" w:rsidRDefault="00F80B4F" w:rsidP="005E47DA">
      <w:pPr>
        <w:spacing w:line="360" w:lineRule="auto"/>
        <w:rPr>
          <w:szCs w:val="40"/>
        </w:rPr>
      </w:pPr>
      <w:r>
        <w:rPr>
          <w:szCs w:val="40"/>
        </w:rPr>
        <w:t xml:space="preserve">Нельзя оставить без внимания </w:t>
      </w:r>
      <w:proofErr w:type="spellStart"/>
      <w:r>
        <w:rPr>
          <w:szCs w:val="40"/>
        </w:rPr>
        <w:t>широкообсуждающийся</w:t>
      </w:r>
      <w:proofErr w:type="spellEnd"/>
      <w:r>
        <w:rPr>
          <w:szCs w:val="40"/>
        </w:rPr>
        <w:t xml:space="preserve"> сегодня проект по созданию международного маршрута Европа – Западный Китай. Объем торговли азиатских стран со странами Европы является перспективным для организации перевозок. Целесообразно рассматривать вариант включения объектов транспортной инфраструктуры Дудинки и Диксона в логистическую цепочку этого международного маршрута. Реализация данных направлений </w:t>
      </w:r>
      <w:proofErr w:type="gramStart"/>
      <w:r>
        <w:rPr>
          <w:szCs w:val="40"/>
        </w:rPr>
        <w:t>повысит инвестиционную привлекательность территорий и как минимум</w:t>
      </w:r>
      <w:proofErr w:type="gramEnd"/>
      <w:r>
        <w:rPr>
          <w:szCs w:val="40"/>
        </w:rPr>
        <w:t xml:space="preserve"> будет способствовать росту добывающей промышленности. </w:t>
      </w:r>
      <w:proofErr w:type="gramStart"/>
      <w:r>
        <w:rPr>
          <w:szCs w:val="40"/>
        </w:rPr>
        <w:t xml:space="preserve">При всем при этом в летний период времени маршруты Енисей – Северный морской путь могут еще более быть оптимизированы по </w:t>
      </w:r>
      <w:r>
        <w:rPr>
          <w:szCs w:val="40"/>
        </w:rPr>
        <w:lastRenderedPageBreak/>
        <w:t xml:space="preserve">сравнению с дешевыми в сравнении с действующими схемами перевозки из Китая в Европу. </w:t>
      </w:r>
      <w:proofErr w:type="gramEnd"/>
    </w:p>
    <w:p w:rsidR="00F80B4F" w:rsidRPr="00D02714" w:rsidRDefault="00F80B4F" w:rsidP="005E47DA">
      <w:pPr>
        <w:spacing w:line="360" w:lineRule="auto"/>
        <w:rPr>
          <w:szCs w:val="40"/>
        </w:rPr>
      </w:pPr>
      <w:r>
        <w:rPr>
          <w:szCs w:val="40"/>
        </w:rPr>
        <w:t>При этом нельзя обойти внимания два аспекта, требующих пристального внимания при освоении Арктической зоны. Это, безусловно, экология. Развитие арктических территорий на современном этапе российской истории требуе</w:t>
      </w:r>
      <w:r w:rsidR="001A7E5D">
        <w:rPr>
          <w:szCs w:val="40"/>
        </w:rPr>
        <w:t>т от нас учета всех негативных явлений,</w:t>
      </w:r>
      <w:r>
        <w:rPr>
          <w:szCs w:val="40"/>
        </w:rPr>
        <w:t xml:space="preserve"> ошибок советского периода, когда при принятии решений не всегда учитывается экологическая цель, а и</w:t>
      </w:r>
      <w:r w:rsidR="001A7E5D">
        <w:rPr>
          <w:szCs w:val="40"/>
        </w:rPr>
        <w:t>менно засоряются арктические просторы.</w:t>
      </w:r>
    </w:p>
    <w:p w:rsidR="00E45F68" w:rsidRDefault="00E45F68" w:rsidP="005E47DA">
      <w:pPr>
        <w:spacing w:line="360" w:lineRule="auto"/>
        <w:rPr>
          <w:szCs w:val="40"/>
        </w:rPr>
      </w:pPr>
      <w:proofErr w:type="gramStart"/>
      <w:r>
        <w:rPr>
          <w:szCs w:val="40"/>
        </w:rPr>
        <w:t>В результате свертывания хозяйственной и иной деятельности в Арктике и образование территорий, на которых расположены свалки металлолома, пустых бочек из-под горюче-смазочных материалов, брошенная техника и большое количество брошенного металлолома после ликвидации геолого-разведочных экспедиций, высокие транспортные затраты и удаленность объектов от районного центра и крупных портов делают экономически невыгодным вывоз металлолома на пункты приема, а это вело к постоянному его накоплению</w:t>
      </w:r>
      <w:proofErr w:type="gramEnd"/>
      <w:r>
        <w:rPr>
          <w:szCs w:val="40"/>
        </w:rPr>
        <w:t>. Указанные объекты занимают значительные площади земель, опасные химические вещества попадают в грунтовые воды, что приводит к ухудшению экологической обстановки.</w:t>
      </w:r>
    </w:p>
    <w:p w:rsidR="00E45F68" w:rsidRDefault="00E45F68" w:rsidP="005E47DA">
      <w:pPr>
        <w:spacing w:line="360" w:lineRule="auto"/>
        <w:rPr>
          <w:szCs w:val="40"/>
        </w:rPr>
      </w:pPr>
      <w:r>
        <w:rPr>
          <w:szCs w:val="40"/>
        </w:rPr>
        <w:t xml:space="preserve"> Объектами повышенной экологической опасности и постоянными загрязнителями окружающей среды Арктики остается большое количество брошенных и затопленных морских транспортных сре</w:t>
      </w:r>
      <w:proofErr w:type="gramStart"/>
      <w:r>
        <w:rPr>
          <w:szCs w:val="40"/>
        </w:rPr>
        <w:t>дств в пр</w:t>
      </w:r>
      <w:proofErr w:type="gramEnd"/>
      <w:r>
        <w:rPr>
          <w:szCs w:val="40"/>
        </w:rPr>
        <w:t>ибрежной зоне и иных прибрежных территориях.</w:t>
      </w:r>
    </w:p>
    <w:p w:rsidR="00E45F68" w:rsidRDefault="00E45F68" w:rsidP="005E47DA">
      <w:pPr>
        <w:spacing w:line="360" w:lineRule="auto"/>
        <w:rPr>
          <w:szCs w:val="40"/>
        </w:rPr>
      </w:pPr>
      <w:r>
        <w:rPr>
          <w:szCs w:val="40"/>
        </w:rPr>
        <w:t xml:space="preserve">И, кроме того, наличие на берегах Енисея и Енисейского залива большого количества древесины, которое на протяжении десятков лет оставалось и остается невостребованной, в </w:t>
      </w:r>
      <w:proofErr w:type="gramStart"/>
      <w:r>
        <w:rPr>
          <w:szCs w:val="40"/>
        </w:rPr>
        <w:t>связи</w:t>
      </w:r>
      <w:proofErr w:type="gramEnd"/>
      <w:r>
        <w:rPr>
          <w:szCs w:val="40"/>
        </w:rPr>
        <w:t xml:space="preserve"> с чем происходит загрязнение водных объектов, ухудшается качество воды, допускается гибель ценных пород рыб и уменьшение уровня биоресурсов.</w:t>
      </w:r>
    </w:p>
    <w:p w:rsidR="00E45F68" w:rsidRDefault="00E45F68" w:rsidP="005E47DA">
      <w:pPr>
        <w:spacing w:line="360" w:lineRule="auto"/>
        <w:rPr>
          <w:szCs w:val="40"/>
        </w:rPr>
      </w:pPr>
      <w:r>
        <w:rPr>
          <w:szCs w:val="40"/>
        </w:rPr>
        <w:lastRenderedPageBreak/>
        <w:t xml:space="preserve">В прошлые годы в проекте концепции федеральной программы ликвидации накопленного экологического ущерба для Таймыра на ликвидацию ущерба Диксона и Хатанги, а также прилегающих к ним территориям предусматривается ... в сумме 1 миллиард рублей. Вместе с тем в программу данные мероприятия так и не вошли.  В ближайшее время необходимо вернуться к этому вопросу и включить названные мероприятия в соответствующую федеральную программу, ... проектов до сих пор </w:t>
      </w:r>
      <w:proofErr w:type="gramStart"/>
      <w:r>
        <w:rPr>
          <w:szCs w:val="40"/>
        </w:rPr>
        <w:t>размещена</w:t>
      </w:r>
      <w:proofErr w:type="gramEnd"/>
      <w:r>
        <w:rPr>
          <w:szCs w:val="40"/>
        </w:rPr>
        <w:t xml:space="preserve"> на сайте Министерства природных ресурсов Российской Федерации.</w:t>
      </w:r>
    </w:p>
    <w:p w:rsidR="00E45F68" w:rsidRDefault="00E45F68" w:rsidP="005E47DA">
      <w:pPr>
        <w:spacing w:line="360" w:lineRule="auto"/>
        <w:rPr>
          <w:szCs w:val="40"/>
        </w:rPr>
      </w:pPr>
      <w:r>
        <w:rPr>
          <w:szCs w:val="40"/>
        </w:rPr>
        <w:t>Мне бы хотелось обратиться к депутатам Госдумы, поддержать инициативу оказать содействие в решении этого вопроса. Если эта программа будет иметь место в реализации, это будет очень большое... составляющее решение проблемы в утилизации накопленного экологического ущерба в прежние годы.</w:t>
      </w:r>
    </w:p>
    <w:p w:rsidR="00E45F68" w:rsidRDefault="00E45F68" w:rsidP="005E47DA">
      <w:pPr>
        <w:spacing w:line="360" w:lineRule="auto"/>
        <w:rPr>
          <w:szCs w:val="40"/>
        </w:rPr>
      </w:pPr>
      <w:r>
        <w:rPr>
          <w:szCs w:val="40"/>
        </w:rPr>
        <w:t xml:space="preserve">Следует привлечение внимания федеральных органов власти к экологически проблемам Арктики. В этом году, в прошлом году большую инициативу проявила таймырская молодежь, которая хочет жить в комфорте ... и при поддержке правительства Красноярского края на Диксоне уже июле этого года пройдет арктический субботник, в котором примут участие 80 студентов из </w:t>
      </w:r>
      <w:r w:rsidR="001A7E5D">
        <w:rPr>
          <w:szCs w:val="40"/>
        </w:rPr>
        <w:t>Красноярска, Дудинки и Норильска</w:t>
      </w:r>
      <w:r>
        <w:rPr>
          <w:szCs w:val="40"/>
        </w:rPr>
        <w:t xml:space="preserve">, прожив там практически 2 месяца. Этим летом эта работа будет реализована. Финансовую поддержку для проекта студентам оказала компания </w:t>
      </w:r>
      <w:r w:rsidR="008E2558">
        <w:rPr>
          <w:szCs w:val="40"/>
        </w:rPr>
        <w:t xml:space="preserve">"Норильский никель". И хотя </w:t>
      </w:r>
      <w:r>
        <w:rPr>
          <w:szCs w:val="40"/>
        </w:rPr>
        <w:t xml:space="preserve">в последнее время </w:t>
      </w:r>
      <w:r w:rsidR="008E2558">
        <w:rPr>
          <w:szCs w:val="40"/>
        </w:rPr>
        <w:t>экологическим аспектам</w:t>
      </w:r>
      <w:r>
        <w:rPr>
          <w:szCs w:val="40"/>
        </w:rPr>
        <w:t xml:space="preserve"> в Арктике уделяется все больше внимания, ситуация требует общего комплексного подхода.</w:t>
      </w:r>
    </w:p>
    <w:p w:rsidR="00E45F68" w:rsidRDefault="00E45F68" w:rsidP="005E47DA">
      <w:pPr>
        <w:spacing w:line="360" w:lineRule="auto"/>
        <w:rPr>
          <w:szCs w:val="40"/>
        </w:rPr>
      </w:pPr>
      <w:r>
        <w:rPr>
          <w:szCs w:val="40"/>
        </w:rPr>
        <w:t>Второй аспект -  это сб</w:t>
      </w:r>
      <w:r w:rsidR="008E2558">
        <w:rPr>
          <w:szCs w:val="40"/>
        </w:rPr>
        <w:t>алансированное и гармоничное освоение</w:t>
      </w:r>
      <w:r>
        <w:rPr>
          <w:szCs w:val="40"/>
        </w:rPr>
        <w:t xml:space="preserve"> Арктики и сохранение природного и этнокультурного компонента территории. Промышленное освоение территорий Севера ориентировано на получение выгоды без учета экономических последствий приводит к </w:t>
      </w:r>
      <w:r>
        <w:rPr>
          <w:szCs w:val="40"/>
        </w:rPr>
        <w:lastRenderedPageBreak/>
        <w:t xml:space="preserve">возникновению очагов загрязнения и деградации природной среды, наносит урон территориям традиционной и хозяйственной деятельности коренных малочисленных народов Севера, в первую очередь оленьим пастбищам и оленеводству, определяющим ведущую роль в жизни народов Севера. </w:t>
      </w:r>
    </w:p>
    <w:p w:rsidR="00E45F68" w:rsidRDefault="00E45F68" w:rsidP="005E47DA">
      <w:pPr>
        <w:spacing w:line="360" w:lineRule="auto"/>
        <w:rPr>
          <w:szCs w:val="40"/>
        </w:rPr>
      </w:pPr>
      <w:r>
        <w:rPr>
          <w:szCs w:val="40"/>
        </w:rPr>
        <w:t>При освоении Арктики должны быть обеспечены интересы коренных малочисленных народов, направленные на защиту исконной среды обитания и традиционного образа жизни, а также на организацию альтернативной занятости коренного населения.</w:t>
      </w:r>
    </w:p>
    <w:p w:rsidR="00E45F68" w:rsidRDefault="00E45F68" w:rsidP="005E47DA">
      <w:pPr>
        <w:spacing w:line="360" w:lineRule="auto"/>
        <w:rPr>
          <w:szCs w:val="40"/>
        </w:rPr>
      </w:pPr>
      <w:r>
        <w:rPr>
          <w:szCs w:val="40"/>
        </w:rPr>
        <w:t xml:space="preserve">В сегодняшних условиях органы местного самоуправления оказались отстраненными от участия в процессе недропользования на своей территории и не имеют информации о предоставленных им лицензиях на разработку месторождений, что непосредственно сказывается на экономическом развитии районов. Только на стадии </w:t>
      </w:r>
      <w:proofErr w:type="gramStart"/>
      <w:r>
        <w:rPr>
          <w:szCs w:val="40"/>
        </w:rPr>
        <w:t>проведения экологических общественных обсуждений прое</w:t>
      </w:r>
      <w:r w:rsidR="008E2558">
        <w:rPr>
          <w:szCs w:val="40"/>
        </w:rPr>
        <w:t>ктов обустройства месторождений</w:t>
      </w:r>
      <w:proofErr w:type="gramEnd"/>
      <w:r>
        <w:rPr>
          <w:szCs w:val="40"/>
        </w:rPr>
        <w:t xml:space="preserve"> органы местн</w:t>
      </w:r>
      <w:r w:rsidR="008E2558">
        <w:rPr>
          <w:szCs w:val="40"/>
        </w:rPr>
        <w:t xml:space="preserve">ого самоуправления ставят </w:t>
      </w:r>
      <w:proofErr w:type="spellStart"/>
      <w:r w:rsidR="008E2558">
        <w:rPr>
          <w:szCs w:val="40"/>
        </w:rPr>
        <w:t>недропользователей</w:t>
      </w:r>
      <w:proofErr w:type="spellEnd"/>
      <w:r>
        <w:rPr>
          <w:szCs w:val="40"/>
        </w:rPr>
        <w:t xml:space="preserve"> перед фактом наличия на своей территории планов по эксплуатации месторождений, развитию инфраструктуры и использованию трудовых ресурсов.</w:t>
      </w:r>
    </w:p>
    <w:p w:rsidR="00E45F68" w:rsidRDefault="00E45F68" w:rsidP="005E47DA">
      <w:pPr>
        <w:spacing w:line="360" w:lineRule="auto"/>
        <w:rPr>
          <w:szCs w:val="40"/>
        </w:rPr>
      </w:pPr>
      <w:r>
        <w:rPr>
          <w:szCs w:val="40"/>
        </w:rPr>
        <w:t xml:space="preserve">У нас на сегодняшний день, мы имеем информацию только о компании "Норильский никель" </w:t>
      </w:r>
      <w:proofErr w:type="gramStart"/>
      <w:r>
        <w:rPr>
          <w:szCs w:val="40"/>
        </w:rPr>
        <w:t>о</w:t>
      </w:r>
      <w:proofErr w:type="gramEnd"/>
      <w:r>
        <w:rPr>
          <w:szCs w:val="40"/>
        </w:rPr>
        <w:t xml:space="preserve"> всех планах, которые они планируют в перспективе реализовывать. Всю иную информацию мы получаем уже, как я сказал, постфактум.</w:t>
      </w:r>
    </w:p>
    <w:p w:rsidR="00E45F68" w:rsidRDefault="00E45F68" w:rsidP="005E47DA">
      <w:pPr>
        <w:spacing w:line="360" w:lineRule="auto"/>
        <w:rPr>
          <w:szCs w:val="40"/>
        </w:rPr>
      </w:pPr>
      <w:proofErr w:type="gramStart"/>
      <w:r>
        <w:rPr>
          <w:szCs w:val="40"/>
        </w:rPr>
        <w:t>В целях сокращения расходов компаний используется строительство вахтовых поселков и, как правило, долгосрочное социально-экономическое раз</w:t>
      </w:r>
      <w:r w:rsidR="008E2558">
        <w:rPr>
          <w:szCs w:val="40"/>
        </w:rPr>
        <w:t>витие территории не входит в их план</w:t>
      </w:r>
      <w:r>
        <w:rPr>
          <w:szCs w:val="40"/>
        </w:rPr>
        <w:t>, компании обходятся разовыми соглашениями с органами местного самоуправления на оказание в текущей период проведения ... деятельности шефской помощи.</w:t>
      </w:r>
      <w:proofErr w:type="gramEnd"/>
    </w:p>
    <w:p w:rsidR="00E45F68" w:rsidRDefault="00E45F68" w:rsidP="005E47DA">
      <w:pPr>
        <w:spacing w:line="360" w:lineRule="auto"/>
        <w:rPr>
          <w:szCs w:val="40"/>
        </w:rPr>
      </w:pPr>
      <w:proofErr w:type="gramStart"/>
      <w:r>
        <w:rPr>
          <w:szCs w:val="40"/>
        </w:rPr>
        <w:t xml:space="preserve">Учитывая, что в соответствии с федеральным законом о стратегическом планировании, долгосрочные цели муниципального </w:t>
      </w:r>
      <w:r>
        <w:rPr>
          <w:szCs w:val="40"/>
        </w:rPr>
        <w:lastRenderedPageBreak/>
        <w:t>управления и социально-экономического развития муниципальных образований должны согласовываться с приоритетами и целями социально-экономического развития Российской Федерации и субъектов Российской Федерации, муниципалитеты сталкиваются с трудностями учета в документах стратегического планирования направлений, касающихся государственных компетенций, аналогичная ситуация происходит и относительно планов развития частных компаний.</w:t>
      </w:r>
      <w:proofErr w:type="gramEnd"/>
    </w:p>
    <w:p w:rsidR="00E45F68" w:rsidRDefault="00E45F68" w:rsidP="005E47DA">
      <w:pPr>
        <w:spacing w:line="360" w:lineRule="auto"/>
        <w:rPr>
          <w:szCs w:val="40"/>
        </w:rPr>
      </w:pPr>
      <w:r>
        <w:rPr>
          <w:szCs w:val="40"/>
        </w:rPr>
        <w:t>Таким образом, основной проблемой при формировании стратегических планов развития муниципального уровня, на мой взгляд, является отсутствие в должном объеме информации.</w:t>
      </w:r>
    </w:p>
    <w:p w:rsidR="00E45F68" w:rsidRDefault="008E2558" w:rsidP="005E47DA">
      <w:pPr>
        <w:spacing w:line="360" w:lineRule="auto"/>
        <w:rPr>
          <w:szCs w:val="40"/>
        </w:rPr>
      </w:pPr>
      <w:r>
        <w:rPr>
          <w:szCs w:val="40"/>
        </w:rPr>
        <w:t xml:space="preserve">В рамках осуществления полномочий органов местного самоуправления, а также преодоление ... проблем с целью </w:t>
      </w:r>
      <w:r w:rsidR="00E45F68">
        <w:rPr>
          <w:szCs w:val="40"/>
        </w:rPr>
        <w:t>повышения качества жизни населения и инвестиционной привлекательности территории, как обязательного условия социально-экономического развития необходимо объединение возможностей и действий на уровне власти федеральной, региональной и муниципальной, в том числе и финансовых возможностей. Считаю целесообразным разработку мер стратегического планирования развития Севморпути, которые объединят ... всех сторон.</w:t>
      </w:r>
    </w:p>
    <w:p w:rsidR="00E45F68" w:rsidRDefault="00E45F68" w:rsidP="005E47DA">
      <w:pPr>
        <w:spacing w:line="360" w:lineRule="auto"/>
        <w:rPr>
          <w:szCs w:val="40"/>
        </w:rPr>
      </w:pPr>
      <w:r>
        <w:rPr>
          <w:szCs w:val="40"/>
        </w:rPr>
        <w:t>Арктика, ее бескрайние возможности и ... – это достойное завтра нашего российского государства, а значит, и арктических регионов, таких как Таймыр, Красноярский край. Но чтобы это завтра было масштабным и мощным, как наша страна, надо начинать распространять планомерно ... мероприятия ... Для этого усилия органов местного самоуправления Таймыра будут направлены на обеспечение взаимодействия с органами государственной власти Краснояского края, Российской Федерации ... за реализацией на территории района, территории с особым статусом эффективной государственной политики. Благодарю за внимание.</w:t>
      </w:r>
    </w:p>
    <w:p w:rsidR="00E45F68" w:rsidRDefault="00E45F68" w:rsidP="005E47DA">
      <w:pPr>
        <w:spacing w:line="360" w:lineRule="auto"/>
        <w:rPr>
          <w:szCs w:val="40"/>
        </w:rPr>
      </w:pPr>
      <w:r>
        <w:rPr>
          <w:szCs w:val="40"/>
          <w:u w:val="single"/>
        </w:rPr>
        <w:lastRenderedPageBreak/>
        <w:t>Председательствующий.</w:t>
      </w:r>
      <w:r>
        <w:rPr>
          <w:szCs w:val="40"/>
        </w:rPr>
        <w:t xml:space="preserve"> Спасибо большое, Сергей Александрович, за содержательный доклад.</w:t>
      </w:r>
    </w:p>
    <w:p w:rsidR="00E45F68" w:rsidRDefault="00823621" w:rsidP="005E47DA">
      <w:pPr>
        <w:spacing w:line="360" w:lineRule="auto"/>
        <w:rPr>
          <w:szCs w:val="40"/>
        </w:rPr>
      </w:pPr>
      <w:r>
        <w:rPr>
          <w:szCs w:val="40"/>
        </w:rPr>
        <w:t xml:space="preserve">В отношении </w:t>
      </w:r>
      <w:r w:rsidR="00E45F68">
        <w:rPr>
          <w:szCs w:val="40"/>
        </w:rPr>
        <w:t>поселк</w:t>
      </w:r>
      <w:r>
        <w:rPr>
          <w:szCs w:val="40"/>
        </w:rPr>
        <w:t>ов</w:t>
      </w:r>
      <w:r w:rsidR="00E45F68">
        <w:rPr>
          <w:szCs w:val="40"/>
        </w:rPr>
        <w:t xml:space="preserve">, действительно это очень важное замечание. Я в своем докладе лишь слегка затронул эту проблему. На самом деле </w:t>
      </w:r>
      <w:r w:rsidR="00E40608">
        <w:rPr>
          <w:szCs w:val="40"/>
        </w:rPr>
        <w:t>даже если ... посмотреть, то в пик строительства</w:t>
      </w:r>
      <w:r w:rsidR="00E45F68">
        <w:rPr>
          <w:szCs w:val="40"/>
        </w:rPr>
        <w:t xml:space="preserve"> </w:t>
      </w:r>
      <w:r w:rsidR="00E40608">
        <w:rPr>
          <w:szCs w:val="40"/>
        </w:rPr>
        <w:t>там 36 тысяч человек находилось</w:t>
      </w:r>
      <w:r w:rsidR="00E45F68">
        <w:rPr>
          <w:szCs w:val="40"/>
        </w:rPr>
        <w:t xml:space="preserve"> при</w:t>
      </w:r>
      <w:r w:rsidR="00E40608">
        <w:rPr>
          <w:szCs w:val="40"/>
        </w:rPr>
        <w:t xml:space="preserve"> </w:t>
      </w:r>
      <w:r w:rsidR="00E45F68">
        <w:rPr>
          <w:szCs w:val="40"/>
        </w:rPr>
        <w:t>том</w:t>
      </w:r>
      <w:r w:rsidR="00E40608">
        <w:rPr>
          <w:szCs w:val="40"/>
        </w:rPr>
        <w:t>,</w:t>
      </w:r>
      <w:r w:rsidR="00E45F68">
        <w:rPr>
          <w:szCs w:val="40"/>
        </w:rPr>
        <w:t xml:space="preserve"> что само историческое поселение это где-то 1</w:t>
      </w:r>
      <w:r w:rsidR="00E40608">
        <w:rPr>
          <w:szCs w:val="40"/>
        </w:rPr>
        <w:t xml:space="preserve"> </w:t>
      </w:r>
      <w:r w:rsidR="00E45F68">
        <w:rPr>
          <w:szCs w:val="40"/>
        </w:rPr>
        <w:t>700 человек.</w:t>
      </w:r>
      <w:r w:rsidR="00E40608">
        <w:rPr>
          <w:szCs w:val="40"/>
        </w:rPr>
        <w:t xml:space="preserve"> </w:t>
      </w:r>
    </w:p>
    <w:p w:rsidR="00E45F68" w:rsidRDefault="00E45F68" w:rsidP="005E47DA">
      <w:pPr>
        <w:spacing w:line="360" w:lineRule="auto"/>
        <w:rPr>
          <w:szCs w:val="40"/>
        </w:rPr>
      </w:pPr>
      <w:r>
        <w:rPr>
          <w:szCs w:val="40"/>
        </w:rPr>
        <w:t>Да, пожалуйста.</w:t>
      </w:r>
    </w:p>
    <w:p w:rsidR="00E45F68" w:rsidRDefault="00E45F68" w:rsidP="005E47DA">
      <w:pPr>
        <w:spacing w:line="360" w:lineRule="auto"/>
        <w:rPr>
          <w:szCs w:val="40"/>
        </w:rPr>
      </w:pPr>
      <w:r>
        <w:rPr>
          <w:szCs w:val="40"/>
          <w:u w:val="single"/>
        </w:rPr>
        <w:tab/>
      </w:r>
      <w:r>
        <w:rPr>
          <w:szCs w:val="40"/>
          <w:u w:val="single"/>
        </w:rPr>
        <w:tab/>
        <w:t>.</w:t>
      </w:r>
      <w:r>
        <w:rPr>
          <w:szCs w:val="40"/>
        </w:rPr>
        <w:t xml:space="preserve"> Алексей Николаевич, я бы хотел поблагодарить ва</w:t>
      </w:r>
      <w:r w:rsidR="00E40608">
        <w:rPr>
          <w:szCs w:val="40"/>
        </w:rPr>
        <w:t>с и коллег-депутатов</w:t>
      </w:r>
      <w:r>
        <w:rPr>
          <w:szCs w:val="40"/>
        </w:rPr>
        <w:t xml:space="preserve"> Государственной Думы, гостей за то, что дали такую возможность, за то, что организовали этот выезд, за то, что выслушали. И я уверен, что те рекомендации, которые сегодня сформированы, они дадут возможность ... поработать ... в конце года уже на площадке Государственной Думы.</w:t>
      </w:r>
    </w:p>
    <w:p w:rsidR="00E45F68" w:rsidRDefault="00E45F68" w:rsidP="005E47DA">
      <w:pPr>
        <w:spacing w:line="360" w:lineRule="auto"/>
        <w:rPr>
          <w:szCs w:val="40"/>
        </w:rPr>
      </w:pPr>
      <w:r>
        <w:rPr>
          <w:szCs w:val="40"/>
        </w:rPr>
        <w:t>Мне бы хотелось от Таймыра вручить комитету-инициатору в знак внимания, как ... Таймыра на память ... на начало к</w:t>
      </w:r>
      <w:r w:rsidR="00E40608">
        <w:rPr>
          <w:szCs w:val="40"/>
        </w:rPr>
        <w:t>онструктивных и результативных взаимоотношений</w:t>
      </w:r>
      <w:r w:rsidR="00337A0C">
        <w:rPr>
          <w:szCs w:val="40"/>
        </w:rPr>
        <w:t>.</w:t>
      </w:r>
      <w:r>
        <w:rPr>
          <w:szCs w:val="40"/>
        </w:rPr>
        <w:t xml:space="preserve"> (Аплодисменты.) </w:t>
      </w:r>
    </w:p>
    <w:p w:rsidR="00E45F68" w:rsidRDefault="00E45F68" w:rsidP="005E47DA">
      <w:pPr>
        <w:spacing w:line="360" w:lineRule="auto"/>
        <w:rPr>
          <w:szCs w:val="40"/>
        </w:rPr>
      </w:pPr>
      <w:r>
        <w:rPr>
          <w:szCs w:val="40"/>
          <w:u w:val="single"/>
        </w:rPr>
        <w:t>Председательствующий.</w:t>
      </w:r>
      <w:r>
        <w:rPr>
          <w:szCs w:val="40"/>
        </w:rPr>
        <w:t xml:space="preserve"> Спасибо.</w:t>
      </w:r>
    </w:p>
    <w:p w:rsidR="00E45F68" w:rsidRDefault="00E45F68" w:rsidP="005E47DA">
      <w:pPr>
        <w:spacing w:line="360" w:lineRule="auto"/>
        <w:rPr>
          <w:szCs w:val="40"/>
        </w:rPr>
      </w:pPr>
      <w:r>
        <w:rPr>
          <w:szCs w:val="40"/>
        </w:rPr>
        <w:t xml:space="preserve">У нас </w:t>
      </w:r>
      <w:r w:rsidR="00823621">
        <w:rPr>
          <w:szCs w:val="40"/>
        </w:rPr>
        <w:t>К</w:t>
      </w:r>
      <w:r>
        <w:rPr>
          <w:szCs w:val="40"/>
        </w:rPr>
        <w:t xml:space="preserve">омитет, </w:t>
      </w:r>
      <w:proofErr w:type="gramStart"/>
      <w:r>
        <w:rPr>
          <w:szCs w:val="40"/>
        </w:rPr>
        <w:t>который</w:t>
      </w:r>
      <w:proofErr w:type="gramEnd"/>
      <w:r>
        <w:rPr>
          <w:szCs w:val="40"/>
        </w:rPr>
        <w:t>, помимо прочего, является комитетом по федеративному устройству, а не только по вопросам местного самоуправления. Но вот пустующее место вашей замечательной территории бывшего субъекта будет ...</w:t>
      </w:r>
    </w:p>
    <w:p w:rsidR="00E45F68" w:rsidRDefault="00695E13" w:rsidP="005E47DA">
      <w:pPr>
        <w:spacing w:line="360" w:lineRule="auto"/>
        <w:rPr>
          <w:szCs w:val="40"/>
        </w:rPr>
      </w:pPr>
      <w:r>
        <w:rPr>
          <w:szCs w:val="40"/>
        </w:rPr>
        <w:t>Коллеги, в 12 часов</w:t>
      </w:r>
      <w:r w:rsidR="00E45F68">
        <w:rPr>
          <w:szCs w:val="40"/>
        </w:rPr>
        <w:t xml:space="preserve"> у нас чайная пауза, дело святое, поэтому будем стараться уложиться, </w:t>
      </w:r>
      <w:r>
        <w:rPr>
          <w:szCs w:val="40"/>
        </w:rPr>
        <w:t>ну и если будут задержки, то минимальные.</w:t>
      </w:r>
    </w:p>
    <w:p w:rsidR="00E45F68" w:rsidRDefault="00695E13" w:rsidP="005E47DA">
      <w:pPr>
        <w:spacing w:line="360" w:lineRule="auto"/>
        <w:rPr>
          <w:szCs w:val="40"/>
        </w:rPr>
      </w:pPr>
      <w:r>
        <w:rPr>
          <w:szCs w:val="40"/>
        </w:rPr>
        <w:t>А по вахтовым поселкам, то необходимо</w:t>
      </w:r>
      <w:r w:rsidR="00E45F68">
        <w:rPr>
          <w:szCs w:val="40"/>
        </w:rPr>
        <w:t xml:space="preserve"> детальное регулирование, поскольку 36 тысяч человек, </w:t>
      </w:r>
      <w:r>
        <w:rPr>
          <w:szCs w:val="40"/>
        </w:rPr>
        <w:t>какой-то</w:t>
      </w:r>
      <w:r w:rsidR="00E45F68">
        <w:rPr>
          <w:szCs w:val="40"/>
        </w:rPr>
        <w:t xml:space="preserve"> есть там небольшой медицинский пункт. Власти нет на территории огромного поселения, полиции</w:t>
      </w:r>
      <w:r w:rsidR="00901D56">
        <w:rPr>
          <w:szCs w:val="40"/>
        </w:rPr>
        <w:t xml:space="preserve"> нет, рыбнадзора нет, контролирующих органов</w:t>
      </w:r>
      <w:r w:rsidR="00E45F68">
        <w:rPr>
          <w:szCs w:val="40"/>
        </w:rPr>
        <w:t xml:space="preserve"> нет</w:t>
      </w:r>
      <w:r w:rsidR="00901D56">
        <w:rPr>
          <w:szCs w:val="40"/>
        </w:rPr>
        <w:t>, государственных</w:t>
      </w:r>
      <w:r w:rsidR="00823621">
        <w:rPr>
          <w:szCs w:val="40"/>
        </w:rPr>
        <w:t xml:space="preserve"> и</w:t>
      </w:r>
      <w:r w:rsidR="00901D56">
        <w:rPr>
          <w:szCs w:val="40"/>
        </w:rPr>
        <w:t xml:space="preserve"> </w:t>
      </w:r>
      <w:r w:rsidR="00E45F68">
        <w:rPr>
          <w:szCs w:val="40"/>
        </w:rPr>
        <w:t xml:space="preserve">муниципальных услуг нет. То есть огромное предприятие, они молодцы, это </w:t>
      </w:r>
      <w:r w:rsidR="00E45F68">
        <w:rPr>
          <w:szCs w:val="40"/>
        </w:rPr>
        <w:lastRenderedPageBreak/>
        <w:t>грандиознейший проект, который, кстати, вдвое увеличит нагрузку Северного морского пути. Но вот законодательное регулирование этого вопроса должно быть в ближайшее время урегулировано.</w:t>
      </w:r>
    </w:p>
    <w:p w:rsidR="00E45F68" w:rsidRDefault="00E45F68" w:rsidP="005E47DA">
      <w:pPr>
        <w:spacing w:line="360" w:lineRule="auto"/>
        <w:rPr>
          <w:szCs w:val="40"/>
        </w:rPr>
      </w:pPr>
      <w:r>
        <w:rPr>
          <w:szCs w:val="40"/>
        </w:rPr>
        <w:t>Коллеги, продолжаем. Просьба, я понимаю, что чем дальше выступать, тем сложнее, многое сказано, но самую суть. И хотелось бы предоставить слово руководителю Федерального государственного бюджетного учреждения администрации морских портов Западной Арктики Сергею Константиновичу Диденко. Пожалуйста.</w:t>
      </w:r>
    </w:p>
    <w:p w:rsidR="005E70B5" w:rsidRDefault="00E45F68" w:rsidP="005E47DA">
      <w:pPr>
        <w:spacing w:line="360" w:lineRule="auto"/>
        <w:rPr>
          <w:szCs w:val="40"/>
        </w:rPr>
      </w:pPr>
      <w:r>
        <w:rPr>
          <w:szCs w:val="40"/>
          <w:u w:val="single"/>
        </w:rPr>
        <w:t>Диденко С.К.</w:t>
      </w:r>
      <w:r>
        <w:rPr>
          <w:szCs w:val="40"/>
        </w:rPr>
        <w:t xml:space="preserve"> Спасибо большое за предоставленное слово. </w:t>
      </w:r>
    </w:p>
    <w:p w:rsidR="00E45F68" w:rsidRDefault="00E45F68" w:rsidP="005E47DA">
      <w:pPr>
        <w:spacing w:line="360" w:lineRule="auto"/>
        <w:rPr>
          <w:szCs w:val="40"/>
        </w:rPr>
      </w:pPr>
      <w:r>
        <w:rPr>
          <w:szCs w:val="40"/>
        </w:rPr>
        <w:t xml:space="preserve">Вы совершенно правы, Алексей Николаевич, что практически все, о чем я хотел сказать, уже было сказано. Сначала </w:t>
      </w:r>
      <w:r w:rsidR="005E70B5">
        <w:rPr>
          <w:szCs w:val="40"/>
        </w:rPr>
        <w:t xml:space="preserve">начал Юрий Николаевич, потом Денис Владимирович, </w:t>
      </w:r>
      <w:r>
        <w:rPr>
          <w:szCs w:val="40"/>
        </w:rPr>
        <w:t>Сергей Александрович. В общем, на самом деле это очень хорошо, поскольку чувствуется, что власть местная, она  понимает и знает те проблемы портового хозяйства, которые у нас существуют</w:t>
      </w:r>
      <w:proofErr w:type="gramStart"/>
      <w:r>
        <w:rPr>
          <w:szCs w:val="40"/>
        </w:rPr>
        <w:t xml:space="preserve"> .</w:t>
      </w:r>
      <w:proofErr w:type="gramEnd"/>
      <w:r>
        <w:rPr>
          <w:szCs w:val="40"/>
        </w:rPr>
        <w:t xml:space="preserve">.. </w:t>
      </w:r>
      <w:r w:rsidR="005E70B5">
        <w:rPr>
          <w:szCs w:val="40"/>
        </w:rPr>
        <w:t xml:space="preserve">. </w:t>
      </w:r>
      <w:r>
        <w:rPr>
          <w:szCs w:val="40"/>
        </w:rPr>
        <w:t>А раз они это знают, значит, есть какие-то ...</w:t>
      </w:r>
    </w:p>
    <w:p w:rsidR="00E45F68" w:rsidRDefault="00E45F68" w:rsidP="005E47DA">
      <w:pPr>
        <w:spacing w:line="360" w:lineRule="auto"/>
        <w:rPr>
          <w:szCs w:val="40"/>
        </w:rPr>
      </w:pPr>
      <w:r>
        <w:rPr>
          <w:szCs w:val="40"/>
        </w:rPr>
        <w:t>Тогда, может быть, больше я уделю</w:t>
      </w:r>
      <w:r w:rsidR="005E70B5">
        <w:rPr>
          <w:szCs w:val="40"/>
        </w:rPr>
        <w:t xml:space="preserve"> внимание в своем кратком</w:t>
      </w:r>
      <w:r>
        <w:rPr>
          <w:szCs w:val="40"/>
        </w:rPr>
        <w:t xml:space="preserve"> выступлении, что такое наша администрация, чтобы вы немножко тоже о нас представляли и понимали, для чего она была создана. Она была создана </w:t>
      </w:r>
      <w:r w:rsidR="005E70B5">
        <w:rPr>
          <w:szCs w:val="40"/>
        </w:rPr>
        <w:t>Федеральным агентством восточного</w:t>
      </w:r>
      <w:r>
        <w:rPr>
          <w:szCs w:val="40"/>
        </w:rPr>
        <w:t xml:space="preserve"> транспор</w:t>
      </w:r>
      <w:r w:rsidR="005E70B5">
        <w:rPr>
          <w:szCs w:val="40"/>
        </w:rPr>
        <w:t>та, и Арктика у нас разделена</w:t>
      </w:r>
      <w:r>
        <w:rPr>
          <w:szCs w:val="40"/>
        </w:rPr>
        <w:t xml:space="preserve"> на западную часть. Наша Западная Арктика – это от Мурманска, все, что восточнее, это ... востоке, где занимаются ...</w:t>
      </w:r>
    </w:p>
    <w:p w:rsidR="00E45F68" w:rsidRPr="008536A8" w:rsidRDefault="00E45F68" w:rsidP="005E47DA">
      <w:pPr>
        <w:spacing w:line="360" w:lineRule="auto"/>
        <w:rPr>
          <w:szCs w:val="40"/>
        </w:rPr>
      </w:pPr>
      <w:r>
        <w:rPr>
          <w:szCs w:val="40"/>
        </w:rPr>
        <w:t xml:space="preserve">В каждом порту у нас администрацией создана служба ..., которую возглавляет ... порта. И основная их задача – обеспечение безопасности мореплавания, порядка в порту и на подходах в порт. </w:t>
      </w:r>
    </w:p>
    <w:p w:rsidR="00E45F68" w:rsidRDefault="00E45F68" w:rsidP="005E47DA">
      <w:pPr>
        <w:spacing w:line="360" w:lineRule="auto"/>
        <w:rPr>
          <w:szCs w:val="40"/>
        </w:rPr>
      </w:pPr>
      <w:r>
        <w:rPr>
          <w:szCs w:val="40"/>
        </w:rPr>
        <w:t xml:space="preserve">Конечно, как некая такая администрация … обеспечением вопросов, связанных с безопасностью мореплавания, принципов … готовности. Но мы, как говорится, и мониторим ситуацию на местах и … </w:t>
      </w:r>
    </w:p>
    <w:p w:rsidR="00E45F68" w:rsidRDefault="00E45F68" w:rsidP="005E47DA">
      <w:pPr>
        <w:spacing w:line="360" w:lineRule="auto"/>
        <w:rPr>
          <w:szCs w:val="40"/>
        </w:rPr>
      </w:pPr>
      <w:r>
        <w:rPr>
          <w:szCs w:val="40"/>
        </w:rPr>
        <w:lastRenderedPageBreak/>
        <w:t xml:space="preserve">То, что сейчас происходит на Севере, самое большое … занимает сжиженный газ. Тем более "Новатэк" сейчас заявил, что они планируют к концу этого года выйти на полную мощность. … 19,5 миллиона тонн, и это наш край радует.  </w:t>
      </w:r>
    </w:p>
    <w:p w:rsidR="00E45F68" w:rsidRDefault="00E45F68" w:rsidP="005E47DA">
      <w:pPr>
        <w:spacing w:line="360" w:lineRule="auto"/>
        <w:rPr>
          <w:szCs w:val="40"/>
        </w:rPr>
      </w:pPr>
      <w:r>
        <w:rPr>
          <w:szCs w:val="40"/>
        </w:rPr>
        <w:t>Если брать этого до 2020 года, точки роста в Арктике, они у нас были все сегодня названы. Может быть, только одно упущено было – это проект на Новой Земле, Первая горнорудная компания планирует к 2021 году построить шахты по производству свинцовых руд с выводом на Архангельск … участок. Все остальное … это мы очень ждем, потому что это проекты, которые уже ну достаточно высокой степени готовности. Где-то что-то построено, где-то только спроектировано, но это реальные проекты, которые мы … к 2020 году позволят к тому, что мы имеем сейчас в этом Арктическом регионе повысить где-то миллионов на 40 … И это было бы очень неплохо.</w:t>
      </w:r>
    </w:p>
    <w:p w:rsidR="00E45F68" w:rsidRDefault="00E45F68" w:rsidP="005E47DA">
      <w:pPr>
        <w:spacing w:line="360" w:lineRule="auto"/>
        <w:rPr>
          <w:szCs w:val="40"/>
        </w:rPr>
      </w:pPr>
      <w:r>
        <w:rPr>
          <w:szCs w:val="40"/>
        </w:rPr>
        <w:t xml:space="preserve">Что касается, вопросов, связанных с транзитом по Севморпути, о котором сегодня столько говорят, ну пока, честно говоря, меры, которые предпринимаются, у нас на сегодняшний день отмечается движение пассажирских судов в Арктике. На регулярной линии ходят два норвежских суда вдоль Земли Франца Иосифа, и с … один пароход постоянно приходит  американскими или канадскими туристами сюда тоже в район Новой Земли. Вот такой вот, можно сказать, транзит. </w:t>
      </w:r>
    </w:p>
    <w:p w:rsidR="00E45F68" w:rsidRDefault="00E45F68" w:rsidP="005E47DA">
      <w:pPr>
        <w:spacing w:line="360" w:lineRule="auto"/>
        <w:rPr>
          <w:szCs w:val="40"/>
        </w:rPr>
      </w:pPr>
      <w:r>
        <w:rPr>
          <w:szCs w:val="40"/>
        </w:rPr>
        <w:t xml:space="preserve">Но что касается серьезного транзита … по Севморпути, то Денис Владимирович уже отмечал, об этом говорил, о том, что, к сожалению, Арктика достаточно мелководная. И для того чтобы там провести серьезные корабли, нужны какие-то … Мы думали … , что-нибудь отгружает, подходит … такие варианты. Ну это надо смотреть. Это все реализуемо, особенно в летние месяцы, когда Арктика практически свободна ото льда. </w:t>
      </w:r>
    </w:p>
    <w:p w:rsidR="00E45F68" w:rsidRDefault="00E45F68" w:rsidP="005E47DA">
      <w:pPr>
        <w:spacing w:line="360" w:lineRule="auto"/>
        <w:rPr>
          <w:szCs w:val="40"/>
        </w:rPr>
      </w:pPr>
      <w:r>
        <w:rPr>
          <w:szCs w:val="40"/>
        </w:rPr>
        <w:t xml:space="preserve">Спасибо. Вот все, что я хотел сказать. </w:t>
      </w:r>
    </w:p>
    <w:p w:rsidR="00E45F68" w:rsidRDefault="00294FA8" w:rsidP="005E47DA">
      <w:pPr>
        <w:spacing w:line="360" w:lineRule="auto"/>
        <w:rPr>
          <w:szCs w:val="40"/>
        </w:rPr>
      </w:pPr>
      <w:r>
        <w:rPr>
          <w:szCs w:val="40"/>
          <w:u w:val="single"/>
        </w:rPr>
        <w:lastRenderedPageBreak/>
        <w:t>Председательствующий</w:t>
      </w:r>
      <w:r w:rsidR="00E45F68">
        <w:rPr>
          <w:szCs w:val="40"/>
          <w:u w:val="single"/>
        </w:rPr>
        <w:t>.</w:t>
      </w:r>
      <w:r w:rsidR="00E45F68">
        <w:rPr>
          <w:szCs w:val="40"/>
        </w:rPr>
        <w:t xml:space="preserve"> Спасибо большое, спасибо, Сергей Константинович, за содержательное и лаконичное выступление. </w:t>
      </w:r>
    </w:p>
    <w:p w:rsidR="00E45F68" w:rsidRDefault="00E45F68" w:rsidP="005E47DA">
      <w:pPr>
        <w:spacing w:line="360" w:lineRule="auto"/>
        <w:rPr>
          <w:szCs w:val="40"/>
        </w:rPr>
      </w:pPr>
      <w:r>
        <w:rPr>
          <w:szCs w:val="40"/>
        </w:rPr>
        <w:t>Я бы дал возможность выступить первому заместителю мини</w:t>
      </w:r>
      <w:r w:rsidR="00294FA8">
        <w:rPr>
          <w:szCs w:val="40"/>
        </w:rPr>
        <w:t>стра транспорта Красноярского края</w:t>
      </w:r>
      <w:r>
        <w:rPr>
          <w:szCs w:val="40"/>
        </w:rPr>
        <w:t xml:space="preserve"> Юрию Владимировичу Васильеву. </w:t>
      </w:r>
    </w:p>
    <w:p w:rsidR="00E45F68" w:rsidRDefault="00E45F68" w:rsidP="005E47DA">
      <w:pPr>
        <w:spacing w:line="360" w:lineRule="auto"/>
        <w:rPr>
          <w:szCs w:val="40"/>
        </w:rPr>
      </w:pPr>
      <w:r>
        <w:rPr>
          <w:szCs w:val="40"/>
          <w:u w:val="single"/>
        </w:rPr>
        <w:t>Васильев Ю.В.</w:t>
      </w:r>
      <w:r>
        <w:rPr>
          <w:szCs w:val="40"/>
        </w:rPr>
        <w:t xml:space="preserve"> Спасибо. </w:t>
      </w:r>
    </w:p>
    <w:p w:rsidR="00E45F68" w:rsidRDefault="00E45F68" w:rsidP="005E47DA">
      <w:pPr>
        <w:spacing w:line="360" w:lineRule="auto"/>
        <w:rPr>
          <w:szCs w:val="40"/>
        </w:rPr>
      </w:pPr>
      <w:r>
        <w:rPr>
          <w:szCs w:val="40"/>
        </w:rPr>
        <w:t xml:space="preserve">… где-то, </w:t>
      </w:r>
      <w:r w:rsidR="00294FA8">
        <w:rPr>
          <w:szCs w:val="40"/>
        </w:rPr>
        <w:t>может, повторюсь, но расскажу о</w:t>
      </w:r>
      <w:r>
        <w:rPr>
          <w:szCs w:val="40"/>
        </w:rPr>
        <w:t xml:space="preserve"> ситуации транспо</w:t>
      </w:r>
      <w:r w:rsidR="00294FA8">
        <w:rPr>
          <w:szCs w:val="40"/>
        </w:rPr>
        <w:t>ртного</w:t>
      </w:r>
      <w:r>
        <w:rPr>
          <w:szCs w:val="40"/>
        </w:rPr>
        <w:t xml:space="preserve"> обеспеч</w:t>
      </w:r>
      <w:r w:rsidR="00294FA8">
        <w:rPr>
          <w:szCs w:val="40"/>
        </w:rPr>
        <w:t>ения красноярской Арктики.</w:t>
      </w:r>
      <w:r>
        <w:rPr>
          <w:szCs w:val="40"/>
        </w:rPr>
        <w:t xml:space="preserve"> Как уже отмечалось, развитие Северного морского пути невозможно без развития территорий, … главными опорными пунктами. </w:t>
      </w:r>
    </w:p>
    <w:p w:rsidR="00E45F68" w:rsidRDefault="00E45F68" w:rsidP="005E47DA">
      <w:pPr>
        <w:spacing w:line="360" w:lineRule="auto"/>
        <w:rPr>
          <w:szCs w:val="40"/>
        </w:rPr>
      </w:pPr>
      <w:r>
        <w:rPr>
          <w:szCs w:val="40"/>
        </w:rPr>
        <w:t xml:space="preserve">В свою очередь полноценное развитие … транспорта невозможно без … транспортной системы. На сегодняшний день в той или иной степени в районе Красноярской Арктики … При этом связь населенных пунктов … опорной зоны с краевым центром обеспечена только воздушно-транспортным внутренним… Так, например, железнодорожная сеть от краевого центра пролегает … Это где-то более 1000 километров до … </w:t>
      </w:r>
    </w:p>
    <w:p w:rsidR="00E45F68" w:rsidRDefault="00E45F68" w:rsidP="005E47DA">
      <w:pPr>
        <w:spacing w:line="360" w:lineRule="auto"/>
        <w:rPr>
          <w:szCs w:val="40"/>
        </w:rPr>
      </w:pPr>
      <w:r>
        <w:rPr>
          <w:szCs w:val="40"/>
        </w:rPr>
        <w:t xml:space="preserve">В Арктической зоне региона железнодорожный транспорт представлен железной дорогой от …, который просто встроен для обеспечения внешнего … поступающих в порт  Дудинка. Данная железная дорога изолирована и не имеет выхода на общую сеть, обеспечивает в основном перевозки … грузов предприятиям Норильского … района. </w:t>
      </w:r>
    </w:p>
    <w:p w:rsidR="00E45F68" w:rsidRPr="0019245B" w:rsidRDefault="00E45F68" w:rsidP="005E47DA">
      <w:pPr>
        <w:spacing w:line="360" w:lineRule="auto"/>
        <w:rPr>
          <w:szCs w:val="40"/>
        </w:rPr>
      </w:pPr>
      <w:r>
        <w:rPr>
          <w:szCs w:val="40"/>
        </w:rPr>
        <w:t xml:space="preserve">Опорная сеть автомобильных дорог в северных территория Красноярского края  …  представлена зимними автомобильными дорогами и улично-дорожной сетью … поселений. Ежегодно на территории Таймырского … муниципального района устраивается более 2000 километров … , которые обеспечивают в зимний период транспортное сообщение населенных пунктов и промышленных площадок района.  </w:t>
      </w:r>
    </w:p>
    <w:p w:rsidR="00F80B4F" w:rsidRDefault="00F80B4F" w:rsidP="005E47DA">
      <w:pPr>
        <w:spacing w:line="360" w:lineRule="auto"/>
        <w:rPr>
          <w:szCs w:val="40"/>
        </w:rPr>
      </w:pPr>
      <w:r>
        <w:rPr>
          <w:szCs w:val="40"/>
        </w:rPr>
        <w:t xml:space="preserve">Транспортное сообщение между городами Норильск и Дудинка осуществляется по региональной … дороге … подъезда аэропорта города </w:t>
      </w:r>
      <w:r>
        <w:rPr>
          <w:szCs w:val="40"/>
        </w:rPr>
        <w:lastRenderedPageBreak/>
        <w:t>Дудинка и дороге местного значения Норильск-</w:t>
      </w:r>
      <w:proofErr w:type="spellStart"/>
      <w:r>
        <w:rPr>
          <w:szCs w:val="40"/>
        </w:rPr>
        <w:t>Алыкель</w:t>
      </w:r>
      <w:proofErr w:type="spellEnd"/>
      <w:r>
        <w:rPr>
          <w:szCs w:val="40"/>
        </w:rPr>
        <w:t>. Для справки, общая протяжённость автомобильных дорог … местного значения в Таймырском (Долгано-Ненецком) муниципальном районе 119 километров, в Туруханском районе – 250 километров, в городе Норильск – 152 километра.</w:t>
      </w:r>
    </w:p>
    <w:p w:rsidR="00F80B4F" w:rsidRDefault="00F80B4F" w:rsidP="005E47DA">
      <w:pPr>
        <w:spacing w:line="360" w:lineRule="auto"/>
        <w:rPr>
          <w:szCs w:val="40"/>
        </w:rPr>
      </w:pPr>
      <w:r>
        <w:rPr>
          <w:szCs w:val="40"/>
        </w:rPr>
        <w:t xml:space="preserve">Для соединения северных территорий с сетью автомобильных дорог регионального значения центральных районов края с целью создания … транспортного коридора от Енисейска до городов Игарка и Дудинка необходимо строительство </w:t>
      </w:r>
      <w:proofErr w:type="gramStart"/>
      <w:r>
        <w:rPr>
          <w:szCs w:val="40"/>
        </w:rPr>
        <w:t>более тысячи километров</w:t>
      </w:r>
      <w:proofErr w:type="gramEnd"/>
      <w:r>
        <w:rPr>
          <w:szCs w:val="40"/>
        </w:rPr>
        <w:t xml:space="preserve"> автодороги, что в настоящее время без федеральной помощи, федерального финансирования не представляется возможным. Водный транспорт, исключительно неразвитая система … железных дорог, а также значительные объёмы финансовых затрат на их строительство … воздушного и водного транспорта.</w:t>
      </w:r>
    </w:p>
    <w:p w:rsidR="00F80B4F" w:rsidRDefault="00F80B4F" w:rsidP="005E47DA">
      <w:pPr>
        <w:spacing w:line="360" w:lineRule="auto"/>
        <w:rPr>
          <w:szCs w:val="40"/>
        </w:rPr>
      </w:pPr>
      <w:r>
        <w:rPr>
          <w:szCs w:val="40"/>
        </w:rPr>
        <w:t>В настоящее время основные грузоперевозки водным транспортом осуществляются по важнейшей нашей транспортной артерии – это река Енисей и её притоки. Грузовые коммерческие перевозки осуществляют десятки компаний, крупнейшая из которых "Енисейское речное пароходство". В навигационный период по реке Енисей обеспечивается также доставка пассажиров по маршруту водного транспорта Красноярск-Дудинка протяжённостью более 2 тысяч километров.</w:t>
      </w:r>
    </w:p>
    <w:p w:rsidR="00F80B4F" w:rsidRDefault="00F80B4F" w:rsidP="005E47DA">
      <w:pPr>
        <w:spacing w:line="360" w:lineRule="auto"/>
        <w:rPr>
          <w:szCs w:val="40"/>
        </w:rPr>
      </w:pPr>
      <w:r>
        <w:rPr>
          <w:szCs w:val="40"/>
        </w:rPr>
        <w:t>Учитывая социальную направленность, данный маршрут включён в краевую программу пассажирских перевозок и субсидируется за счёт сре</w:t>
      </w:r>
      <w:proofErr w:type="gramStart"/>
      <w:r>
        <w:rPr>
          <w:szCs w:val="40"/>
        </w:rPr>
        <w:t>дств кр</w:t>
      </w:r>
      <w:proofErr w:type="gramEnd"/>
      <w:r>
        <w:rPr>
          <w:szCs w:val="40"/>
        </w:rPr>
        <w:t>аевого бюджета. Ежегодный пассажиропоток доходит до 10 тысяч пассажиров. Основным перевозчиком пассажиров на внутреннем водном транспорте является "</w:t>
      </w:r>
      <w:proofErr w:type="spellStart"/>
      <w:r>
        <w:rPr>
          <w:szCs w:val="40"/>
        </w:rPr>
        <w:t>ПассажирРечТранс</w:t>
      </w:r>
      <w:proofErr w:type="spellEnd"/>
      <w:r>
        <w:rPr>
          <w:szCs w:val="40"/>
        </w:rPr>
        <w:t>", государственная компания краевая. Перевозка осуществляется на двух теплоходах, это "Валерий Чкалов" и "Александр Матросов", теплоходы старые, 1953 и 1954 года постройки.</w:t>
      </w:r>
    </w:p>
    <w:p w:rsidR="00F80B4F" w:rsidRDefault="00F80B4F" w:rsidP="005E47DA">
      <w:pPr>
        <w:spacing w:line="360" w:lineRule="auto"/>
        <w:rPr>
          <w:szCs w:val="40"/>
        </w:rPr>
      </w:pPr>
      <w:r>
        <w:rPr>
          <w:szCs w:val="40"/>
        </w:rPr>
        <w:lastRenderedPageBreak/>
        <w:t>На сегодняшний день уже остро назрела необходимость обновления морально и физически устаревшего пассажирского фонда. Здесь важно сохранить действующую маршрутную сеть и обеспечить безопасное и комфортное обслуживание пассажиров. В настоящее время прорабатывается вопрос двух пассажирских судов, уже проведена совместная работа с отраслевыми предприятиями, проектными организациями, судостроительными заводами, уже ориентировочные проекты наработаны, выбраны. Принимая во внимание капиталоёмкость данного проекта, сейчас рассматривается возможность использования лизинговой схемы финансирования, пока речь идёт только о двух современных теплоходах.</w:t>
      </w:r>
    </w:p>
    <w:p w:rsidR="00F80B4F" w:rsidRDefault="00F80B4F" w:rsidP="005E47DA">
      <w:pPr>
        <w:spacing w:line="360" w:lineRule="auto"/>
        <w:rPr>
          <w:szCs w:val="40"/>
        </w:rPr>
      </w:pPr>
      <w:r>
        <w:rPr>
          <w:szCs w:val="40"/>
        </w:rPr>
        <w:t xml:space="preserve">Что касается портовой инфраструктуры, Сергей Александрович уже подробно здесь рассказал про порты, ну, ещё кратко так… Инфраструктура портов Дудинка и Хатанга, она находится в удовлетворительном состоянии, которая поддерживается силами хозяйствующих субъектов – это "Норильский никель" и </w:t>
      </w:r>
      <w:proofErr w:type="spellStart"/>
      <w:r>
        <w:rPr>
          <w:szCs w:val="40"/>
        </w:rPr>
        <w:t>Хатангский</w:t>
      </w:r>
      <w:proofErr w:type="spellEnd"/>
      <w:r>
        <w:rPr>
          <w:szCs w:val="40"/>
        </w:rPr>
        <w:t xml:space="preserve"> морской торговый порт. Это позволяет портам выполнять возложенные на них функции по обработке грузов и обслуживанию пассажиров.</w:t>
      </w:r>
    </w:p>
    <w:p w:rsidR="00F80B4F" w:rsidRDefault="00F80B4F" w:rsidP="005E47DA">
      <w:pPr>
        <w:spacing w:line="360" w:lineRule="auto"/>
        <w:rPr>
          <w:szCs w:val="40"/>
        </w:rPr>
      </w:pPr>
      <w:r>
        <w:rPr>
          <w:szCs w:val="40"/>
        </w:rPr>
        <w:t xml:space="preserve">Вместе с тем существующее состояние портовой инфраструктуры Диксона требует проведения серьёзных работ, это и водолазное обследование, и проектно-изыскательские, и … работы, и модернизация, в том числе реконструкция, причальных сооружений. Для восстановления и поддержания портовой инфраструктуры предлагается рассмотреть возможность, о чём Сергей Александрович говорил, использования портов Министерством обороны Российской Федерации как инфраструктурного и стратегического … назначения. Также помимо основной водной артерии региона, реки Енисей, … на севере края, </w:t>
      </w:r>
      <w:proofErr w:type="gramStart"/>
      <w:r>
        <w:rPr>
          <w:szCs w:val="40"/>
        </w:rPr>
        <w:t>связанная</w:t>
      </w:r>
      <w:proofErr w:type="gramEnd"/>
      <w:r>
        <w:rPr>
          <w:szCs w:val="40"/>
        </w:rPr>
        <w:t xml:space="preserve"> с доставкой грузов и пассажиров, осуществляется и на мелких реках-притоках.</w:t>
      </w:r>
    </w:p>
    <w:p w:rsidR="00F80B4F" w:rsidRDefault="00F80B4F" w:rsidP="005E47DA">
      <w:pPr>
        <w:spacing w:line="360" w:lineRule="auto"/>
        <w:rPr>
          <w:szCs w:val="40"/>
        </w:rPr>
      </w:pPr>
      <w:r>
        <w:rPr>
          <w:szCs w:val="40"/>
        </w:rPr>
        <w:lastRenderedPageBreak/>
        <w:t>Остановлюсь более подробно на авиационном сообщении. Учитывая значительную площадь, удалённость северных территорий и сложные природно-климатические условия, авиационное сообщение остаётся единственным средством круглогодичной транспортной доступности. На территории Красноярского края, в Арктической зоне эксплуатируются семь аэродромов, находящихся в собственности различных структур. Это "</w:t>
      </w:r>
      <w:proofErr w:type="spellStart"/>
      <w:r>
        <w:rPr>
          <w:szCs w:val="40"/>
        </w:rPr>
        <w:t>КрасАвиаПорт</w:t>
      </w:r>
      <w:proofErr w:type="spellEnd"/>
      <w:r>
        <w:rPr>
          <w:szCs w:val="40"/>
        </w:rPr>
        <w:t xml:space="preserve">", государственная компания, это порты Игарка и Хатанга. Федеральное казённое предприятие "Аэропорты Красноярья", это Диксон, Подкаменная Тунгуска и Туруханск. </w:t>
      </w:r>
      <w:proofErr w:type="gramStart"/>
      <w:r>
        <w:rPr>
          <w:szCs w:val="40"/>
        </w:rPr>
        <w:t>И ООО</w:t>
      </w:r>
      <w:proofErr w:type="gramEnd"/>
      <w:r>
        <w:rPr>
          <w:szCs w:val="40"/>
        </w:rPr>
        <w:t xml:space="preserve"> "Аэропорт Норильск", это Норильск-</w:t>
      </w:r>
      <w:proofErr w:type="spellStart"/>
      <w:r>
        <w:rPr>
          <w:szCs w:val="40"/>
        </w:rPr>
        <w:t>Алыкель</w:t>
      </w:r>
      <w:proofErr w:type="spellEnd"/>
      <w:r>
        <w:rPr>
          <w:szCs w:val="40"/>
        </w:rPr>
        <w:t xml:space="preserve"> …</w:t>
      </w:r>
    </w:p>
    <w:p w:rsidR="00F80B4F" w:rsidRDefault="00F80B4F" w:rsidP="005E47DA">
      <w:pPr>
        <w:spacing w:line="360" w:lineRule="auto"/>
        <w:rPr>
          <w:szCs w:val="40"/>
        </w:rPr>
      </w:pPr>
      <w:r>
        <w:rPr>
          <w:szCs w:val="40"/>
        </w:rPr>
        <w:t>Авиационное сообщение между Красноярском и населёнными пунктами обеспечивают три авиакомпании сегодня. Это "</w:t>
      </w:r>
      <w:proofErr w:type="spellStart"/>
      <w:r>
        <w:rPr>
          <w:szCs w:val="40"/>
        </w:rPr>
        <w:t>КрасАвиа</w:t>
      </w:r>
      <w:proofErr w:type="spellEnd"/>
      <w:r>
        <w:rPr>
          <w:szCs w:val="40"/>
        </w:rPr>
        <w:t>", авиакомпания … и авиакомпания "Туруханск". Также имеются прямые рейсы из аэропорта Норильск в такие города как Москва и Новосибирск. В рамках реализации федеральной государственной программы развития транспортной системы России в настоящее время продолжается реконструкция аэропорта Норильск-</w:t>
      </w:r>
      <w:proofErr w:type="spellStart"/>
      <w:r>
        <w:rPr>
          <w:szCs w:val="40"/>
        </w:rPr>
        <w:t>Алыкель</w:t>
      </w:r>
      <w:proofErr w:type="spellEnd"/>
      <w:r>
        <w:rPr>
          <w:szCs w:val="40"/>
        </w:rPr>
        <w:t>. В 2016-2017 годах были запланированы сроки, определены этапы введения в эксплуатацию. После завершения реконструкции в сентябре 2018 года аэродром будет принимать уже практически все типы воздушных судов.</w:t>
      </w:r>
    </w:p>
    <w:p w:rsidR="00F80B4F" w:rsidRDefault="00F80B4F" w:rsidP="005E47DA">
      <w:pPr>
        <w:spacing w:line="360" w:lineRule="auto"/>
        <w:rPr>
          <w:szCs w:val="40"/>
        </w:rPr>
      </w:pPr>
      <w:proofErr w:type="gramStart"/>
      <w:r>
        <w:rPr>
          <w:szCs w:val="40"/>
        </w:rPr>
        <w:t>Благодаря поддержке Президента Российской Федерации Владимира Владимировича Путина в 2017 году был завершён первый этап создания федерального казённого предприятия "Аэропорты Красноярья", в состав которого вошли Подкаменная Тунгуска и Туруханск, которыми в дальнейшем уже за счёт средств федерального бюджета были выполнены работы по капитальному ремонту взлётно-посадочных полос, а также зданий аэровокзала в аэропорту Подкаменная Тунгуска.</w:t>
      </w:r>
      <w:proofErr w:type="gramEnd"/>
    </w:p>
    <w:p w:rsidR="00150CF4" w:rsidRDefault="00150CF4" w:rsidP="005E47DA">
      <w:pPr>
        <w:spacing w:line="360" w:lineRule="auto"/>
        <w:rPr>
          <w:szCs w:val="40"/>
        </w:rPr>
      </w:pPr>
      <w:r>
        <w:rPr>
          <w:szCs w:val="40"/>
        </w:rPr>
        <w:lastRenderedPageBreak/>
        <w:t xml:space="preserve">Следующим шагом было в результате </w:t>
      </w:r>
      <w:proofErr w:type="gramStart"/>
      <w:r>
        <w:rPr>
          <w:szCs w:val="40"/>
        </w:rPr>
        <w:t>проведённых</w:t>
      </w:r>
      <w:proofErr w:type="gramEnd"/>
      <w:r>
        <w:rPr>
          <w:szCs w:val="40"/>
        </w:rPr>
        <w:t xml:space="preserve"> правительством Красноярского края работы и распоряжения Правительства Российской Федерации был создан новый филиал третий уже ... аэропорта Красноярска - это аэропорт Диксон. </w:t>
      </w:r>
    </w:p>
    <w:p w:rsidR="00150CF4" w:rsidRDefault="00150CF4" w:rsidP="005E47DA">
      <w:pPr>
        <w:spacing w:line="360" w:lineRule="auto"/>
        <w:rPr>
          <w:szCs w:val="40"/>
        </w:rPr>
      </w:pPr>
      <w:r>
        <w:rPr>
          <w:szCs w:val="40"/>
        </w:rPr>
        <w:t>На 2018 год и плановый период 2019-2020 годы федеральным бюджетом уже предусмотрено финансирование мероприятий, направленных на восстановление инфраструктуры и приведение имущества филиала Диксон в нормативное состояние.</w:t>
      </w:r>
    </w:p>
    <w:p w:rsidR="00150CF4" w:rsidRDefault="00150CF4" w:rsidP="005E47DA">
      <w:pPr>
        <w:spacing w:line="360" w:lineRule="auto"/>
        <w:rPr>
          <w:szCs w:val="40"/>
        </w:rPr>
      </w:pPr>
      <w:r>
        <w:rPr>
          <w:szCs w:val="40"/>
        </w:rPr>
        <w:t>Аэропорт Игарка, который находится в составе ... аэропорт сегодня осуществляет производственную деятельность в штатном режиме. Здесь у нас вопросов нет.</w:t>
      </w:r>
    </w:p>
    <w:p w:rsidR="00150CF4" w:rsidRDefault="00150CF4" w:rsidP="005E47DA">
      <w:pPr>
        <w:spacing w:line="360" w:lineRule="auto"/>
        <w:rPr>
          <w:szCs w:val="40"/>
        </w:rPr>
      </w:pPr>
      <w:r>
        <w:rPr>
          <w:szCs w:val="40"/>
        </w:rPr>
        <w:t xml:space="preserve">Вместе с тем, необходимо принятие экстренных мер по реконструкции имущественного комплекса аэропорта Хатанга в виду его неудовлетворительного состояния, аэродромной и аэропортной инфраструктуры. Износ объектов составляет более 90 процентов. </w:t>
      </w:r>
    </w:p>
    <w:p w:rsidR="00150CF4" w:rsidRDefault="00150CF4" w:rsidP="005E47DA">
      <w:pPr>
        <w:spacing w:line="360" w:lineRule="auto"/>
        <w:rPr>
          <w:szCs w:val="40"/>
        </w:rPr>
      </w:pPr>
      <w:r>
        <w:rPr>
          <w:szCs w:val="40"/>
        </w:rPr>
        <w:t>На сегодняшний день не завершен второй этап создания КПП аэропорта ... Российской Федерации</w:t>
      </w:r>
      <w:proofErr w:type="gramStart"/>
      <w:r>
        <w:rPr>
          <w:szCs w:val="40"/>
        </w:rPr>
        <w:t xml:space="preserve"> .</w:t>
      </w:r>
      <w:proofErr w:type="gramEnd"/>
      <w:r>
        <w:rPr>
          <w:szCs w:val="40"/>
        </w:rPr>
        <w:t xml:space="preserve">.. . </w:t>
      </w:r>
    </w:p>
    <w:p w:rsidR="00150CF4" w:rsidRDefault="00150CF4" w:rsidP="005E47DA">
      <w:pPr>
        <w:spacing w:line="360" w:lineRule="auto"/>
        <w:rPr>
          <w:szCs w:val="40"/>
        </w:rPr>
      </w:pPr>
      <w:r>
        <w:rPr>
          <w:szCs w:val="40"/>
        </w:rPr>
        <w:t>В настоящее время правительством края продолжается работа с федеральными органами исполнительной власти. Так, в адрес ... направлено актуализированное технико-экономическое обоснование о передаче имущественного фонда аэропорта Хатанга ... Российской Федерации.</w:t>
      </w:r>
    </w:p>
    <w:p w:rsidR="00150CF4" w:rsidRDefault="00150CF4" w:rsidP="005E47DA">
      <w:pPr>
        <w:spacing w:line="360" w:lineRule="auto"/>
        <w:rPr>
          <w:szCs w:val="40"/>
        </w:rPr>
      </w:pPr>
      <w:r>
        <w:rPr>
          <w:szCs w:val="40"/>
        </w:rPr>
        <w:t xml:space="preserve">Особо хочу остановиться на  вопросе обновления парка воздушных судов и  ... региональных перевозок края. На сегодняшний день основным воздушными суднами, выполняющими социально значимые перевозки на территории Красноярского края, являются самолеты типа Ан-24, Ан-26. Средний возраст воздушных судов составляет более 6-5 лет. Подавляющая их часть уже близка к исчерпанию максимально ... ресурсов. В ближайшие 7 </w:t>
      </w:r>
      <w:r>
        <w:rPr>
          <w:szCs w:val="40"/>
        </w:rPr>
        <w:lastRenderedPageBreak/>
        <w:t>лет начнется процесс уже постепенного выбытия самолетов такого типа из парка авиакомпании.</w:t>
      </w:r>
    </w:p>
    <w:p w:rsidR="00150CF4" w:rsidRDefault="00150CF4" w:rsidP="005E47DA">
      <w:pPr>
        <w:spacing w:line="360" w:lineRule="auto"/>
        <w:rPr>
          <w:szCs w:val="40"/>
        </w:rPr>
      </w:pPr>
      <w:r>
        <w:rPr>
          <w:szCs w:val="40"/>
        </w:rPr>
        <w:t xml:space="preserve">У нас на сегодняшний день вызывает заинтересованность воздушное судно типа Ил-114.300, который является перспективной отечественной разработкой и признан в среднесрочной перспективе </w:t>
      </w:r>
      <w:proofErr w:type="gramStart"/>
      <w:r>
        <w:rPr>
          <w:szCs w:val="40"/>
        </w:rPr>
        <w:t>заменить</w:t>
      </w:r>
      <w:proofErr w:type="gramEnd"/>
      <w:r>
        <w:rPr>
          <w:szCs w:val="40"/>
        </w:rPr>
        <w:t xml:space="preserve"> самолеты типа Ан-24, Ан-26. </w:t>
      </w:r>
    </w:p>
    <w:p w:rsidR="00150CF4" w:rsidRDefault="00150CF4" w:rsidP="005E47DA">
      <w:pPr>
        <w:spacing w:line="360" w:lineRule="auto"/>
        <w:rPr>
          <w:szCs w:val="40"/>
        </w:rPr>
      </w:pPr>
      <w:r>
        <w:rPr>
          <w:szCs w:val="40"/>
        </w:rPr>
        <w:t>В настоящее время ... компании ... начали переговоры о поставке воздушных судов государственным оператором ... Это государственная транспортная лизинговая компания ... самолетов. Учитывая значительные финансовые затраты на реновацию авиационного парка, здесь необходимо  ... государственную программу по финансовой поддержке строительства и ...</w:t>
      </w:r>
    </w:p>
    <w:p w:rsidR="00150CF4" w:rsidRDefault="00150CF4" w:rsidP="005E47DA">
      <w:pPr>
        <w:spacing w:line="360" w:lineRule="auto"/>
        <w:rPr>
          <w:szCs w:val="40"/>
        </w:rPr>
      </w:pPr>
      <w:r>
        <w:rPr>
          <w:szCs w:val="40"/>
        </w:rPr>
        <w:t>В заключение хотел бы отметить, что аэропорты Красноярской Арктики расположены в суровых климатических условиях Крайнего Севера, и все проблемы внештатных ситуаций, возникающие ... становятся чрезвычайными. При этом северные аэропорты имеют не только социальное значение, но и являются важной опорой для развития Арктической зоны России. ... предложил бы отметить в рекомендациях наших, которые будут, предложение Министерства транспорта Российской Федерации решить вопрос о передаче аэропорта Хатанга в КПП аэропорта ... Спасибо.</w:t>
      </w:r>
    </w:p>
    <w:p w:rsidR="00150CF4" w:rsidRDefault="00150CF4" w:rsidP="005E47DA">
      <w:pPr>
        <w:spacing w:line="360" w:lineRule="auto"/>
        <w:rPr>
          <w:szCs w:val="40"/>
        </w:rPr>
      </w:pPr>
      <w:r>
        <w:rPr>
          <w:szCs w:val="40"/>
          <w:u w:val="single"/>
        </w:rPr>
        <w:t>Председательствующий.</w:t>
      </w:r>
      <w:r>
        <w:rPr>
          <w:szCs w:val="40"/>
        </w:rPr>
        <w:t xml:space="preserve"> Спасибо большое, Юрий Владимирович.</w:t>
      </w:r>
    </w:p>
    <w:p w:rsidR="00150CF4" w:rsidRDefault="00150CF4" w:rsidP="005E47DA">
      <w:pPr>
        <w:spacing w:line="360" w:lineRule="auto"/>
        <w:rPr>
          <w:szCs w:val="40"/>
        </w:rPr>
      </w:pPr>
      <w:r>
        <w:rPr>
          <w:szCs w:val="40"/>
        </w:rPr>
        <w:t>Уважаемые коллеги, до перерыва предоставим возможность выступить представителям немногочисленных корпораций. Слово имеет директор Департамента федеральных и региональных программ ПАО "ГМК "Норильский никель" Андре</w:t>
      </w:r>
      <w:r w:rsidR="00823621">
        <w:rPr>
          <w:szCs w:val="40"/>
        </w:rPr>
        <w:t>й</w:t>
      </w:r>
      <w:r>
        <w:rPr>
          <w:szCs w:val="40"/>
        </w:rPr>
        <w:t xml:space="preserve"> Михайлович Грачев. Пожалуйста.</w:t>
      </w:r>
    </w:p>
    <w:p w:rsidR="00150CF4" w:rsidRDefault="00150CF4" w:rsidP="005E47DA">
      <w:pPr>
        <w:spacing w:line="360" w:lineRule="auto"/>
        <w:rPr>
          <w:szCs w:val="40"/>
        </w:rPr>
      </w:pPr>
      <w:r>
        <w:rPr>
          <w:szCs w:val="40"/>
          <w:u w:val="single"/>
        </w:rPr>
        <w:t>Грачев А.М.</w:t>
      </w:r>
      <w:r>
        <w:rPr>
          <w:szCs w:val="40"/>
        </w:rPr>
        <w:t xml:space="preserve"> Уважаемый Алексей Николаевич, Сергей Александрович, спасибо за предоставленное слово, как единственному представителю бизнеса на нашем совещании. Хочу выразить нашу позицию по наиболее </w:t>
      </w:r>
      <w:r>
        <w:rPr>
          <w:szCs w:val="40"/>
        </w:rPr>
        <w:lastRenderedPageBreak/>
        <w:t>актуальным проблемам Арктики и, прежде всего, по примерам государственно-частного партнерства.</w:t>
      </w:r>
    </w:p>
    <w:p w:rsidR="00150CF4" w:rsidRDefault="00150CF4" w:rsidP="005E47DA">
      <w:pPr>
        <w:spacing w:line="360" w:lineRule="auto"/>
        <w:rPr>
          <w:szCs w:val="40"/>
        </w:rPr>
      </w:pPr>
      <w:r>
        <w:rPr>
          <w:szCs w:val="40"/>
        </w:rPr>
        <w:t>Прежде всего, что такое Арктика для России. Мы знаем это 22 ... территории, на которых всего лишь 2 миллиона человека производят 25 процентов экспорта России и 15 процентов валового внутреннего продукта. Поэтому говорить о значении Арктики, наверное, не приходится. Но о том, что такое Арктика в международном плане для России, тоже достаточно интересно, когда такие страны, как Польша, Китай, Индия, Сингапур, Южная Корея и Япония уже получили статус наблюдателей в Арктическом совете.</w:t>
      </w:r>
    </w:p>
    <w:p w:rsidR="00150CF4" w:rsidRDefault="00150CF4" w:rsidP="005E47DA">
      <w:pPr>
        <w:spacing w:line="360" w:lineRule="auto"/>
        <w:rPr>
          <w:szCs w:val="40"/>
        </w:rPr>
      </w:pPr>
      <w:r>
        <w:rPr>
          <w:szCs w:val="40"/>
        </w:rPr>
        <w:t>Мы очень много говорим о программе развития Арктики и о других вопросах, но я бы хотел обратить ваше внимание все же на то, что основные подходы не только к Арктической зоне, а ко всей территории, они отражены в указе Президента Российской Федерации "Об основах государственной политики регионального развития России".</w:t>
      </w:r>
    </w:p>
    <w:p w:rsidR="00150CF4" w:rsidRPr="0046427D" w:rsidRDefault="00150CF4" w:rsidP="005E47DA">
      <w:pPr>
        <w:spacing w:line="360" w:lineRule="auto"/>
      </w:pPr>
      <w:r>
        <w:rPr>
          <w:szCs w:val="40"/>
        </w:rPr>
        <w:t xml:space="preserve">И вы, кстати, Алексей Николаевич, упоминали единый стандарт качества жизни. И вот как раз в этом указе, цель этого указа, первое, это повышение качества жизни людей независимо от региона проживания и сокращение различий уровня социально-экономического развития и инфраструктурного обеспечения регионов. И здесь, что для нас очень важно? Мы понимаем прекрасно, что люди, проживающие в Арктике и производящие такое количество, скажем так, продукции, они должны жить не хуже, чем на материке. </w:t>
      </w:r>
    </w:p>
    <w:p w:rsidR="009C2EB3" w:rsidRDefault="009C2EB3" w:rsidP="005E47DA">
      <w:pPr>
        <w:spacing w:line="360" w:lineRule="auto"/>
        <w:rPr>
          <w:szCs w:val="40"/>
        </w:rPr>
      </w:pPr>
      <w:r>
        <w:rPr>
          <w:szCs w:val="40"/>
        </w:rPr>
        <w:t xml:space="preserve">Мы понимаем также, что в Арктике очень много проблем, потому что люди не имеют такого доступа и не имеют доступа к качественным услугам, которые на материке существуют. </w:t>
      </w:r>
    </w:p>
    <w:p w:rsidR="009C2EB3" w:rsidRDefault="009C2EB3" w:rsidP="005E47DA">
      <w:pPr>
        <w:spacing w:line="360" w:lineRule="auto"/>
        <w:rPr>
          <w:szCs w:val="40"/>
        </w:rPr>
      </w:pPr>
      <w:proofErr w:type="gramStart"/>
      <w:r>
        <w:rPr>
          <w:szCs w:val="40"/>
        </w:rPr>
        <w:t xml:space="preserve">Поэтому та проблема, которую вы упомянули, это единый стандарт качества жизни для нас очень важен, несмотря на то, что развитие региона является приоритетной задачей государства, мы, как компания, которая уже </w:t>
      </w:r>
      <w:r>
        <w:rPr>
          <w:szCs w:val="40"/>
        </w:rPr>
        <w:lastRenderedPageBreak/>
        <w:t>80 лет ведет свою деятельность, более 80 на территории Арктики, где проживают в наших регионах 200 тысяч человек, из которых 60 тысяч человек являются работниками компании, не можем стоять в</w:t>
      </w:r>
      <w:proofErr w:type="gramEnd"/>
      <w:r>
        <w:rPr>
          <w:szCs w:val="40"/>
        </w:rPr>
        <w:t xml:space="preserve"> стороне от этого процесса.</w:t>
      </w:r>
    </w:p>
    <w:p w:rsidR="009C2EB3" w:rsidRDefault="009C2EB3" w:rsidP="005E47DA">
      <w:pPr>
        <w:spacing w:line="360" w:lineRule="auto"/>
        <w:rPr>
          <w:szCs w:val="40"/>
        </w:rPr>
      </w:pPr>
      <w:r>
        <w:rPr>
          <w:szCs w:val="40"/>
        </w:rPr>
        <w:t>Таким образом, говоря о том, что мы исходим из действительно стандартов, единых стандартов качества жизни, в сентябре 2017 года в Норильск пришел высокоскоростной Интернет, таким образом, мы устранили информационное неравенство. В настоящее время с помощью МТС этот Интернет от нашей ветки пришел в Дудинку, таким образом, волоконно-оптическая линия связи протяженностью 956 километров решила проблемы цифрового неравенства. Можно и другие примеры приводить, но мы стараемся делать все для того, чтобы в нашем регионе люди проживали и трудились в комфортных условиях.</w:t>
      </w:r>
    </w:p>
    <w:p w:rsidR="009C2EB3" w:rsidRDefault="009C2EB3" w:rsidP="005E47DA">
      <w:pPr>
        <w:spacing w:line="360" w:lineRule="auto"/>
        <w:rPr>
          <w:szCs w:val="40"/>
        </w:rPr>
      </w:pPr>
      <w:r>
        <w:rPr>
          <w:szCs w:val="40"/>
        </w:rPr>
        <w:t xml:space="preserve">В завершающую стадию вступила реконструкция аэропорта Норильска. Здесь тоже, благодаря взаимодействию с Красноярским краем, с федеральным центром, компания "Норильский никель" сейчас уже заканчивает этот проект, и мы надеемся, что он в следующем году будет завершен. Здесь это тоже является таким ярким примером государственно-частного партнерства, потому что государство выделило - 9 миллиардов, "Норильский никель" - 3. </w:t>
      </w:r>
    </w:p>
    <w:p w:rsidR="009C2EB3" w:rsidRDefault="009C2EB3" w:rsidP="005E47DA">
      <w:pPr>
        <w:spacing w:line="360" w:lineRule="auto"/>
        <w:rPr>
          <w:szCs w:val="40"/>
        </w:rPr>
      </w:pPr>
      <w:r>
        <w:rPr>
          <w:szCs w:val="40"/>
        </w:rPr>
        <w:t xml:space="preserve">Еще один наш общественно-значимый проект развития - это "Комфортный Таймыр". Инициатором была компания совместно с Сергеем Александровичем Ткаченко. В общем, "Комфортный Таймыр", значит, речь идет о строительстве порядка, свыше 2 тысяч квадратных метров жилья в поселке </w:t>
      </w:r>
      <w:proofErr w:type="spellStart"/>
      <w:r>
        <w:rPr>
          <w:szCs w:val="40"/>
        </w:rPr>
        <w:t>Тухард</w:t>
      </w:r>
      <w:proofErr w:type="spellEnd"/>
      <w:r>
        <w:rPr>
          <w:szCs w:val="40"/>
        </w:rPr>
        <w:t xml:space="preserve">. </w:t>
      </w:r>
      <w:proofErr w:type="spellStart"/>
      <w:r>
        <w:rPr>
          <w:szCs w:val="40"/>
        </w:rPr>
        <w:t>Тухард</w:t>
      </w:r>
      <w:proofErr w:type="spellEnd"/>
      <w:r>
        <w:rPr>
          <w:szCs w:val="40"/>
        </w:rPr>
        <w:t xml:space="preserve"> образовался путем стихийного расселения представителей ... на территории, прилегающей к дочке "Норникеля" "</w:t>
      </w:r>
      <w:proofErr w:type="spellStart"/>
      <w:r>
        <w:rPr>
          <w:szCs w:val="40"/>
        </w:rPr>
        <w:t>Таймыргазу</w:t>
      </w:r>
      <w:proofErr w:type="spellEnd"/>
      <w:r>
        <w:rPr>
          <w:szCs w:val="40"/>
        </w:rPr>
        <w:t xml:space="preserve">". </w:t>
      </w:r>
    </w:p>
    <w:p w:rsidR="009C2EB3" w:rsidRDefault="009C2EB3" w:rsidP="005E47DA">
      <w:pPr>
        <w:spacing w:line="360" w:lineRule="auto"/>
        <w:rPr>
          <w:szCs w:val="40"/>
        </w:rPr>
      </w:pPr>
      <w:r>
        <w:rPr>
          <w:szCs w:val="40"/>
        </w:rPr>
        <w:lastRenderedPageBreak/>
        <w:t xml:space="preserve">Мы надеемся, и Сергей Александрович подтвердит, наверное, мои слова, что в 2020 году все население </w:t>
      </w:r>
      <w:proofErr w:type="spellStart"/>
      <w:r>
        <w:rPr>
          <w:szCs w:val="40"/>
        </w:rPr>
        <w:t>Тухарда</w:t>
      </w:r>
      <w:proofErr w:type="spellEnd"/>
      <w:r>
        <w:rPr>
          <w:szCs w:val="40"/>
        </w:rPr>
        <w:t xml:space="preserve"> будет жить в современных и комфортных домах. Да, Сергей Александрович? Недаром мы на строительство поселка выделили порядка 90 миллионов рублей. </w:t>
      </w:r>
    </w:p>
    <w:p w:rsidR="009C2EB3" w:rsidRDefault="009C2EB3" w:rsidP="005E47DA">
      <w:pPr>
        <w:spacing w:line="360" w:lineRule="auto"/>
        <w:rPr>
          <w:szCs w:val="40"/>
        </w:rPr>
      </w:pPr>
      <w:r>
        <w:rPr>
          <w:szCs w:val="40"/>
        </w:rPr>
        <w:t xml:space="preserve">Хотел бы обратить внимание и на такие вопросы, которые связаны, прежде всего, с получением преференций различными крупными компаниями, не только "Норильским никелем" на территории. </w:t>
      </w:r>
    </w:p>
    <w:p w:rsidR="009C2EB3" w:rsidRDefault="009C2EB3" w:rsidP="005E47DA">
      <w:pPr>
        <w:spacing w:line="360" w:lineRule="auto"/>
        <w:rPr>
          <w:szCs w:val="40"/>
        </w:rPr>
      </w:pPr>
      <w:r>
        <w:rPr>
          <w:szCs w:val="40"/>
        </w:rPr>
        <w:t>Недавно на Питерском международном экономическом форуме мы подписали с Мурманской областью соглашение о господдержке при реализации стратегического инвестиционного проекта программы реконфигурации производства Кольской</w:t>
      </w:r>
      <w:proofErr w:type="gramStart"/>
      <w:r>
        <w:rPr>
          <w:szCs w:val="40"/>
        </w:rPr>
        <w:t xml:space="preserve"> .</w:t>
      </w:r>
      <w:proofErr w:type="gramEnd"/>
      <w:r>
        <w:rPr>
          <w:szCs w:val="40"/>
        </w:rPr>
        <w:t xml:space="preserve">.. </w:t>
      </w:r>
      <w:r w:rsidR="00EF7CF8">
        <w:rPr>
          <w:szCs w:val="40"/>
        </w:rPr>
        <w:t xml:space="preserve">. </w:t>
      </w:r>
      <w:r>
        <w:rPr>
          <w:szCs w:val="40"/>
        </w:rPr>
        <w:t xml:space="preserve">Этот проект предусматривает снижение для компании ставки по налогам на имущество и прибыль, отдача для региона, сохранение рабочих мест, повышение </w:t>
      </w:r>
      <w:proofErr w:type="spellStart"/>
      <w:r>
        <w:rPr>
          <w:szCs w:val="40"/>
        </w:rPr>
        <w:t>экологичности</w:t>
      </w:r>
      <w:proofErr w:type="spellEnd"/>
      <w:r>
        <w:rPr>
          <w:szCs w:val="40"/>
        </w:rPr>
        <w:t>, получение новых налогов за счет расширения производства. Проект рассчитан на 5 лет. Значит, вложение компании 25 миллиардов</w:t>
      </w:r>
      <w:r w:rsidR="00EF7CF8">
        <w:rPr>
          <w:szCs w:val="40"/>
        </w:rPr>
        <w:t>, порядка 26</w:t>
      </w:r>
      <w:r>
        <w:rPr>
          <w:szCs w:val="40"/>
        </w:rPr>
        <w:t xml:space="preserve"> даже, а рост доходов регионального бюджета за счет предоставления нам преференций составит боле 8 миллиардов рублей. </w:t>
      </w:r>
    </w:p>
    <w:p w:rsidR="009C2EB3" w:rsidRDefault="009C2EB3" w:rsidP="005E47DA">
      <w:pPr>
        <w:spacing w:line="360" w:lineRule="auto"/>
        <w:rPr>
          <w:szCs w:val="40"/>
        </w:rPr>
      </w:pPr>
      <w:r>
        <w:rPr>
          <w:szCs w:val="40"/>
        </w:rPr>
        <w:t xml:space="preserve">Значит, теперь хотелось бы остановиться на тех проблемах, которые все-таки существуют. </w:t>
      </w:r>
    </w:p>
    <w:p w:rsidR="009C2EB3" w:rsidRDefault="009C2EB3" w:rsidP="005E47DA">
      <w:pPr>
        <w:spacing w:line="360" w:lineRule="auto"/>
        <w:rPr>
          <w:szCs w:val="40"/>
        </w:rPr>
      </w:pPr>
      <w:r>
        <w:rPr>
          <w:szCs w:val="40"/>
        </w:rPr>
        <w:t xml:space="preserve">Тема СМП. Мы недавно открыли терминал в Мурманском морском порту... новой перегрузочной, фактически через терминал грузопоток достигнет 1,5 миллионов тонн в год вскоре, </w:t>
      </w:r>
      <w:proofErr w:type="gramStart"/>
      <w:r>
        <w:rPr>
          <w:szCs w:val="40"/>
        </w:rPr>
        <w:t>но</w:t>
      </w:r>
      <w:proofErr w:type="gramEnd"/>
      <w:r>
        <w:rPr>
          <w:szCs w:val="40"/>
        </w:rPr>
        <w:t xml:space="preserve"> тем не менее есть проблема. На наш взгляд, проблема использования и развития СМП является недостаточно прописанное четкое правовое регулирование процесса. Возвращаемся к той теме, о которой говорим все время. Отсутствие единого правового регулирования - это самая большая боль для всей Арктики.</w:t>
      </w:r>
    </w:p>
    <w:p w:rsidR="009C2EB3" w:rsidRPr="000923A7" w:rsidRDefault="009C2EB3" w:rsidP="005E47DA">
      <w:pPr>
        <w:spacing w:line="360" w:lineRule="auto"/>
      </w:pPr>
      <w:r>
        <w:rPr>
          <w:szCs w:val="40"/>
        </w:rPr>
        <w:t xml:space="preserve">Понимаете, ситуация следующая, мы все-таки хотели, чтобы мы получили закон, который определяет единые правила проведения для бизнеса </w:t>
      </w:r>
      <w:r>
        <w:rPr>
          <w:szCs w:val="40"/>
        </w:rPr>
        <w:lastRenderedPageBreak/>
        <w:t xml:space="preserve">в Арктике, пока мы не имеем этого. И мы сейчас уподобляемся профессору Преображенскому, который в свое время, ну, помните, да, там, в "Собачьем сердце" требовал, не требовал, просил от министра тяжелой промышленности, наркома тяжелой промышленности справку универсальную на все случаи жизни. Вот нам бы очень хотелось получить такую справку. </w:t>
      </w:r>
    </w:p>
    <w:p w:rsidR="00901D56" w:rsidRDefault="00901D56" w:rsidP="005E47DA">
      <w:pPr>
        <w:spacing w:line="360" w:lineRule="auto"/>
        <w:rPr>
          <w:szCs w:val="40"/>
        </w:rPr>
      </w:pPr>
      <w:r>
        <w:rPr>
          <w:szCs w:val="40"/>
        </w:rPr>
        <w:t xml:space="preserve">Вот Владимир Александрович правильно сказал – может быть, нам сделать какую-то такую системную, </w:t>
      </w:r>
      <w:r>
        <w:rPr>
          <w:szCs w:val="40"/>
          <w:lang w:val="en-US"/>
        </w:rPr>
        <w:t>step</w:t>
      </w:r>
      <w:r w:rsidRPr="00FD7345">
        <w:rPr>
          <w:szCs w:val="40"/>
        </w:rPr>
        <w:t>-</w:t>
      </w:r>
      <w:r>
        <w:rPr>
          <w:szCs w:val="40"/>
          <w:lang w:val="en-US"/>
        </w:rPr>
        <w:t>by</w:t>
      </w:r>
      <w:r w:rsidRPr="00FD7345">
        <w:rPr>
          <w:szCs w:val="40"/>
        </w:rPr>
        <w:t>-</w:t>
      </w:r>
      <w:r>
        <w:rPr>
          <w:szCs w:val="40"/>
          <w:lang w:val="en-US"/>
        </w:rPr>
        <w:t>step</w:t>
      </w:r>
      <w:r>
        <w:rPr>
          <w:szCs w:val="40"/>
        </w:rPr>
        <w:t xml:space="preserve"> систему. Я имею в виду что? </w:t>
      </w:r>
      <w:proofErr w:type="gramStart"/>
      <w:r>
        <w:rPr>
          <w:szCs w:val="40"/>
        </w:rPr>
        <w:t>Если мы сейчас по каким-то условиям не можем принять закон об Арктике, о развитии Арктики, если у нас уже типа готовятся законы на местном уровне в субъектах Федерации, что на самом деле не очень хорошо, и п</w:t>
      </w:r>
      <w:r w:rsidR="00EF7CF8">
        <w:rPr>
          <w:szCs w:val="40"/>
        </w:rPr>
        <w:t xml:space="preserve">о этому поводу Сергей Иванович </w:t>
      </w:r>
      <w:proofErr w:type="spellStart"/>
      <w:r w:rsidR="00EF7CF8">
        <w:rPr>
          <w:szCs w:val="40"/>
        </w:rPr>
        <w:t>Меняйло</w:t>
      </w:r>
      <w:proofErr w:type="spellEnd"/>
      <w:r>
        <w:rPr>
          <w:szCs w:val="40"/>
        </w:rPr>
        <w:t xml:space="preserve"> высказал свое отрицательное мнение, то не лучше ли нам сейчас на данном этапе принять Арктический кодекс?</w:t>
      </w:r>
      <w:proofErr w:type="gramEnd"/>
      <w:r>
        <w:rPr>
          <w:szCs w:val="40"/>
        </w:rPr>
        <w:t xml:space="preserve"> Правильно же? Это, может быть, будет подготовка к принятию закон. Но закон такой вот похож на процесс нон-стопа. Почему, мы считаем, что не принимается закон? Ну, наверное, потому что у нас, на наш взгляд, отсутствует какая-то единая система управления, потому что всеми арктическими проблемами занимается и Министерство экономического развития, и Минтранс, и Госкомиссия по вопросам развития Арктики, и Росатом, и Минэк. Недавно Санкт-Петербург подключился к решениям вопросов Арктики. </w:t>
      </w:r>
    </w:p>
    <w:p w:rsidR="00901D56" w:rsidRDefault="00901D56" w:rsidP="005E47DA">
      <w:pPr>
        <w:spacing w:line="360" w:lineRule="auto"/>
        <w:rPr>
          <w:szCs w:val="40"/>
        </w:rPr>
      </w:pPr>
      <w:r>
        <w:rPr>
          <w:szCs w:val="40"/>
        </w:rPr>
        <w:t xml:space="preserve">Все это хорошо, но, мне кажется, что должен быть какой-то единый центр управления полетом. Да? И в данном случае опять-таки возвращаемся к эффекту Преображенского и говорим – дайте нам, укажите нам, пожалуйста, тот центр, куда мы должны обращаться со своими проблемами. А пока что у нас на самом деле те вопросы, проблемы, которые волнуют бизнес, я передал вам. И такой модельной проблемой для бизнеса является один простой вопрос – мы платим людям, которые проживают на Севере, </w:t>
      </w:r>
      <w:r>
        <w:rPr>
          <w:szCs w:val="40"/>
        </w:rPr>
        <w:lastRenderedPageBreak/>
        <w:t xml:space="preserve">больше, чем на материке. Мы понимаем, что здесь человеческий организм изнашивается быстрее. Но почему у нас тогда нет повышающих амортизационных коэффициентов, преимущества для транспорта, который изнашивается в 3, в 2 раза быстрее в условиях Арктики, чем на материке? У нас такое представление, как будто здесь у нас человеческий организм страдает, а вот техника, имущество – нет. Поэтому вот реально с этой проблемой мы ходим по всем инстанциям, но до сих пор не можем решить. </w:t>
      </w:r>
    </w:p>
    <w:p w:rsidR="00901D56" w:rsidRDefault="00901D56" w:rsidP="005E47DA">
      <w:pPr>
        <w:spacing w:line="360" w:lineRule="auto"/>
        <w:rPr>
          <w:szCs w:val="40"/>
        </w:rPr>
      </w:pPr>
      <w:r>
        <w:rPr>
          <w:szCs w:val="40"/>
        </w:rPr>
        <w:t>Кстати, вы в своем выступлении упомянули очень такую серьезную вещь, которая является для нас очень важной, это системное взаимодействие. Хотел бы обратить внимание на то, что системное взаимодействие для нашей компании очень важно. Почему? Свою стратегию развития компании мы вписываем в стратегию развития страны и региона присутствия. Не точечно, а именно вписываем в стратегию. И таким образом наша стратегия становится частью стратегии развития русского Севера. Это и есть точка синергии, которая позволит совместными усилиями решать самые сложные задачи освоения российской Арктики.</w:t>
      </w:r>
    </w:p>
    <w:p w:rsidR="00901D56" w:rsidRDefault="00901D56" w:rsidP="005E47DA">
      <w:pPr>
        <w:spacing w:line="360" w:lineRule="auto"/>
        <w:rPr>
          <w:szCs w:val="40"/>
        </w:rPr>
      </w:pPr>
      <w:r>
        <w:rPr>
          <w:szCs w:val="40"/>
        </w:rPr>
        <w:t xml:space="preserve">Ну и реплика. С удовольствием примем ваше предложение о том, чтобы вы остались на два дня, если это поможет решению вопросов по всем нашим проблемам, особенно по закону об Арктике. Но пока что у нас предложение такое. Рассмотрите, пожалуйста, возможность выездного заседания двух наших братских комитетов Госдумы – я имею в виду по федеральному устройству, вопросам местного самоуправления, региональной политике и проблемам Севера и Дальнего Востока, выездное заседание двух комитетов для обсуждения всех вопросов здесь. </w:t>
      </w:r>
    </w:p>
    <w:p w:rsidR="00901D56" w:rsidRDefault="00901D56" w:rsidP="005E47DA">
      <w:pPr>
        <w:spacing w:line="360" w:lineRule="auto"/>
        <w:rPr>
          <w:szCs w:val="40"/>
        </w:rPr>
      </w:pPr>
      <w:r>
        <w:rPr>
          <w:szCs w:val="40"/>
        </w:rPr>
        <w:t xml:space="preserve">Спасибо за внимание. </w:t>
      </w:r>
    </w:p>
    <w:p w:rsidR="00901D56" w:rsidRDefault="00901D56" w:rsidP="005E47DA">
      <w:pPr>
        <w:spacing w:line="360" w:lineRule="auto"/>
        <w:rPr>
          <w:szCs w:val="40"/>
        </w:rPr>
      </w:pPr>
      <w:r>
        <w:rPr>
          <w:szCs w:val="40"/>
          <w:u w:val="single"/>
        </w:rPr>
        <w:t>Председательствующий.</w:t>
      </w:r>
      <w:r>
        <w:rPr>
          <w:szCs w:val="40"/>
        </w:rPr>
        <w:t xml:space="preserve"> Спасибо. Спасибо, в первую очередь, Леонид Михайлович, что направили предметные предложения в проект рекомендаций. </w:t>
      </w:r>
    </w:p>
    <w:p w:rsidR="00EF7CF8" w:rsidRDefault="00901D56" w:rsidP="005E47DA">
      <w:pPr>
        <w:spacing w:line="360" w:lineRule="auto"/>
        <w:rPr>
          <w:szCs w:val="40"/>
        </w:rPr>
      </w:pPr>
      <w:r>
        <w:rPr>
          <w:szCs w:val="40"/>
        </w:rPr>
        <w:lastRenderedPageBreak/>
        <w:t xml:space="preserve">Сегодня наша встреча проходит в формате "круглого стола", а "круглый стол" считается ещё более высокой формой проведения совещаний и дискуссий, нежели заседание комитета. </w:t>
      </w:r>
      <w:r w:rsidR="00823621">
        <w:rPr>
          <w:szCs w:val="40"/>
        </w:rPr>
        <w:t>Э</w:t>
      </w:r>
      <w:r>
        <w:rPr>
          <w:szCs w:val="40"/>
        </w:rPr>
        <w:t xml:space="preserve">то мероприятие проходит с санкции Совета Государственной Думы, </w:t>
      </w:r>
      <w:r w:rsidR="00823621">
        <w:rPr>
          <w:szCs w:val="40"/>
        </w:rPr>
        <w:t xml:space="preserve">и </w:t>
      </w:r>
      <w:r w:rsidR="00290505">
        <w:rPr>
          <w:szCs w:val="40"/>
        </w:rPr>
        <w:t xml:space="preserve">включено </w:t>
      </w:r>
      <w:r>
        <w:rPr>
          <w:szCs w:val="40"/>
        </w:rPr>
        <w:t xml:space="preserve">в план официальных мероприятий Государственной Думы. Поэтому выше только парламентские слушания. Но выездное заседание Государственной Думы вряд ли возможно здесь провести. Я просто обращаю внимание, что проблема представляется вполне актуальной и чрезвычайно важной в политическом и экономическом плане. </w:t>
      </w:r>
    </w:p>
    <w:p w:rsidR="00A729AA" w:rsidRPr="00EF7CF8" w:rsidRDefault="00EF7CF8" w:rsidP="005E47DA">
      <w:pPr>
        <w:spacing w:line="360" w:lineRule="auto"/>
      </w:pPr>
      <w:r>
        <w:rPr>
          <w:szCs w:val="40"/>
        </w:rPr>
        <w:t>Поэтому тут два комитета направ</w:t>
      </w:r>
      <w:r w:rsidR="00290505">
        <w:rPr>
          <w:szCs w:val="40"/>
        </w:rPr>
        <w:t>или</w:t>
      </w:r>
      <w:r>
        <w:rPr>
          <w:szCs w:val="40"/>
        </w:rPr>
        <w:t xml:space="preserve"> своих представителей и председателя для изучения, </w:t>
      </w:r>
      <w:r w:rsidR="00A729AA">
        <w:rPr>
          <w:szCs w:val="40"/>
        </w:rPr>
        <w:t>обобщения ук</w:t>
      </w:r>
      <w:r>
        <w:rPr>
          <w:szCs w:val="40"/>
        </w:rPr>
        <w:t xml:space="preserve">азанных проблем. </w:t>
      </w:r>
      <w:proofErr w:type="gramStart"/>
      <w:r>
        <w:rPr>
          <w:szCs w:val="40"/>
        </w:rPr>
        <w:t>Потому</w:t>
      </w:r>
      <w:r w:rsidR="00A729AA">
        <w:rPr>
          <w:szCs w:val="40"/>
        </w:rPr>
        <w:t xml:space="preserve"> что рассужда</w:t>
      </w:r>
      <w:r>
        <w:rPr>
          <w:szCs w:val="40"/>
        </w:rPr>
        <w:t>ть об этом очень можно много, мы ведь все</w:t>
      </w:r>
      <w:r w:rsidR="00A729AA">
        <w:rPr>
          <w:szCs w:val="40"/>
        </w:rPr>
        <w:t xml:space="preserve"> слышим </w:t>
      </w:r>
      <w:r>
        <w:rPr>
          <w:szCs w:val="40"/>
        </w:rPr>
        <w:t xml:space="preserve">про </w:t>
      </w:r>
      <w:r w:rsidR="00A729AA">
        <w:rPr>
          <w:szCs w:val="40"/>
        </w:rPr>
        <w:t>…, но вот побывать в одном из опорных пунктов, посмотреть на благоустройство, на жилищные условия, на досуговые учреждения, с людьми пообщаться, это, конечно, формирует совсем иное впечатление, личное отношение, какое-то внутреннее убеждение, которое позвол</w:t>
      </w:r>
      <w:r>
        <w:rPr>
          <w:szCs w:val="40"/>
        </w:rPr>
        <w:t>яет в дальнейшем в ходе работы над этими</w:t>
      </w:r>
      <w:r w:rsidR="00A729AA">
        <w:rPr>
          <w:szCs w:val="40"/>
        </w:rPr>
        <w:t xml:space="preserve"> документами формировать правильную позицию.</w:t>
      </w:r>
      <w:proofErr w:type="gramEnd"/>
      <w:r w:rsidR="00A729AA">
        <w:rPr>
          <w:szCs w:val="40"/>
        </w:rPr>
        <w:t xml:space="preserve"> Конечно, все 450 депутатов этого сделать не могут, но я думаю, что они прислушаются к нашему экспертному мнению, уникальному опыту, который в том числе с вашим участием был здесь получен.</w:t>
      </w:r>
    </w:p>
    <w:p w:rsidR="00A729AA" w:rsidRDefault="00A729AA" w:rsidP="005E47DA">
      <w:pPr>
        <w:spacing w:line="360" w:lineRule="auto"/>
        <w:rPr>
          <w:szCs w:val="40"/>
        </w:rPr>
      </w:pPr>
      <w:r>
        <w:rPr>
          <w:szCs w:val="40"/>
        </w:rPr>
        <w:t>Уважаемые коллеги, есть предложение не отступать от регламента. Мы договорились в 12 часов выпить чашечку чая. После перерыва я сразу предоставлю слово Олегу Игоревичу Шереметьеву, главе Туруханского района Красноярского края. А сейчас есть предложение прерваться на 30 минут и продолжить после чая, кофе.</w:t>
      </w:r>
    </w:p>
    <w:p w:rsidR="00A729AA" w:rsidRDefault="00A729AA" w:rsidP="005E47DA">
      <w:pPr>
        <w:spacing w:line="360" w:lineRule="auto"/>
        <w:rPr>
          <w:szCs w:val="40"/>
        </w:rPr>
      </w:pPr>
    </w:p>
    <w:p w:rsidR="00A729AA" w:rsidRDefault="00A729AA" w:rsidP="005E47DA">
      <w:pPr>
        <w:spacing w:line="360" w:lineRule="auto"/>
        <w:jc w:val="center"/>
        <w:rPr>
          <w:szCs w:val="40"/>
        </w:rPr>
      </w:pPr>
      <w:r>
        <w:rPr>
          <w:szCs w:val="40"/>
        </w:rPr>
        <w:t>(Перерыв)</w:t>
      </w:r>
    </w:p>
    <w:p w:rsidR="00290505" w:rsidRDefault="00290505" w:rsidP="005E47DA">
      <w:pPr>
        <w:spacing w:line="360" w:lineRule="auto"/>
        <w:jc w:val="center"/>
        <w:rPr>
          <w:szCs w:val="40"/>
        </w:rPr>
      </w:pPr>
    </w:p>
    <w:p w:rsidR="00290505" w:rsidRDefault="00290505" w:rsidP="00290505">
      <w:pPr>
        <w:spacing w:line="360" w:lineRule="auto"/>
        <w:ind w:firstLine="0"/>
        <w:jc w:val="center"/>
        <w:rPr>
          <w:szCs w:val="40"/>
        </w:rPr>
      </w:pPr>
      <w:r>
        <w:rPr>
          <w:szCs w:val="40"/>
        </w:rPr>
        <w:lastRenderedPageBreak/>
        <w:t>(После перерыва)</w:t>
      </w:r>
    </w:p>
    <w:p w:rsidR="00290505" w:rsidRDefault="00290505" w:rsidP="00290505">
      <w:pPr>
        <w:spacing w:line="360" w:lineRule="auto"/>
        <w:ind w:firstLine="0"/>
        <w:rPr>
          <w:szCs w:val="40"/>
          <w:u w:val="single"/>
        </w:rPr>
      </w:pPr>
    </w:p>
    <w:p w:rsidR="00290505" w:rsidRDefault="00290505" w:rsidP="00290505">
      <w:pPr>
        <w:spacing w:line="360" w:lineRule="auto"/>
        <w:ind w:firstLine="709"/>
        <w:rPr>
          <w:szCs w:val="40"/>
        </w:rPr>
      </w:pPr>
      <w:proofErr w:type="gramStart"/>
      <w:r>
        <w:rPr>
          <w:szCs w:val="40"/>
          <w:u w:val="single"/>
        </w:rPr>
        <w:t>Шереметьев О.Ю.</w:t>
      </w:r>
      <w:r>
        <w:rPr>
          <w:szCs w:val="40"/>
        </w:rPr>
        <w:t xml:space="preserve"> ...всё это уже не один раз говорилось с высоких площадок и с больших трибун, я бы хотел остановиться, наверное, на одном таком аспекте, на котором остановлюсь чуть ниже, поскольку всё-таки очень подробно о наших общих проблемах, о тех вопросах, которые стоят перед муниципалитетам Арктическими доложил мой коллега, мой большой друг Ткаченко Сергей Александрович, за что ему большое</w:t>
      </w:r>
      <w:proofErr w:type="gramEnd"/>
      <w:r>
        <w:rPr>
          <w:szCs w:val="40"/>
        </w:rPr>
        <w:t xml:space="preserve"> спасибо, поскольку мне не придётся повторяться.</w:t>
      </w:r>
    </w:p>
    <w:p w:rsidR="00290505" w:rsidRDefault="00290505" w:rsidP="00290505">
      <w:pPr>
        <w:spacing w:line="360" w:lineRule="auto"/>
        <w:ind w:firstLine="709"/>
        <w:rPr>
          <w:szCs w:val="40"/>
        </w:rPr>
      </w:pPr>
      <w:r>
        <w:rPr>
          <w:szCs w:val="40"/>
        </w:rPr>
        <w:t>Но</w:t>
      </w:r>
      <w:r w:rsidR="00F73FE4">
        <w:rPr>
          <w:szCs w:val="40"/>
        </w:rPr>
        <w:t>,</w:t>
      </w:r>
      <w:r>
        <w:rPr>
          <w:szCs w:val="40"/>
        </w:rPr>
        <w:t xml:space="preserve"> тем не менее, конечно, очень интересно и правильно рассматривать перспективы использования уникального положения города </w:t>
      </w:r>
      <w:proofErr w:type="spellStart"/>
      <w:r>
        <w:rPr>
          <w:szCs w:val="40"/>
        </w:rPr>
        <w:t>Игарки</w:t>
      </w:r>
      <w:proofErr w:type="spellEnd"/>
      <w:r>
        <w:rPr>
          <w:szCs w:val="40"/>
        </w:rPr>
        <w:t xml:space="preserve"> в </w:t>
      </w:r>
      <w:proofErr w:type="spellStart"/>
      <w:r>
        <w:rPr>
          <w:szCs w:val="40"/>
        </w:rPr>
        <w:t>Игарском</w:t>
      </w:r>
      <w:proofErr w:type="spellEnd"/>
      <w:r>
        <w:rPr>
          <w:szCs w:val="40"/>
        </w:rPr>
        <w:t xml:space="preserve"> протоке и как следствие географического положения, и как следствие его дальнейшего функционирования как порта. Но, к сожалению, приходится констатировать тот факт, что Игарка, как морской порт, на сегодняшний день не реализуется.</w:t>
      </w:r>
    </w:p>
    <w:p w:rsidR="00290505" w:rsidRDefault="00290505" w:rsidP="00290505">
      <w:pPr>
        <w:spacing w:line="360" w:lineRule="auto"/>
        <w:ind w:firstLine="709"/>
        <w:rPr>
          <w:szCs w:val="40"/>
        </w:rPr>
      </w:pPr>
      <w:r>
        <w:rPr>
          <w:szCs w:val="40"/>
        </w:rPr>
        <w:t xml:space="preserve">При этом ворота в Арктику – это не только водная артерия, но и воздушные коридоры. В настоящий момент широко используется и ... города </w:t>
      </w:r>
      <w:proofErr w:type="spellStart"/>
      <w:r>
        <w:rPr>
          <w:szCs w:val="40"/>
        </w:rPr>
        <w:t>Игарки</w:t>
      </w:r>
      <w:proofErr w:type="spellEnd"/>
      <w:r>
        <w:rPr>
          <w:szCs w:val="40"/>
        </w:rPr>
        <w:t>. В первую очередь для освоения недр он использует ... корпорацию ПАО "Роснефть".</w:t>
      </w:r>
    </w:p>
    <w:p w:rsidR="00290505" w:rsidRDefault="00290505" w:rsidP="00290505">
      <w:pPr>
        <w:spacing w:line="360" w:lineRule="auto"/>
        <w:ind w:firstLine="709"/>
        <w:rPr>
          <w:szCs w:val="40"/>
        </w:rPr>
      </w:pPr>
      <w:r>
        <w:rPr>
          <w:szCs w:val="40"/>
        </w:rPr>
        <w:t xml:space="preserve">Так за 2017 год, немного цифр, через аэропорт </w:t>
      </w:r>
      <w:proofErr w:type="spellStart"/>
      <w:r>
        <w:rPr>
          <w:szCs w:val="40"/>
        </w:rPr>
        <w:t>Игарки</w:t>
      </w:r>
      <w:proofErr w:type="spellEnd"/>
      <w:r>
        <w:rPr>
          <w:szCs w:val="40"/>
        </w:rPr>
        <w:t xml:space="preserve"> прибыло, практически, 139 тысяч человек, при населении района, в целом населении района – около 18 тысяч человек и в городе – менее 5 тысяч человек, и более 800 тонн грузов. ..</w:t>
      </w:r>
      <w:proofErr w:type="gramStart"/>
      <w:r>
        <w:rPr>
          <w:szCs w:val="40"/>
        </w:rPr>
        <w:t>.</w:t>
      </w:r>
      <w:proofErr w:type="gramEnd"/>
      <w:r>
        <w:rPr>
          <w:szCs w:val="40"/>
        </w:rPr>
        <w:t xml:space="preserve"> </w:t>
      </w:r>
      <w:proofErr w:type="gramStart"/>
      <w:r>
        <w:rPr>
          <w:szCs w:val="40"/>
        </w:rPr>
        <w:t>б</w:t>
      </w:r>
      <w:proofErr w:type="gramEnd"/>
      <w:r>
        <w:rPr>
          <w:szCs w:val="40"/>
        </w:rPr>
        <w:t>олее 139 тысяч человек, ну и, соответственно, 165 тонн грузов.</w:t>
      </w:r>
    </w:p>
    <w:p w:rsidR="00290505" w:rsidRDefault="00290505" w:rsidP="00290505">
      <w:pPr>
        <w:spacing w:line="360" w:lineRule="auto"/>
        <w:ind w:firstLine="709"/>
        <w:rPr>
          <w:szCs w:val="40"/>
        </w:rPr>
      </w:pPr>
      <w:r>
        <w:rPr>
          <w:szCs w:val="40"/>
        </w:rPr>
        <w:t>Конечно, для города с реальным населением менее 5 тысяч человек, - это однозначно занятость, это рабочие места, это возможность работать в сфере сервиса, в охране и в различных субподрядных организациях.</w:t>
      </w:r>
    </w:p>
    <w:p w:rsidR="00290505" w:rsidRDefault="00290505" w:rsidP="00290505">
      <w:pPr>
        <w:spacing w:line="360" w:lineRule="auto"/>
        <w:ind w:firstLine="709"/>
        <w:rPr>
          <w:szCs w:val="40"/>
        </w:rPr>
      </w:pPr>
      <w:r>
        <w:rPr>
          <w:szCs w:val="40"/>
        </w:rPr>
        <w:lastRenderedPageBreak/>
        <w:t xml:space="preserve">Но что делать с теми, кто уже не работает, а их достаточно количество, кто не может работать, а ждёт переселения? Вот информационная. Переселение из города </w:t>
      </w:r>
      <w:proofErr w:type="spellStart"/>
      <w:r>
        <w:rPr>
          <w:szCs w:val="40"/>
        </w:rPr>
        <w:t>Игарки</w:t>
      </w:r>
      <w:proofErr w:type="spellEnd"/>
      <w:r>
        <w:rPr>
          <w:szCs w:val="40"/>
        </w:rPr>
        <w:t xml:space="preserve">, 2016 год, 125-й федеральный закон, </w:t>
      </w:r>
      <w:proofErr w:type="gramStart"/>
      <w:r>
        <w:rPr>
          <w:szCs w:val="40"/>
        </w:rPr>
        <w:t>аж</w:t>
      </w:r>
      <w:proofErr w:type="gramEnd"/>
      <w:r>
        <w:rPr>
          <w:szCs w:val="40"/>
        </w:rPr>
        <w:t xml:space="preserve"> 12 человек переселили.</w:t>
      </w:r>
    </w:p>
    <w:p w:rsidR="00290505" w:rsidRDefault="00290505" w:rsidP="00290505">
      <w:pPr>
        <w:spacing w:line="360" w:lineRule="auto"/>
        <w:ind w:firstLine="709"/>
        <w:rPr>
          <w:szCs w:val="40"/>
        </w:rPr>
      </w:pPr>
      <w:r>
        <w:rPr>
          <w:szCs w:val="40"/>
        </w:rPr>
        <w:t>Закон Красноярского края – 5 человек. 2017 год, по федеральному закону переселили 7 человек по 125-му, по закону Красноярского края – 6 человек.</w:t>
      </w:r>
    </w:p>
    <w:p w:rsidR="00290505" w:rsidRDefault="00290505" w:rsidP="00290505">
      <w:pPr>
        <w:spacing w:line="360" w:lineRule="auto"/>
        <w:ind w:firstLine="709"/>
        <w:rPr>
          <w:szCs w:val="40"/>
        </w:rPr>
      </w:pPr>
      <w:r>
        <w:rPr>
          <w:szCs w:val="40"/>
        </w:rPr>
        <w:t>Всё это происходит на фоне других примеров. Рядом находится Норильск и Дудинка, где успешно работает трёхстороннее соглашение уже не один год, если мне не изменяет память с 2010 года. По этому соглашению развивается социально-экономический базис и города Норильска и Дудинки, ну и, соответственно, реализуется программа "Переселение". А ведь это не только выезд на материк, это значительное освежение кадров, что, в первую очередь, важно на наших северных территориях.</w:t>
      </w:r>
    </w:p>
    <w:p w:rsidR="00290505" w:rsidRDefault="00290505" w:rsidP="00290505">
      <w:pPr>
        <w:spacing w:line="360" w:lineRule="auto"/>
        <w:ind w:firstLine="709"/>
        <w:rPr>
          <w:szCs w:val="40"/>
        </w:rPr>
      </w:pPr>
      <w:r>
        <w:rPr>
          <w:szCs w:val="40"/>
        </w:rPr>
        <w:t xml:space="preserve">Ответственность </w:t>
      </w:r>
      <w:proofErr w:type="spellStart"/>
      <w:r>
        <w:rPr>
          <w:szCs w:val="40"/>
        </w:rPr>
        <w:t>недропользователей</w:t>
      </w:r>
      <w:proofErr w:type="spellEnd"/>
      <w:r>
        <w:rPr>
          <w:szCs w:val="40"/>
        </w:rPr>
        <w:t xml:space="preserve"> за положение дел в городе и положение дел в населённом пункте, от которого зависит морально-психологическое состояние твоих сотрудников и рабочих, – это серьёзный стимул на чаше весов как благотворительности и социального участия.</w:t>
      </w:r>
    </w:p>
    <w:p w:rsidR="00290505" w:rsidRDefault="00290505" w:rsidP="00290505">
      <w:pPr>
        <w:spacing w:line="360" w:lineRule="auto"/>
        <w:ind w:firstLine="709"/>
        <w:rPr>
          <w:szCs w:val="40"/>
        </w:rPr>
      </w:pPr>
      <w:r>
        <w:rPr>
          <w:szCs w:val="40"/>
        </w:rPr>
        <w:t xml:space="preserve">Для </w:t>
      </w:r>
      <w:proofErr w:type="spellStart"/>
      <w:r>
        <w:rPr>
          <w:szCs w:val="40"/>
        </w:rPr>
        <w:t>Игарки</w:t>
      </w:r>
      <w:proofErr w:type="spellEnd"/>
      <w:r>
        <w:rPr>
          <w:szCs w:val="40"/>
        </w:rPr>
        <w:t xml:space="preserve"> нефтедобыча, к сожалению, не стала началом расцвета. Только в этом не стоит винить нефтяников, бросать камен в их огород. Конечно, в первую очередь, стоит </w:t>
      </w:r>
      <w:proofErr w:type="gramStart"/>
      <w:r>
        <w:rPr>
          <w:szCs w:val="40"/>
        </w:rPr>
        <w:t>оглянуться назад и понять</w:t>
      </w:r>
      <w:proofErr w:type="gramEnd"/>
      <w:r>
        <w:rPr>
          <w:szCs w:val="40"/>
        </w:rPr>
        <w:t xml:space="preserve">, как повезло в своё время Норильскому комбинату и Дудинскому морскому порту, когда к руководству этими промышленными гигантами в период приватизации пришли ответственные люди, люди с глубоким пониманием процессов и высокой социальной ответственностью. И какова трагедия города </w:t>
      </w:r>
      <w:proofErr w:type="spellStart"/>
      <w:r>
        <w:rPr>
          <w:szCs w:val="40"/>
        </w:rPr>
        <w:t>Игарки</w:t>
      </w:r>
      <w:proofErr w:type="spellEnd"/>
      <w:r>
        <w:rPr>
          <w:szCs w:val="40"/>
        </w:rPr>
        <w:t>, где вместо приватизации и поиска эффективного собственника производство было передано, я не побоюсь этих слов, в руки банальных мошенников.</w:t>
      </w:r>
    </w:p>
    <w:p w:rsidR="00290505" w:rsidRDefault="00290505" w:rsidP="00290505">
      <w:pPr>
        <w:spacing w:line="360" w:lineRule="auto"/>
        <w:ind w:firstLine="709"/>
        <w:rPr>
          <w:szCs w:val="40"/>
        </w:rPr>
      </w:pPr>
      <w:r>
        <w:rPr>
          <w:szCs w:val="40"/>
        </w:rPr>
        <w:lastRenderedPageBreak/>
        <w:t xml:space="preserve">Что мы видим на сегодняшний день, результат? Город потерял более 20 тысяч человек. То есть на сегодняшний день, если статистика в период расцвета в городе – это, практически, 30 тысяч человек, ну в среднем – 25, на сегодняшний день – чуть менее 5 тысяч человек. Инфраструктура города, соответственно, </w:t>
      </w:r>
      <w:proofErr w:type="gramStart"/>
      <w:r>
        <w:rPr>
          <w:szCs w:val="40"/>
        </w:rPr>
        <w:t>избыточна и ветха</w:t>
      </w:r>
      <w:proofErr w:type="gramEnd"/>
      <w:r>
        <w:rPr>
          <w:szCs w:val="40"/>
        </w:rPr>
        <w:t xml:space="preserve">. Она нелогична. Переселения в очереди ждут более 800 граждан </w:t>
      </w:r>
      <w:proofErr w:type="spellStart"/>
      <w:r>
        <w:rPr>
          <w:szCs w:val="40"/>
        </w:rPr>
        <w:t>Игарки</w:t>
      </w:r>
      <w:proofErr w:type="spellEnd"/>
      <w:r>
        <w:rPr>
          <w:szCs w:val="40"/>
        </w:rPr>
        <w:t>.</w:t>
      </w:r>
    </w:p>
    <w:p w:rsidR="00290505" w:rsidRDefault="00290505" w:rsidP="00290505">
      <w:pPr>
        <w:spacing w:line="360" w:lineRule="auto"/>
        <w:ind w:firstLine="709"/>
        <w:rPr>
          <w:szCs w:val="40"/>
        </w:rPr>
      </w:pPr>
      <w:r>
        <w:rPr>
          <w:szCs w:val="40"/>
        </w:rPr>
        <w:t xml:space="preserve">Но в целом сегодня не тема нашей встречи это. Почему я об этом сказал </w:t>
      </w:r>
      <w:proofErr w:type="gramStart"/>
      <w:r>
        <w:rPr>
          <w:szCs w:val="40"/>
        </w:rPr>
        <w:t>и</w:t>
      </w:r>
      <w:proofErr w:type="gramEnd"/>
      <w:r>
        <w:rPr>
          <w:szCs w:val="40"/>
        </w:rPr>
        <w:t xml:space="preserve"> почему я на этом позволил себе заострить ваше внимание? Потому что, как уже было сказано в первом докладе, что позволю себе цитату: опорные пункты пребывают в удручающем состоянии. </w:t>
      </w:r>
    </w:p>
    <w:p w:rsidR="00290505" w:rsidRDefault="00290505" w:rsidP="00290505">
      <w:pPr>
        <w:spacing w:line="360" w:lineRule="auto"/>
        <w:rPr>
          <w:szCs w:val="40"/>
        </w:rPr>
      </w:pPr>
      <w:r>
        <w:rPr>
          <w:szCs w:val="40"/>
        </w:rPr>
        <w:t xml:space="preserve">Вот это как раз один из таких примеров, когда опорный пункт Северного морского пути пребывает в удручающем состоянии. </w:t>
      </w:r>
    </w:p>
    <w:p w:rsidR="00290505" w:rsidRDefault="00290505" w:rsidP="00290505">
      <w:pPr>
        <w:spacing w:line="360" w:lineRule="auto"/>
        <w:rPr>
          <w:szCs w:val="40"/>
        </w:rPr>
      </w:pPr>
      <w:r>
        <w:rPr>
          <w:szCs w:val="40"/>
        </w:rPr>
        <w:t xml:space="preserve">И мои предложения как по </w:t>
      </w:r>
      <w:proofErr w:type="gramStart"/>
      <w:r>
        <w:rPr>
          <w:szCs w:val="40"/>
        </w:rPr>
        <w:t>окончании</w:t>
      </w:r>
      <w:proofErr w:type="gramEnd"/>
      <w:r>
        <w:rPr>
          <w:szCs w:val="40"/>
        </w:rPr>
        <w:t xml:space="preserve"> своего доклада, что я считаю и, если есть возможность, прошу включить это в решение нашего "круглого стола", необходимо провести глубокий анализ жизнедеятельности городов Арктической зоны и, в частности, опорных пунктов. В первую очередь тех, которые находятся на Северном морском пути. Это позволит вдохнуть развитие в районы, муниципалитеты, в населенные пункты, которые находятся рядом. Разработать план их развития и самое главное – омоложение. Всё это позволит нам говорить и сравнивать Северный морской путь не в таком, наверное, не </w:t>
      </w:r>
      <w:proofErr w:type="gramStart"/>
      <w:r>
        <w:rPr>
          <w:szCs w:val="40"/>
        </w:rPr>
        <w:t>в</w:t>
      </w:r>
      <w:proofErr w:type="gramEnd"/>
      <w:r>
        <w:rPr>
          <w:szCs w:val="40"/>
        </w:rPr>
        <w:t xml:space="preserve"> уничижительном, а в уменьшительном по сравнению с Суэцким каналом. И, естественно, тот грузооборот, который на сегодняшний день забирают южные транспортные потоки, </w:t>
      </w:r>
      <w:proofErr w:type="spellStart"/>
      <w:r>
        <w:rPr>
          <w:szCs w:val="40"/>
        </w:rPr>
        <w:t>перенацелить</w:t>
      </w:r>
      <w:proofErr w:type="spellEnd"/>
      <w:r>
        <w:rPr>
          <w:szCs w:val="40"/>
        </w:rPr>
        <w:t xml:space="preserve"> </w:t>
      </w:r>
      <w:proofErr w:type="gramStart"/>
      <w:r>
        <w:rPr>
          <w:szCs w:val="40"/>
        </w:rPr>
        <w:t>на</w:t>
      </w:r>
      <w:proofErr w:type="gramEnd"/>
      <w:r>
        <w:rPr>
          <w:szCs w:val="40"/>
        </w:rPr>
        <w:t xml:space="preserve"> более </w:t>
      </w:r>
      <w:proofErr w:type="gramStart"/>
      <w:r>
        <w:rPr>
          <w:szCs w:val="40"/>
        </w:rPr>
        <w:t>на</w:t>
      </w:r>
      <w:proofErr w:type="gramEnd"/>
      <w:r>
        <w:rPr>
          <w:szCs w:val="40"/>
        </w:rPr>
        <w:t xml:space="preserve"> самом деле эффективный и логичный поток на север. У меня всё. Спасибо.</w:t>
      </w:r>
    </w:p>
    <w:p w:rsidR="00290505" w:rsidRDefault="00290505" w:rsidP="00290505">
      <w:pPr>
        <w:spacing w:line="360" w:lineRule="auto"/>
        <w:rPr>
          <w:szCs w:val="40"/>
        </w:rPr>
      </w:pPr>
      <w:r>
        <w:rPr>
          <w:szCs w:val="40"/>
          <w:u w:val="single"/>
        </w:rPr>
        <w:t>Председательствующий.</w:t>
      </w:r>
      <w:r>
        <w:rPr>
          <w:szCs w:val="40"/>
        </w:rPr>
        <w:t xml:space="preserve"> Спасибо большое, Олег Игоревич, за предложения, в том числе в проект наших регламентаций. Они обязательно будут учтены. </w:t>
      </w:r>
    </w:p>
    <w:p w:rsidR="00290505" w:rsidRDefault="00290505" w:rsidP="00290505">
      <w:pPr>
        <w:spacing w:line="360" w:lineRule="auto"/>
        <w:rPr>
          <w:szCs w:val="40"/>
        </w:rPr>
      </w:pPr>
      <w:r>
        <w:rPr>
          <w:szCs w:val="40"/>
        </w:rPr>
        <w:lastRenderedPageBreak/>
        <w:t>Слово предоставляется Павлу Викторовичу Семизорову – депутату Законодательного Собрания Красноярского края, члену комитета по делам Севера и коренных малочисленных народов.</w:t>
      </w:r>
    </w:p>
    <w:p w:rsidR="00290505" w:rsidRDefault="00290505" w:rsidP="00290505">
      <w:pPr>
        <w:spacing w:line="360" w:lineRule="auto"/>
        <w:rPr>
          <w:szCs w:val="40"/>
        </w:rPr>
      </w:pPr>
      <w:r>
        <w:rPr>
          <w:szCs w:val="40"/>
          <w:u w:val="single"/>
        </w:rPr>
        <w:t>Семизоров П.В.</w:t>
      </w:r>
      <w:r>
        <w:rPr>
          <w:szCs w:val="40"/>
        </w:rPr>
        <w:t xml:space="preserve"> Спасибо большое.</w:t>
      </w:r>
    </w:p>
    <w:p w:rsidR="00290505" w:rsidRDefault="00290505" w:rsidP="00290505">
      <w:pPr>
        <w:spacing w:line="360" w:lineRule="auto"/>
        <w:rPr>
          <w:szCs w:val="40"/>
        </w:rPr>
      </w:pPr>
      <w:r>
        <w:rPr>
          <w:szCs w:val="40"/>
        </w:rPr>
        <w:t xml:space="preserve">Уважаемые коллеги, наверное, сначала я бы хотел поприветствовать всех от лица председателя Законодательного Собрания Красноярского края Дмитрия Викторовича Свиридова и от депутатов Законодательного Собрания, которых </w:t>
      </w:r>
      <w:proofErr w:type="gramStart"/>
      <w:r>
        <w:rPr>
          <w:szCs w:val="40"/>
        </w:rPr>
        <w:t>насчитывается 52 у нас в парламенте и очень большим блоком представлена</w:t>
      </w:r>
      <w:proofErr w:type="gramEnd"/>
      <w:r>
        <w:rPr>
          <w:szCs w:val="40"/>
        </w:rPr>
        <w:t xml:space="preserve"> именно северная часть территории. Практически треть – это представители Эвенкии, Туруханска, Норильска. </w:t>
      </w:r>
    </w:p>
    <w:p w:rsidR="00290505" w:rsidRDefault="00290505" w:rsidP="00290505">
      <w:pPr>
        <w:spacing w:line="360" w:lineRule="auto"/>
        <w:rPr>
          <w:szCs w:val="40"/>
        </w:rPr>
      </w:pPr>
      <w:r>
        <w:rPr>
          <w:szCs w:val="40"/>
        </w:rPr>
        <w:t xml:space="preserve">И работая в комитете по Северам, конечно, я не хочу сегодня сдерживаться в связи с тем, что все-таки именно тема нашего "круглого стола" "Стратегическое планирование развития территорий…" </w:t>
      </w:r>
      <w:proofErr w:type="gramStart"/>
      <w:r>
        <w:rPr>
          <w:szCs w:val="40"/>
        </w:rPr>
        <w:t>и</w:t>
      </w:r>
      <w:proofErr w:type="gramEnd"/>
      <w:r>
        <w:rPr>
          <w:szCs w:val="40"/>
        </w:rPr>
        <w:t xml:space="preserve"> поэтому я считаю, что не только все-таки экономическое, но и социальное нужно рассматривать. И в этой части я бы хотел именно рассказать о том, что нами уже было сделано вкратце, и именно те моменты, которые нам необходима, мы знаем, и федеральная поддержка, я бы хотел вот на этих моментах остановиться.</w:t>
      </w:r>
    </w:p>
    <w:p w:rsidR="00290505" w:rsidRDefault="00290505" w:rsidP="00290505">
      <w:pPr>
        <w:spacing w:line="360" w:lineRule="auto"/>
        <w:rPr>
          <w:szCs w:val="40"/>
        </w:rPr>
      </w:pPr>
      <w:r>
        <w:rPr>
          <w:szCs w:val="40"/>
        </w:rPr>
        <w:t xml:space="preserve">Первое. При моей работе в комитете по Северам мы очень много уделяем внимания именно статусу коренных народов Севера. И можно только с болью, наверное, констатировать, что мы называем их малочисленными, а в какой-то степени на Таймыре у нас даже и уже </w:t>
      </w:r>
      <w:proofErr w:type="spellStart"/>
      <w:r>
        <w:rPr>
          <w:szCs w:val="40"/>
        </w:rPr>
        <w:t>супермалочисленные</w:t>
      </w:r>
      <w:proofErr w:type="spellEnd"/>
      <w:r>
        <w:rPr>
          <w:szCs w:val="40"/>
        </w:rPr>
        <w:t xml:space="preserve">. Не буду говорить, конечно, об исчезновении такой культуры. К этому мы не идем и не допустим это в любом случае, </w:t>
      </w:r>
      <w:proofErr w:type="gramStart"/>
      <w:r>
        <w:rPr>
          <w:szCs w:val="40"/>
        </w:rPr>
        <w:t>но</w:t>
      </w:r>
      <w:proofErr w:type="gramEnd"/>
      <w:r>
        <w:rPr>
          <w:szCs w:val="40"/>
        </w:rPr>
        <w:t xml:space="preserve"> тем не менее некоторые народности …, у нас насчитываются даже не сотнями, а десятками. И я думаю, что это должно быть сигналом не только для нас, краевых парламентариев и краевой власти, но это будет и для федеральных, </w:t>
      </w:r>
      <w:r>
        <w:rPr>
          <w:szCs w:val="40"/>
        </w:rPr>
        <w:lastRenderedPageBreak/>
        <w:t xml:space="preserve">потому что все-таки политика государства – это сохранение народов и культур. </w:t>
      </w:r>
    </w:p>
    <w:p w:rsidR="00290505" w:rsidRDefault="00290505" w:rsidP="00290505">
      <w:pPr>
        <w:spacing w:line="360" w:lineRule="auto"/>
        <w:rPr>
          <w:szCs w:val="40"/>
        </w:rPr>
      </w:pPr>
      <w:r>
        <w:rPr>
          <w:szCs w:val="40"/>
        </w:rPr>
        <w:t xml:space="preserve">И считаю, что именно для того чтобы сохранить все-таки народы Севера в арктической территории, на которой они присутствуют исторически довольно-таки давно, главной составляющей все-таки этнокультура. Культура, которая опирается на несколько, как говорится, основных фундаментальных каких-то моментах. Это национальные языки,  народное прикладное искусство, это и фольклор, это национальные виды спорта, которые тоже насчитывают историю столетиями. Которая в итоге, вот вся эта культура, она, конечно, дает народу, коренным именно в таких климатических условиях сложных северных выживать, развиваться, а не то, что у нас сейчас в основном в государственных программах стоит сохранение. </w:t>
      </w:r>
    </w:p>
    <w:p w:rsidR="00290505" w:rsidRDefault="00290505" w:rsidP="00290505">
      <w:pPr>
        <w:spacing w:line="360" w:lineRule="auto"/>
        <w:ind w:firstLine="708"/>
        <w:rPr>
          <w:szCs w:val="40"/>
        </w:rPr>
      </w:pPr>
      <w:r>
        <w:rPr>
          <w:szCs w:val="40"/>
        </w:rPr>
        <w:t xml:space="preserve">Очень большая проблема развить именно длительное, а поддержание и сохранение культуры народов Севера это национальный язык является. И в целом проанализировать ситуацию, не то, чтобы у нас в регионе, а вообще по стране. </w:t>
      </w:r>
      <w:proofErr w:type="gramStart"/>
      <w:r>
        <w:rPr>
          <w:szCs w:val="40"/>
        </w:rPr>
        <w:t>Вузы, которые готовят профессиональные такие кадры, которые именно изучают языки, которые некоторым даже народам, у которых нет письменности, помогают эту письменность им обрести, ведут летопись, вот таких вузов у нас практически мало.</w:t>
      </w:r>
      <w:proofErr w:type="gramEnd"/>
      <w:r>
        <w:rPr>
          <w:szCs w:val="40"/>
        </w:rPr>
        <w:t xml:space="preserve"> Единственный такой более или менее национальный мы считаем, это Институт народов Севера имени Герцена в Санкт-Петербурге. Но он находится очень далеко, можно сказать, в большом мегаполисе, куда, конечно, нашим ребятам из северных территорий крайне тяжело пробиться, потому что необходима всё-таки </w:t>
      </w:r>
      <w:proofErr w:type="spellStart"/>
      <w:r>
        <w:rPr>
          <w:szCs w:val="40"/>
        </w:rPr>
        <w:t>доэкзаменационная</w:t>
      </w:r>
      <w:proofErr w:type="spellEnd"/>
      <w:r>
        <w:rPr>
          <w:szCs w:val="40"/>
        </w:rPr>
        <w:t xml:space="preserve"> подготовка. И мы понимаем, что если у нас ребятам из больших городов трудно пробиться в Санкт-Петербург, Москву, из-за того, что мало …, то для детей коренных народов это крайне тяжело.</w:t>
      </w:r>
    </w:p>
    <w:p w:rsidR="00290505" w:rsidRDefault="00290505" w:rsidP="00290505">
      <w:pPr>
        <w:spacing w:line="360" w:lineRule="auto"/>
        <w:rPr>
          <w:szCs w:val="40"/>
        </w:rPr>
      </w:pPr>
      <w:r>
        <w:rPr>
          <w:szCs w:val="40"/>
        </w:rPr>
        <w:lastRenderedPageBreak/>
        <w:t xml:space="preserve">У нас в Красноярском крае в принципе действует хорошая программа по поддержке коренных, она рассчитана </w:t>
      </w:r>
      <w:proofErr w:type="gramStart"/>
      <w:r>
        <w:rPr>
          <w:szCs w:val="40"/>
        </w:rPr>
        <w:t>на</w:t>
      </w:r>
      <w:proofErr w:type="gramEnd"/>
      <w:r>
        <w:rPr>
          <w:szCs w:val="40"/>
        </w:rPr>
        <w:t xml:space="preserve"> порядка 400 с лишним миллионов, и за последние годы эта … со стороны Красноярского края увеличилась почти в 2 раза. Это мы действительно отмечаем в части улучшения ситуации в этой части, но по некоторым законам, конечно, мы не видим …</w:t>
      </w:r>
      <w:proofErr w:type="gramStart"/>
      <w:r>
        <w:rPr>
          <w:szCs w:val="40"/>
        </w:rPr>
        <w:t xml:space="preserve"> ,</w:t>
      </w:r>
      <w:proofErr w:type="gramEnd"/>
      <w:r>
        <w:rPr>
          <w:szCs w:val="40"/>
        </w:rPr>
        <w:t xml:space="preserve"> которую бы нам хотелось. В частности, один закон по национальным языкам, который уже действует год, и принят три года назад закон об особом статусе территорий Эвенкии, в который тоже, конечно, мы надеялись больше вложить развития социальной сферы, развития муниципалитетов, предоставления им больших возможностей как финансовых, так и экономических.</w:t>
      </w:r>
    </w:p>
    <w:p w:rsidR="00290505" w:rsidRDefault="00290505" w:rsidP="00290505">
      <w:pPr>
        <w:spacing w:line="360" w:lineRule="auto"/>
        <w:rPr>
          <w:szCs w:val="40"/>
        </w:rPr>
      </w:pPr>
      <w:r>
        <w:rPr>
          <w:szCs w:val="40"/>
        </w:rPr>
        <w:t>И поэтому одно из предложений в резолюцию "стола", конечно, это подумать о том, что нам необходим институт, который бы действительно подготавливал профессиональных учителей, которые, с научной точки зрения, могут и нам подсказать, что нам нужно делать, чтобы нам культуру сохранять, а в какой-то степени даже её и развивать. У нас очень много проблем вот в этой отрасли, из-за того что у нас мало методической документации, практически очень мало.</w:t>
      </w:r>
    </w:p>
    <w:p w:rsidR="00290505" w:rsidRDefault="00290505" w:rsidP="00290505">
      <w:pPr>
        <w:spacing w:line="360" w:lineRule="auto"/>
        <w:rPr>
          <w:szCs w:val="40"/>
        </w:rPr>
      </w:pPr>
      <w:r>
        <w:rPr>
          <w:szCs w:val="40"/>
        </w:rPr>
        <w:t xml:space="preserve">И считаю, что у нас вот как раз вот эта вот подготовка к ЕГЭ, она не совсем эффективная. </w:t>
      </w:r>
      <w:proofErr w:type="gramStart"/>
      <w:r>
        <w:rPr>
          <w:szCs w:val="40"/>
        </w:rPr>
        <w:t>Но</w:t>
      </w:r>
      <w:proofErr w:type="gramEnd"/>
      <w:r>
        <w:rPr>
          <w:szCs w:val="40"/>
        </w:rPr>
        <w:t xml:space="preserve"> тем не менее инструменты есть – как в бюджете, так и в министерстве образования региональном, вот у нас в Красноярском крае. </w:t>
      </w:r>
      <w:proofErr w:type="gramStart"/>
      <w:r>
        <w:rPr>
          <w:szCs w:val="40"/>
        </w:rPr>
        <w:t>И мы, единственное, у себя это, конечно, поправим, но в любом случае при таких вузах, очень серьёзных, как у нас в Красноярском крае, у нас есть федеральный университет, университет имени … педагогический, мы имеем право, наверное, и должны при поддержке федерального Министерства образования всё-таки открыть такой институт, и отдельно, с учётом специфики педагогики, потому что это тоже немаловажная вещь, не стандартно</w:t>
      </w:r>
      <w:proofErr w:type="gramEnd"/>
      <w:r>
        <w:rPr>
          <w:szCs w:val="40"/>
        </w:rPr>
        <w:t xml:space="preserve">, </w:t>
      </w:r>
      <w:proofErr w:type="gramStart"/>
      <w:r>
        <w:rPr>
          <w:szCs w:val="40"/>
        </w:rPr>
        <w:t xml:space="preserve">как это принято по всем нормам, преподавать эти виды, </w:t>
      </w:r>
      <w:r>
        <w:rPr>
          <w:szCs w:val="40"/>
        </w:rPr>
        <w:lastRenderedPageBreak/>
        <w:t>профессии, а вот именно с учётом специфики всё-таки ребят, которые родились, выросли в отдалённых территориях, которые выросли в малочисленных посёлках, населённых пунктах, которые, как мы говорим, не избалованы современностью, и нам не надо их баловать.</w:t>
      </w:r>
      <w:proofErr w:type="gramEnd"/>
    </w:p>
    <w:p w:rsidR="00290505" w:rsidRDefault="00290505" w:rsidP="00290505">
      <w:pPr>
        <w:spacing w:line="360" w:lineRule="auto"/>
        <w:rPr>
          <w:szCs w:val="40"/>
        </w:rPr>
      </w:pPr>
      <w:r>
        <w:rPr>
          <w:szCs w:val="40"/>
        </w:rPr>
        <w:t>И, в общем-то, есть хорошие программы, которые помогают поддерживать этих специалистов, но мы их пока сейчас … поддерживаем на уровне колледжа. Конечно, колледж сохраняет это дело, поддерживает всячески, как он может, но всё-таки, я думаю, … подход был неправильный.</w:t>
      </w:r>
    </w:p>
    <w:p w:rsidR="00290505" w:rsidRDefault="00290505" w:rsidP="00290505">
      <w:pPr>
        <w:spacing w:line="360" w:lineRule="auto"/>
        <w:rPr>
          <w:szCs w:val="40"/>
        </w:rPr>
      </w:pPr>
      <w:proofErr w:type="gramStart"/>
      <w:r>
        <w:rPr>
          <w:szCs w:val="40"/>
        </w:rPr>
        <w:t xml:space="preserve">И вот затрагивая ваше внимание по поводу кадров, мы вчера буквально с Алексеем Николаевичем имели возможность пообщаться с представителями и коренных здесь, и жителей Дудинки, и Таймыра, которые тоже изъявили желание вложить в наши предложения к резолюции "стола" о том, чтобы вновь прибывшие </w:t>
      </w:r>
      <w:proofErr w:type="spellStart"/>
      <w:r>
        <w:rPr>
          <w:szCs w:val="40"/>
        </w:rPr>
        <w:t>недропользователи</w:t>
      </w:r>
      <w:proofErr w:type="spellEnd"/>
      <w:r>
        <w:rPr>
          <w:szCs w:val="40"/>
        </w:rPr>
        <w:t xml:space="preserve"> всё-таки имели, наверное, какие-то пункты в соглашениях о том, что надо предоставлять рабочие места местным.</w:t>
      </w:r>
      <w:proofErr w:type="gramEnd"/>
      <w:r>
        <w:rPr>
          <w:szCs w:val="40"/>
        </w:rPr>
        <w:t xml:space="preserve"> Если на это нужна переподготовка профессиональная, у нас для этого есть, в общем-то, все базы, в ЦФУ есть… да и в принципе здесь, в Норильском … институте всё это есть, я думаю, мы эти профессии можем ребятам дать, чтобы они … доходили и работали.</w:t>
      </w:r>
    </w:p>
    <w:p w:rsidR="00290505" w:rsidRPr="008553BC" w:rsidRDefault="00290505" w:rsidP="00290505">
      <w:pPr>
        <w:spacing w:line="360" w:lineRule="auto"/>
        <w:rPr>
          <w:szCs w:val="40"/>
        </w:rPr>
      </w:pPr>
      <w:r>
        <w:rPr>
          <w:szCs w:val="40"/>
        </w:rPr>
        <w:t xml:space="preserve">Очень много сейчас говорилось по поводу транспортной </w:t>
      </w:r>
      <w:proofErr w:type="spellStart"/>
      <w:r>
        <w:rPr>
          <w:szCs w:val="40"/>
        </w:rPr>
        <w:t>инфрастурктуры</w:t>
      </w:r>
      <w:proofErr w:type="spellEnd"/>
      <w:r>
        <w:rPr>
          <w:szCs w:val="40"/>
        </w:rPr>
        <w:t xml:space="preserve">, в комитете по Северам мы очень много уделяем внимания именно пассажирским перевозкам, а не мне вам рассказывать, какие есть трудности именно в летний период. Конечно, мы, ну, не героически, </w:t>
      </w:r>
      <w:proofErr w:type="gramStart"/>
      <w:r>
        <w:rPr>
          <w:szCs w:val="40"/>
        </w:rPr>
        <w:t>но</w:t>
      </w:r>
      <w:proofErr w:type="gramEnd"/>
      <w:r>
        <w:rPr>
          <w:szCs w:val="40"/>
        </w:rPr>
        <w:t xml:space="preserve"> тем не менее с помощью всё-таки основной компании здесь, "Норильский никель", преодолеваем. </w:t>
      </w:r>
      <w:proofErr w:type="gramStart"/>
      <w:r>
        <w:rPr>
          <w:szCs w:val="40"/>
        </w:rPr>
        <w:t xml:space="preserve">Удаётся нам всё-таки найти возможность и дополнительных рейсов, и с администрацией Норильска и Таймыра очень активно в этом работаем, но ..., вот как правильно сказал Юрий Владимирович, проблемы в малой авиации существуют, и конкретно мы даже ничего не можем предложить, потому что отечественные </w:t>
      </w:r>
      <w:r>
        <w:rPr>
          <w:szCs w:val="40"/>
        </w:rPr>
        <w:lastRenderedPageBreak/>
        <w:t>судостроители, я имею в виду авиационные …, они тоже уходят в основном в спасательную опцию.</w:t>
      </w:r>
      <w:proofErr w:type="gramEnd"/>
      <w:r>
        <w:rPr>
          <w:szCs w:val="40"/>
        </w:rPr>
        <w:t xml:space="preserve"> Либо у них действительно какие-то есть осложнения вот именно в малой авиации. В частности, допустим, у нас есть в Дудинке … заброшенный аэропорт, аэропорт, который принимал … малую авиацию. Есть смысл, наверное, подумать, </w:t>
      </w:r>
    </w:p>
    <w:p w:rsidR="00290505" w:rsidRDefault="00290505" w:rsidP="00290505">
      <w:pPr>
        <w:spacing w:line="360" w:lineRule="auto"/>
        <w:rPr>
          <w:szCs w:val="40"/>
        </w:rPr>
      </w:pPr>
      <w:r>
        <w:rPr>
          <w:szCs w:val="40"/>
        </w:rPr>
        <w:t xml:space="preserve">Я знаю, у администрации Таймыра есть такие идеи. Я думаю, тоже имеет смысл в части развития малой авиации опереться на это предложение. </w:t>
      </w:r>
    </w:p>
    <w:p w:rsidR="00290505" w:rsidRDefault="00290505" w:rsidP="00290505">
      <w:pPr>
        <w:spacing w:line="360" w:lineRule="auto"/>
        <w:rPr>
          <w:szCs w:val="40"/>
        </w:rPr>
      </w:pPr>
      <w:r>
        <w:rPr>
          <w:szCs w:val="40"/>
        </w:rPr>
        <w:t>Есть в Норильске действующие, ну не действующие, сейчас это уже база, будем так говорить, вертолетного парка, но это было раньше …</w:t>
      </w:r>
      <w:proofErr w:type="gramStart"/>
      <w:r>
        <w:rPr>
          <w:szCs w:val="40"/>
        </w:rPr>
        <w:t xml:space="preserve"> ,</w:t>
      </w:r>
      <w:proofErr w:type="gramEnd"/>
      <w:r>
        <w:rPr>
          <w:szCs w:val="40"/>
        </w:rPr>
        <w:t xml:space="preserve"> да, мы его звали </w:t>
      </w:r>
      <w:proofErr w:type="spellStart"/>
      <w:r>
        <w:rPr>
          <w:szCs w:val="40"/>
        </w:rPr>
        <w:t>гидропорт</w:t>
      </w:r>
      <w:proofErr w:type="spellEnd"/>
      <w:r>
        <w:rPr>
          <w:szCs w:val="40"/>
        </w:rPr>
        <w:t>. Это когда у нас действительно … самолеты на … мы летали. И вот сейчас мы ничего не можем тоже предложить взамен. Ну, Ан-2, да, сейчас есть предложение на Ан-4 перейти, и тоже там … разговаривают об этом. Но есть и другие виды транспорта. И, кстати, очень много к нам обращаются в Законодательное собрание именно производители, которые предлагают эти машины. Вот я прошу вас поставить буквально 10-секундный ролик, чтобы вы посмотрели, что это за машины. Это отечественные производители</w:t>
      </w:r>
      <w:proofErr w:type="gramStart"/>
      <w:r>
        <w:rPr>
          <w:szCs w:val="40"/>
        </w:rPr>
        <w:t>.</w:t>
      </w:r>
      <w:proofErr w:type="gramEnd"/>
      <w:r>
        <w:rPr>
          <w:szCs w:val="40"/>
        </w:rPr>
        <w:t xml:space="preserve"> … </w:t>
      </w:r>
      <w:proofErr w:type="gramStart"/>
      <w:r>
        <w:rPr>
          <w:szCs w:val="40"/>
        </w:rPr>
        <w:t>н</w:t>
      </w:r>
      <w:proofErr w:type="gramEnd"/>
      <w:r>
        <w:rPr>
          <w:szCs w:val="40"/>
        </w:rPr>
        <w:t>азывается. Вот это, в частности, не … какие-то работы, это непосредственно …</w:t>
      </w:r>
      <w:proofErr w:type="gramStart"/>
      <w:r>
        <w:rPr>
          <w:szCs w:val="40"/>
        </w:rPr>
        <w:t xml:space="preserve"> ,</w:t>
      </w:r>
      <w:proofErr w:type="gramEnd"/>
      <w:r>
        <w:rPr>
          <w:szCs w:val="40"/>
        </w:rPr>
        <w:t xml:space="preserve"> купленный Китаем. И вот следующий небольшой ролик, это </w:t>
      </w:r>
      <w:proofErr w:type="gramStart"/>
      <w:r>
        <w:rPr>
          <w:szCs w:val="40"/>
        </w:rPr>
        <w:t>будет уже собственник</w:t>
      </w:r>
      <w:proofErr w:type="gramEnd"/>
      <w:r>
        <w:rPr>
          <w:szCs w:val="40"/>
        </w:rPr>
        <w:t xml:space="preserve"> будет показывать, как этот … взлетает с льда Байкала. То есть технические характеристики, … остановлюсь, он летит, как вы видите, над уровнем … по любой глади, пусть это будет водная гладь, пусть это будет снежная гладь. </w:t>
      </w:r>
      <w:proofErr w:type="gramStart"/>
      <w:r>
        <w:rPr>
          <w:szCs w:val="40"/>
        </w:rPr>
        <w:t>Взлетать и приземляться</w:t>
      </w:r>
      <w:proofErr w:type="gramEnd"/>
      <w:r>
        <w:rPr>
          <w:szCs w:val="40"/>
        </w:rPr>
        <w:t xml:space="preserve"> он может на лед с наростами где-то в среднем 20-30 сантиметров. То есть это тоже, можно сказать, приспособленность для арктических территорий … Дальность полета его в среднем 1200 без посадки. Значит, он летает </w:t>
      </w:r>
      <w:proofErr w:type="gramStart"/>
      <w:r>
        <w:rPr>
          <w:szCs w:val="40"/>
        </w:rPr>
        <w:t>на</w:t>
      </w:r>
      <w:proofErr w:type="gramEnd"/>
      <w:r>
        <w:rPr>
          <w:szCs w:val="40"/>
        </w:rPr>
        <w:t xml:space="preserve">, ну как сказать летает, питается </w:t>
      </w:r>
      <w:proofErr w:type="gramStart"/>
      <w:r>
        <w:rPr>
          <w:szCs w:val="40"/>
        </w:rPr>
        <w:t>бензином</w:t>
      </w:r>
      <w:proofErr w:type="gramEnd"/>
      <w:r>
        <w:rPr>
          <w:szCs w:val="40"/>
        </w:rPr>
        <w:t xml:space="preserve"> АИ-95, там автомобильные двигатели. И в принципе подскок у него может где-то до 150 метров. То есть если какие-то преграды. Он спокойно может преодолевать. Это я имею в виду мелкие </w:t>
      </w:r>
      <w:r>
        <w:rPr>
          <w:szCs w:val="40"/>
        </w:rPr>
        <w:lastRenderedPageBreak/>
        <w:t xml:space="preserve">какие-то озера. И, в частности, производители предложили такой альтернативный вариант, вы много раз уже, наверное, слышали о сложном сообщении большой землей Хатанга. Это действительно такой населенный пункт, в котором трудно обеспечить регулярные пассажирские перевозки. Хотя они, конечно, обеспечены. Но судна, которые необходимо всё-таки менять в связи с тем, что они уже старенькие, и вертолеты, которые используются, они очень дорогостоящие. </w:t>
      </w:r>
    </w:p>
    <w:p w:rsidR="00290505" w:rsidRDefault="00290505" w:rsidP="00290505">
      <w:pPr>
        <w:spacing w:line="360" w:lineRule="auto"/>
        <w:rPr>
          <w:szCs w:val="40"/>
        </w:rPr>
      </w:pPr>
      <w:proofErr w:type="gramStart"/>
      <w:r>
        <w:rPr>
          <w:szCs w:val="40"/>
        </w:rPr>
        <w:t>Ну</w:t>
      </w:r>
      <w:proofErr w:type="gramEnd"/>
      <w:r>
        <w:rPr>
          <w:szCs w:val="40"/>
        </w:rPr>
        <w:t xml:space="preserve"> для понимания, есть сейчас проект такого судна, которое рассчитано на перевозку 6 пассажиров. Среднее время полета около 6-7 часов, плюс предусмотрен бортовой</w:t>
      </w:r>
      <w:proofErr w:type="gramStart"/>
      <w:r>
        <w:rPr>
          <w:szCs w:val="40"/>
        </w:rPr>
        <w:t xml:space="preserve"> … И</w:t>
      </w:r>
      <w:proofErr w:type="gramEnd"/>
      <w:r>
        <w:rPr>
          <w:szCs w:val="40"/>
        </w:rPr>
        <w:t>, что самое хорошее, что он может останавливаться по поселкам, не тратя на это большую энергию и топливо. То есть спокойно может заезжать …., ездить хотя бы по маршруту от Норильска, от … порта через Пятницкий залив, там есть мелкие озера, и … залив, который имеет …</w:t>
      </w:r>
      <w:proofErr w:type="gramStart"/>
      <w:r>
        <w:rPr>
          <w:szCs w:val="40"/>
        </w:rPr>
        <w:t xml:space="preserve"> ,</w:t>
      </w:r>
      <w:proofErr w:type="gramEnd"/>
      <w:r>
        <w:rPr>
          <w:szCs w:val="40"/>
        </w:rPr>
        <w:t xml:space="preserve"> тоже очень важные отправки грузов, почты и, в общем-то, населения. </w:t>
      </w:r>
    </w:p>
    <w:p w:rsidR="00290505" w:rsidRDefault="00290505" w:rsidP="00290505">
      <w:pPr>
        <w:spacing w:line="360" w:lineRule="auto"/>
        <w:rPr>
          <w:szCs w:val="40"/>
        </w:rPr>
      </w:pPr>
      <w:r>
        <w:rPr>
          <w:szCs w:val="40"/>
        </w:rPr>
        <w:t xml:space="preserve">Сейчас тариф, который рассчитали они для этого маршрута, конечно, он может конкурировать с субсидированными перелетами, </w:t>
      </w:r>
      <w:proofErr w:type="gramStart"/>
      <w:r>
        <w:rPr>
          <w:szCs w:val="40"/>
        </w:rPr>
        <w:t>но</w:t>
      </w:r>
      <w:proofErr w:type="gramEnd"/>
      <w:r>
        <w:rPr>
          <w:szCs w:val="40"/>
        </w:rPr>
        <w:t xml:space="preserve"> тем не менее это судно имеет речной регистр, что очень важно. То есть ему не нужные никакие дополнительные обслуживания, аэродромы, терминалы, недорого он будет обходиться. </w:t>
      </w:r>
    </w:p>
    <w:p w:rsidR="00290505" w:rsidRDefault="00290505" w:rsidP="00290505">
      <w:pPr>
        <w:spacing w:line="360" w:lineRule="auto"/>
        <w:rPr>
          <w:szCs w:val="40"/>
        </w:rPr>
      </w:pPr>
      <w:r>
        <w:rPr>
          <w:szCs w:val="40"/>
        </w:rPr>
        <w:t xml:space="preserve">Поэтому в качестве предложения в любом случае, я думаю, и с Минтрансом будем работать в этой части, и предложение всё-таки по развитию альтернативного транспорта, посмотреть на эту проблему и прояснить. </w:t>
      </w:r>
    </w:p>
    <w:p w:rsidR="00290505" w:rsidRDefault="00290505" w:rsidP="00290505">
      <w:pPr>
        <w:spacing w:line="360" w:lineRule="auto"/>
        <w:rPr>
          <w:szCs w:val="40"/>
        </w:rPr>
      </w:pPr>
      <w:proofErr w:type="gramStart"/>
      <w:r>
        <w:rPr>
          <w:szCs w:val="40"/>
        </w:rPr>
        <w:t>Ну</w:t>
      </w:r>
      <w:proofErr w:type="gramEnd"/>
      <w:r>
        <w:rPr>
          <w:szCs w:val="40"/>
        </w:rPr>
        <w:t xml:space="preserve"> вот только сейчас почему-то начали показывать. Вот он как летит надо льдом. И у нас 1200 без посадки – без проблем. Все это как бы нормальный транспорт, который может обеспечить, в общем-то, всех. </w:t>
      </w:r>
      <w:r>
        <w:rPr>
          <w:szCs w:val="40"/>
        </w:rPr>
        <w:lastRenderedPageBreak/>
        <w:t xml:space="preserve">Северный пакет … и </w:t>
      </w:r>
      <w:proofErr w:type="spellStart"/>
      <w:r>
        <w:rPr>
          <w:szCs w:val="40"/>
        </w:rPr>
        <w:t>прогреватели</w:t>
      </w:r>
      <w:proofErr w:type="spellEnd"/>
      <w:r>
        <w:rPr>
          <w:szCs w:val="40"/>
        </w:rPr>
        <w:t xml:space="preserve"> у него там, здесь проблем нет. Обслуживание – там 2 пилота. </w:t>
      </w:r>
      <w:proofErr w:type="gramStart"/>
      <w:r>
        <w:rPr>
          <w:szCs w:val="40"/>
        </w:rPr>
        <w:t>Ну</w:t>
      </w:r>
      <w:proofErr w:type="gramEnd"/>
      <w:r>
        <w:rPr>
          <w:szCs w:val="40"/>
        </w:rPr>
        <w:t xml:space="preserve"> все остальное понятно. </w:t>
      </w:r>
    </w:p>
    <w:p w:rsidR="00290505" w:rsidRDefault="00290505" w:rsidP="00290505">
      <w:pPr>
        <w:spacing w:line="360" w:lineRule="auto"/>
        <w:rPr>
          <w:szCs w:val="40"/>
        </w:rPr>
      </w:pPr>
      <w:r>
        <w:rPr>
          <w:szCs w:val="40"/>
        </w:rPr>
        <w:t xml:space="preserve">Следующий вопрос, который бы я тоже хотел затронуть, это комитет, в котором я работаю, это комитет по экологии и природным ресурсам, и очень сильно меня, как представителя северных территорий напрягает ситуация по тому, что у нас с 1 января 2019 года будет действовать новый закон по … коммунальными отходами. И по расчётам, ну вообще как бы по всей структуре тарифов, которая будет лежать на гражданах, ляжет вообще всё, вся инвестиционная составляющая, все стоимости полигонов, которые будут </w:t>
      </w:r>
      <w:proofErr w:type="gramStart"/>
      <w:r>
        <w:rPr>
          <w:szCs w:val="40"/>
        </w:rPr>
        <w:t>должны</w:t>
      </w:r>
      <w:proofErr w:type="gramEnd"/>
      <w:r>
        <w:rPr>
          <w:szCs w:val="40"/>
        </w:rPr>
        <w:t xml:space="preserve"> применены в соответствии, все остальные заводы по утилизации и вообще вся транспортировка, а она для Таймыра очень сложная, потому что очень много ... труднодоступных, энергетика там очень дорогостоящая, поэтому будет, наверное, неправильно с 1 января полностью весь тариф без учёта государства, без учёта субсидирования переложить на плечи Таймыра.</w:t>
      </w:r>
    </w:p>
    <w:p w:rsidR="00290505" w:rsidRDefault="00290505" w:rsidP="00290505">
      <w:pPr>
        <w:spacing w:line="360" w:lineRule="auto"/>
        <w:rPr>
          <w:szCs w:val="40"/>
        </w:rPr>
      </w:pPr>
      <w:r>
        <w:rPr>
          <w:szCs w:val="40"/>
        </w:rPr>
        <w:t xml:space="preserve">Что самое, ну так, как бы для понимания. В Норильске тоже рассчитали этот тариф, он где-то раза в три больше на Таймыре, чем в Норильске. То есть понятно, что у </w:t>
      </w:r>
      <w:proofErr w:type="spellStart"/>
      <w:r>
        <w:rPr>
          <w:szCs w:val="40"/>
        </w:rPr>
        <w:t>норильчан</w:t>
      </w:r>
      <w:proofErr w:type="spellEnd"/>
      <w:r>
        <w:rPr>
          <w:szCs w:val="40"/>
        </w:rPr>
        <w:t xml:space="preserve"> всё-таки уровень зарплаты немножко повыше, чем у жителей Таймыра, поэтому, наверное, ... сейчас вам уже будет в ближайшее время ... закон к субсидированию</w:t>
      </w:r>
      <w:proofErr w:type="gramStart"/>
      <w:r>
        <w:rPr>
          <w:szCs w:val="40"/>
        </w:rPr>
        <w:t xml:space="preserve"> .</w:t>
      </w:r>
      <w:proofErr w:type="gramEnd"/>
      <w:r>
        <w:rPr>
          <w:szCs w:val="40"/>
        </w:rPr>
        <w:t>.. , но всё равно мы своим бюджетом не сможем вынести все вот эти вот инвестиции, которые в среднем здесь оцениваются ... . Мы это не потянем, поэтому...</w:t>
      </w:r>
    </w:p>
    <w:p w:rsidR="00290505" w:rsidRDefault="00290505" w:rsidP="00290505">
      <w:pPr>
        <w:spacing w:line="360" w:lineRule="auto"/>
        <w:rPr>
          <w:szCs w:val="40"/>
        </w:rPr>
      </w:pPr>
      <w:r>
        <w:rPr>
          <w:szCs w:val="40"/>
        </w:rPr>
        <w:t>И на последнем моменте я бы хотел тоже заострить ваше внимание, на очень важной для нас проблеме. Причём мы с администрацией города Норильска постоянно пытаемся участвовать в "круглых столах" и вносили в программу развития Арктики 2020 вопрос по мерзлоте.</w:t>
      </w:r>
    </w:p>
    <w:p w:rsidR="00290505" w:rsidRDefault="00290505" w:rsidP="00290505">
      <w:pPr>
        <w:spacing w:line="360" w:lineRule="auto"/>
        <w:rPr>
          <w:szCs w:val="40"/>
        </w:rPr>
      </w:pPr>
      <w:r>
        <w:rPr>
          <w:szCs w:val="40"/>
        </w:rPr>
        <w:t xml:space="preserve">У нас, как вы заметили, в основном, все многоэтажные дома построены. Пятиэтажные, девятиэтажные они у нас все построены с учётом того, что сваи имеют жёсткую связку с мерзлотой. И вот сейчас мы уже не </w:t>
      </w:r>
      <w:r>
        <w:rPr>
          <w:szCs w:val="40"/>
        </w:rPr>
        <w:lastRenderedPageBreak/>
        <w:t>имеем жёстких каких-то СНиПов, жёстких рекомендаций, как нам с этой мерзлотой поступать.</w:t>
      </w:r>
    </w:p>
    <w:p w:rsidR="00290505" w:rsidRDefault="00290505" w:rsidP="00290505">
      <w:pPr>
        <w:spacing w:line="360" w:lineRule="auto"/>
        <w:rPr>
          <w:szCs w:val="40"/>
        </w:rPr>
      </w:pPr>
      <w:r>
        <w:rPr>
          <w:szCs w:val="40"/>
        </w:rPr>
        <w:t xml:space="preserve">Раньше это была привилегия комбината "Норильский никель", это было полностью всё в их епархии. Это они сами за это </w:t>
      </w:r>
      <w:proofErr w:type="gramStart"/>
      <w:r>
        <w:rPr>
          <w:szCs w:val="40"/>
        </w:rPr>
        <w:t>отвечали и они разрабатывали</w:t>
      </w:r>
      <w:proofErr w:type="gramEnd"/>
      <w:r>
        <w:rPr>
          <w:szCs w:val="40"/>
        </w:rPr>
        <w:t xml:space="preserve">, и содержали, кстати, институты, которых сейчас мы просто не имеем. Это тоже большая проблема, потому что в связи </w:t>
      </w:r>
      <w:proofErr w:type="gramStart"/>
      <w:r>
        <w:rPr>
          <w:szCs w:val="40"/>
        </w:rPr>
        <w:t>с</w:t>
      </w:r>
      <w:proofErr w:type="gramEnd"/>
      <w:r>
        <w:rPr>
          <w:szCs w:val="40"/>
        </w:rPr>
        <w:t xml:space="preserve"> оттаиваем, </w:t>
      </w:r>
      <w:proofErr w:type="gramStart"/>
      <w:r>
        <w:rPr>
          <w:szCs w:val="40"/>
        </w:rPr>
        <w:t>вы</w:t>
      </w:r>
      <w:proofErr w:type="gramEnd"/>
      <w:r>
        <w:rPr>
          <w:szCs w:val="40"/>
        </w:rPr>
        <w:t xml:space="preserve"> это слышали, знаете не от меня, это в СМИ очень много звучит, идёт оттаивание мёрзлых грунтов, соответственно, идёт обрушение домов. Мы неправильно эксплуатируем эти дома. Есть такие ситуации, когда электричество кончилось, но бывает такое аварийное отключение, начинают ... </w:t>
      </w:r>
      <w:proofErr w:type="spellStart"/>
      <w:r>
        <w:rPr>
          <w:szCs w:val="40"/>
        </w:rPr>
        <w:t>аварийно</w:t>
      </w:r>
      <w:proofErr w:type="spellEnd"/>
      <w:r>
        <w:rPr>
          <w:szCs w:val="40"/>
        </w:rPr>
        <w:t xml:space="preserve"> все дома под себя именно ... и она начинает, конечно, проникать в почву и дальше это, конечно, необходимо </w:t>
      </w:r>
      <w:proofErr w:type="spellStart"/>
      <w:r>
        <w:rPr>
          <w:szCs w:val="40"/>
        </w:rPr>
        <w:t>локализовывать</w:t>
      </w:r>
      <w:proofErr w:type="spellEnd"/>
      <w:r>
        <w:rPr>
          <w:szCs w:val="40"/>
        </w:rPr>
        <w:t xml:space="preserve"> и при этом есть тоже решение, как с этим бороться.</w:t>
      </w:r>
    </w:p>
    <w:p w:rsidR="00290505" w:rsidRDefault="00290505" w:rsidP="00290505">
      <w:pPr>
        <w:spacing w:line="360" w:lineRule="auto"/>
        <w:rPr>
          <w:szCs w:val="40"/>
        </w:rPr>
      </w:pPr>
      <w:r>
        <w:rPr>
          <w:szCs w:val="40"/>
        </w:rPr>
        <w:t>И ещё один момент по жилью, по строительству. Я прошу прощения, я выхожу на рамки временные. Это на Севере очень плохо развито конечное строительство. В связи с этим у нас ветхий фонд жилой, он имеет такую проблему очень серьёзную. И мы понимаем, что последнее строительство, которое было в районе 20 лет, необходимо уже обновлять.</w:t>
      </w:r>
    </w:p>
    <w:p w:rsidR="00290505" w:rsidRDefault="00290505" w:rsidP="00290505">
      <w:pPr>
        <w:spacing w:line="360" w:lineRule="auto"/>
        <w:rPr>
          <w:szCs w:val="40"/>
        </w:rPr>
      </w:pPr>
      <w:r>
        <w:rPr>
          <w:szCs w:val="40"/>
        </w:rPr>
        <w:t>Вот эти ... построены, это были использованы плиты ...бетонные, которые по техническим характеристикам имеют сроки эксплуатации свыше 30 лет. ..</w:t>
      </w:r>
      <w:proofErr w:type="gramStart"/>
      <w:r>
        <w:rPr>
          <w:szCs w:val="40"/>
        </w:rPr>
        <w:t>.</w:t>
      </w:r>
      <w:proofErr w:type="gramEnd"/>
      <w:r>
        <w:rPr>
          <w:szCs w:val="40"/>
        </w:rPr>
        <w:t xml:space="preserve"> </w:t>
      </w:r>
      <w:proofErr w:type="gramStart"/>
      <w:r>
        <w:rPr>
          <w:szCs w:val="40"/>
        </w:rPr>
        <w:t>п</w:t>
      </w:r>
      <w:proofErr w:type="gramEnd"/>
      <w:r>
        <w:rPr>
          <w:szCs w:val="40"/>
        </w:rPr>
        <w:t>остроены в 60-е года, это было массовым освоением Норильска и Таймыра. Они свой технический срок, понятно, уже отслужили, и сейчас уже идёт обрушение.</w:t>
      </w:r>
    </w:p>
    <w:p w:rsidR="00290505" w:rsidRDefault="00290505" w:rsidP="00290505">
      <w:pPr>
        <w:spacing w:line="360" w:lineRule="auto"/>
        <w:rPr>
          <w:szCs w:val="40"/>
        </w:rPr>
      </w:pPr>
      <w:r>
        <w:rPr>
          <w:szCs w:val="40"/>
        </w:rPr>
        <w:t xml:space="preserve">Любыми методами капитального ремонта мы их не восстановим. В любом случае необходимо строительство, и  по нашим предварительным подсчётам, я тоже делал запрос и цифры, сколько на ближайшее время надо будет переселить, даже по году – это где-то в среднем около 600 квартир. </w:t>
      </w:r>
      <w:r>
        <w:rPr>
          <w:szCs w:val="40"/>
        </w:rPr>
        <w:lastRenderedPageBreak/>
        <w:t>Для понимания, пятиэтажный дом – это 60 квартир. Сколько нам надо в ближайшее время в срочном порядке ввезти?</w:t>
      </w:r>
    </w:p>
    <w:p w:rsidR="00290505" w:rsidRDefault="00290505" w:rsidP="00290505">
      <w:pPr>
        <w:spacing w:line="360" w:lineRule="auto"/>
        <w:rPr>
          <w:szCs w:val="40"/>
        </w:rPr>
      </w:pPr>
      <w:r>
        <w:rPr>
          <w:szCs w:val="40"/>
        </w:rPr>
        <w:t xml:space="preserve">Да, сейчас </w:t>
      </w:r>
      <w:proofErr w:type="gramStart"/>
      <w:r>
        <w:rPr>
          <w:szCs w:val="40"/>
        </w:rPr>
        <w:t>готовится и внесён</w:t>
      </w:r>
      <w:proofErr w:type="gramEnd"/>
      <w:r>
        <w:rPr>
          <w:szCs w:val="40"/>
        </w:rPr>
        <w:t xml:space="preserve"> непосредственно правительством закон новый по этому временному жилью, которое, безусловно, это временное жильё и там, скорее всего, будет участие государственных денег, государственной программы. И нам захотелось, чтобы с учётом специфики Севера, в связи с тем, что здесь коммерция, вот именно по строительству вообще не развита, нам необходимо здесь вот эти моменты проработать, готовы принимать участие.</w:t>
      </w:r>
    </w:p>
    <w:p w:rsidR="00290505" w:rsidRPr="007B3679" w:rsidRDefault="00290505" w:rsidP="00290505">
      <w:pPr>
        <w:spacing w:line="360" w:lineRule="auto"/>
        <w:rPr>
          <w:szCs w:val="40"/>
        </w:rPr>
      </w:pPr>
      <w:r>
        <w:rPr>
          <w:szCs w:val="40"/>
        </w:rPr>
        <w:t>И ещё один момент немаловажный и для Дудинки, и для Норильска, это ... – это выход из четырёхстороннего соглашения. Вот уже Олег Игоревич сказал, упомянул эту программу, она, действительно, была очень важная, участвует бюджет города Норильска, бюджет Красноярского края, бюджет "Норильского никеля", который в большей степени оплачивает программу. ..</w:t>
      </w:r>
      <w:proofErr w:type="gramStart"/>
      <w:r>
        <w:rPr>
          <w:szCs w:val="40"/>
        </w:rPr>
        <w:t>.</w:t>
      </w:r>
      <w:proofErr w:type="gramEnd"/>
      <w:r>
        <w:rPr>
          <w:szCs w:val="40"/>
        </w:rPr>
        <w:t xml:space="preserve"> </w:t>
      </w:r>
      <w:proofErr w:type="gramStart"/>
      <w:r>
        <w:rPr>
          <w:szCs w:val="40"/>
        </w:rPr>
        <w:t>в</w:t>
      </w:r>
      <w:proofErr w:type="gramEnd"/>
      <w:r>
        <w:rPr>
          <w:szCs w:val="40"/>
        </w:rPr>
        <w:t xml:space="preserve"> полном своё участие вышли из неё. Это было четыре года назад, надо так, очень категорически, в том </w:t>
      </w:r>
      <w:proofErr w:type="gramStart"/>
      <w:r>
        <w:rPr>
          <w:szCs w:val="40"/>
        </w:rPr>
        <w:t>числе</w:t>
      </w:r>
      <w:proofErr w:type="gramEnd"/>
      <w:r>
        <w:rPr>
          <w:szCs w:val="40"/>
        </w:rPr>
        <w:t xml:space="preserve"> если решать проблему с жильём. </w:t>
      </w:r>
    </w:p>
    <w:p w:rsidR="00290505" w:rsidRDefault="00290505" w:rsidP="00290505">
      <w:pPr>
        <w:spacing w:line="360" w:lineRule="auto"/>
        <w:rPr>
          <w:szCs w:val="40"/>
        </w:rPr>
      </w:pPr>
      <w:r>
        <w:rPr>
          <w:szCs w:val="40"/>
        </w:rPr>
        <w:t xml:space="preserve">У нас есть желающие выехать, сейчас, если мне память не изменяет, на очереди стоит порядка 15 тысяч, ... уже преклонного возраста, которые хотят выехать на материк. Мы устроили вот это вот все мероприятие для того, чтобы осуществить ... государственную программу, </w:t>
      </w:r>
      <w:proofErr w:type="gramStart"/>
      <w:r>
        <w:rPr>
          <w:szCs w:val="40"/>
        </w:rPr>
        <w:t>но</w:t>
      </w:r>
      <w:proofErr w:type="gramEnd"/>
      <w:r>
        <w:rPr>
          <w:szCs w:val="40"/>
        </w:rPr>
        <w:t xml:space="preserve"> тем не менее нам очень бы хотелось вот именно акцентировать внимание в рекомендации ... соглашении все-таки возобновить и ... населенном пункте. </w:t>
      </w:r>
    </w:p>
    <w:p w:rsidR="00290505" w:rsidRDefault="00290505" w:rsidP="00290505">
      <w:pPr>
        <w:spacing w:line="360" w:lineRule="auto"/>
        <w:rPr>
          <w:szCs w:val="40"/>
        </w:rPr>
      </w:pPr>
      <w:r>
        <w:rPr>
          <w:szCs w:val="40"/>
        </w:rPr>
        <w:t>Все. Спасибо большое.</w:t>
      </w:r>
    </w:p>
    <w:p w:rsidR="00290505" w:rsidRDefault="00290505" w:rsidP="00290505">
      <w:pPr>
        <w:spacing w:line="360" w:lineRule="auto"/>
        <w:rPr>
          <w:szCs w:val="40"/>
        </w:rPr>
      </w:pPr>
      <w:r>
        <w:rPr>
          <w:szCs w:val="40"/>
          <w:u w:val="single"/>
        </w:rPr>
        <w:t>Председательствующий</w:t>
      </w:r>
      <w:r>
        <w:rPr>
          <w:szCs w:val="40"/>
        </w:rPr>
        <w:t>. Спасибо, Павел Викторович, за ваши предложения в рекомендации.</w:t>
      </w:r>
    </w:p>
    <w:p w:rsidR="00290505" w:rsidRDefault="00290505" w:rsidP="00290505">
      <w:pPr>
        <w:spacing w:line="360" w:lineRule="auto"/>
        <w:rPr>
          <w:szCs w:val="40"/>
        </w:rPr>
      </w:pPr>
      <w:r>
        <w:rPr>
          <w:szCs w:val="40"/>
        </w:rPr>
        <w:t xml:space="preserve">И предоставляю возможность выступить директору Центра поддержки и сопровождения органов местного самоуправления </w:t>
      </w:r>
      <w:proofErr w:type="spellStart"/>
      <w:r>
        <w:rPr>
          <w:szCs w:val="40"/>
        </w:rPr>
        <w:t>РАНХиГС</w:t>
      </w:r>
      <w:proofErr w:type="spellEnd"/>
      <w:r>
        <w:rPr>
          <w:szCs w:val="40"/>
        </w:rPr>
        <w:t xml:space="preserve"> </w:t>
      </w:r>
      <w:r w:rsidR="000603ED">
        <w:rPr>
          <w:szCs w:val="40"/>
        </w:rPr>
        <w:t xml:space="preserve">при </w:t>
      </w:r>
      <w:proofErr w:type="gramStart"/>
      <w:r w:rsidR="000603ED">
        <w:rPr>
          <w:szCs w:val="40"/>
        </w:rPr>
        <w:lastRenderedPageBreak/>
        <w:t>Президенте</w:t>
      </w:r>
      <w:proofErr w:type="gramEnd"/>
      <w:r w:rsidR="000603ED">
        <w:rPr>
          <w:szCs w:val="40"/>
        </w:rPr>
        <w:t xml:space="preserve"> Российской Федерации,</w:t>
      </w:r>
      <w:r>
        <w:rPr>
          <w:szCs w:val="40"/>
        </w:rPr>
        <w:t xml:space="preserve"> профессору </w:t>
      </w:r>
      <w:proofErr w:type="spellStart"/>
      <w:r>
        <w:rPr>
          <w:szCs w:val="40"/>
        </w:rPr>
        <w:t>Шугриной</w:t>
      </w:r>
      <w:proofErr w:type="spellEnd"/>
      <w:r>
        <w:rPr>
          <w:szCs w:val="40"/>
        </w:rPr>
        <w:t xml:space="preserve"> Екатерине Сергеевне, пожалуйста.  </w:t>
      </w:r>
    </w:p>
    <w:p w:rsidR="00290505" w:rsidRDefault="00290505" w:rsidP="00290505">
      <w:pPr>
        <w:spacing w:line="360" w:lineRule="auto"/>
        <w:rPr>
          <w:szCs w:val="40"/>
        </w:rPr>
      </w:pPr>
      <w:proofErr w:type="spellStart"/>
      <w:r>
        <w:rPr>
          <w:szCs w:val="40"/>
          <w:u w:val="single"/>
        </w:rPr>
        <w:t>Шугрина</w:t>
      </w:r>
      <w:proofErr w:type="spellEnd"/>
      <w:r>
        <w:rPr>
          <w:szCs w:val="40"/>
          <w:u w:val="single"/>
        </w:rPr>
        <w:t xml:space="preserve"> Е.С</w:t>
      </w:r>
      <w:r>
        <w:rPr>
          <w:szCs w:val="40"/>
        </w:rPr>
        <w:t xml:space="preserve">. Спасибо большое, Алексей Николаевич, за возможность выступить и поделиться размышлениями по тем вопросам, которые сегодня уже </w:t>
      </w:r>
      <w:proofErr w:type="gramStart"/>
      <w:r>
        <w:rPr>
          <w:szCs w:val="40"/>
        </w:rPr>
        <w:t>поднимались и еще</w:t>
      </w:r>
      <w:proofErr w:type="gramEnd"/>
      <w:r>
        <w:rPr>
          <w:szCs w:val="40"/>
        </w:rPr>
        <w:t xml:space="preserve"> будут подниматься. </w:t>
      </w:r>
    </w:p>
    <w:p w:rsidR="00290505" w:rsidRDefault="00290505" w:rsidP="00290505">
      <w:pPr>
        <w:spacing w:line="360" w:lineRule="auto"/>
        <w:rPr>
          <w:szCs w:val="40"/>
        </w:rPr>
      </w:pPr>
      <w:r>
        <w:rPr>
          <w:szCs w:val="40"/>
        </w:rPr>
        <w:t>Если посмотреть программу, в ней три доклада посвящены вопросам, связанным с развитием Северного морского пути как опорным пунктам. И я хотела бы именно об этом, буквально несколько минут занять вашего времени.</w:t>
      </w:r>
    </w:p>
    <w:p w:rsidR="00290505" w:rsidRDefault="00290505" w:rsidP="00290505">
      <w:pPr>
        <w:spacing w:line="360" w:lineRule="auto"/>
        <w:rPr>
          <w:szCs w:val="40"/>
        </w:rPr>
      </w:pPr>
      <w:r>
        <w:rPr>
          <w:szCs w:val="40"/>
        </w:rPr>
        <w:t xml:space="preserve">Что такое опорный пункт? Вот мы все время говорим о развитие Арктики, о развитии территории, о развитии опорных пунктов, но, наверное, корректнее говорить о развитие опорных пунктов с позиции местного самоуправления, именно развития населенных пунктов. </w:t>
      </w:r>
    </w:p>
    <w:p w:rsidR="00290505" w:rsidRDefault="00290505" w:rsidP="00290505">
      <w:pPr>
        <w:spacing w:line="360" w:lineRule="auto"/>
        <w:rPr>
          <w:szCs w:val="40"/>
        </w:rPr>
      </w:pPr>
      <w:r>
        <w:rPr>
          <w:szCs w:val="40"/>
        </w:rPr>
        <w:t>И я специально смотрела многие документы, в том числе, спасибо за ту подборку, которую сделал комитет Государственной Думы, о развитии опорных пунктов, именно как развитии населенных пунктов, практически нигде не говорится. В нашем любимом 131-м законе в контексте развития северных территорий говорится только в смысле северного заво</w:t>
      </w:r>
      <w:r w:rsidR="000603ED">
        <w:rPr>
          <w:szCs w:val="40"/>
        </w:rPr>
        <w:t>з</w:t>
      </w:r>
      <w:r>
        <w:rPr>
          <w:szCs w:val="40"/>
        </w:rPr>
        <w:t xml:space="preserve">а. Это, конечно, замечательно, это очень важный вопрос, но этого явно недостаточно. Сейчас уже несколько выступающих говорили о важности документов стратегического планирования, стратегии пространственного развития. Безусловно, документы федерального, регионального, муниципального уровня должны быть и должны быть гармонизированы именно в контексте развития населенных пунктов, а там нигде эти термины не присутствуют. </w:t>
      </w:r>
    </w:p>
    <w:p w:rsidR="00290505" w:rsidRDefault="00290505" w:rsidP="00290505">
      <w:pPr>
        <w:spacing w:line="360" w:lineRule="auto"/>
        <w:rPr>
          <w:szCs w:val="40"/>
        </w:rPr>
      </w:pPr>
      <w:r>
        <w:rPr>
          <w:szCs w:val="40"/>
        </w:rPr>
        <w:t xml:space="preserve">Но я хочу обратить внимание на еще один документ, который в советское время был, и последний раз на моей памяти принимался в начале 90-х годов, это схема расселения населения. Сейчас такого документа нет и </w:t>
      </w:r>
      <w:r>
        <w:rPr>
          <w:szCs w:val="40"/>
        </w:rPr>
        <w:lastRenderedPageBreak/>
        <w:t xml:space="preserve">вот то, о чем говорил Олег Игоревич, когда из 25 или там, 30 тысяч, 20 уезжают, на самом деле это страшные цифры, и вот этот вопрос в плане именно системного стратегического, мне кажется, нужно отдельно </w:t>
      </w:r>
      <w:proofErr w:type="gramStart"/>
      <w:r>
        <w:rPr>
          <w:szCs w:val="40"/>
        </w:rPr>
        <w:t>обсуждать и отдельно вносить</w:t>
      </w:r>
      <w:proofErr w:type="gramEnd"/>
      <w:r>
        <w:rPr>
          <w:szCs w:val="40"/>
        </w:rPr>
        <w:t xml:space="preserve"> в первую очередь федеральную повестку. </w:t>
      </w:r>
    </w:p>
    <w:p w:rsidR="00290505" w:rsidRDefault="00290505" w:rsidP="00290505">
      <w:pPr>
        <w:spacing w:line="360" w:lineRule="auto"/>
        <w:rPr>
          <w:szCs w:val="40"/>
        </w:rPr>
      </w:pPr>
      <w:r>
        <w:rPr>
          <w:szCs w:val="40"/>
        </w:rPr>
        <w:t xml:space="preserve">Потому что в противном случае, мы, что получим? Вот северные территории, территории некоторые Сибири, Дальнего Востока без людей и обезлюженные территории, они фактически становятся похожими на, так называемые, бесхозяйные территории, территории без присмотра, они деградируют. И вот некоторые данные, которые нам показывали про экологическую составляющую северных территорий, является, якобы тому подтверждением. </w:t>
      </w:r>
    </w:p>
    <w:p w:rsidR="00290505" w:rsidRDefault="00290505" w:rsidP="00290505">
      <w:pPr>
        <w:spacing w:line="360" w:lineRule="auto"/>
        <w:rPr>
          <w:szCs w:val="40"/>
        </w:rPr>
      </w:pPr>
      <w:r>
        <w:rPr>
          <w:szCs w:val="40"/>
        </w:rPr>
        <w:t xml:space="preserve">Если мы говорим о заселенности территорий, если мы говори о развитии населенных пунктов, то этот вопрос требует, безусловно, комплексного правового регулирования, некоторые аспекты сегодня моими коллегами уже поднимались. И в этой связи, на что хотела бы обратить внимание, и ... развития населенных пунктов. </w:t>
      </w:r>
    </w:p>
    <w:p w:rsidR="00290505" w:rsidRDefault="00290505" w:rsidP="00290505">
      <w:pPr>
        <w:spacing w:line="360" w:lineRule="auto"/>
        <w:rPr>
          <w:szCs w:val="40"/>
        </w:rPr>
      </w:pPr>
      <w:r>
        <w:rPr>
          <w:szCs w:val="40"/>
        </w:rPr>
        <w:t xml:space="preserve">Во-первых, нужно обсуждать, что такое "населенный пункт". </w:t>
      </w:r>
      <w:proofErr w:type="gramStart"/>
      <w:r>
        <w:rPr>
          <w:szCs w:val="40"/>
        </w:rPr>
        <w:t xml:space="preserve">Вот мы в рамках небольшой рабочей группы, которая в свое время создана была и работала под руководством </w:t>
      </w:r>
      <w:proofErr w:type="spellStart"/>
      <w:r w:rsidR="000603ED">
        <w:rPr>
          <w:szCs w:val="40"/>
        </w:rPr>
        <w:t>Ц</w:t>
      </w:r>
      <w:r>
        <w:rPr>
          <w:szCs w:val="40"/>
        </w:rPr>
        <w:t>у</w:t>
      </w:r>
      <w:r w:rsidR="000603ED">
        <w:rPr>
          <w:szCs w:val="40"/>
        </w:rPr>
        <w:t>к</w:t>
      </w:r>
      <w:r>
        <w:rPr>
          <w:szCs w:val="40"/>
        </w:rPr>
        <w:t>анова</w:t>
      </w:r>
      <w:proofErr w:type="spellEnd"/>
      <w:r>
        <w:rPr>
          <w:szCs w:val="40"/>
        </w:rPr>
        <w:t xml:space="preserve"> Николая Николаевича, помощника </w:t>
      </w:r>
      <w:r w:rsidR="000603ED">
        <w:rPr>
          <w:szCs w:val="40"/>
        </w:rPr>
        <w:t>П</w:t>
      </w:r>
      <w:r>
        <w:rPr>
          <w:szCs w:val="40"/>
        </w:rPr>
        <w:t>резидента по местному самоуправлению, прорабатывали некоторые вопросы, связанные с территориальной организацией местного самоуправления, и мы обсуждали возможные критерии, что такое сельский населенный пункт, что такое городской населенный пункт, виды, параметры и так далее.</w:t>
      </w:r>
      <w:proofErr w:type="gramEnd"/>
      <w:r>
        <w:rPr>
          <w:szCs w:val="40"/>
        </w:rPr>
        <w:t xml:space="preserve"> И вот сейчас, оказавшись здесь, на этой территории я понимаю, что то, что мы придумывали, в данном случае не совсем четко работает.</w:t>
      </w:r>
    </w:p>
    <w:p w:rsidR="00290505" w:rsidRDefault="00290505" w:rsidP="00290505">
      <w:pPr>
        <w:spacing w:line="360" w:lineRule="auto"/>
        <w:ind w:firstLine="708"/>
        <w:rPr>
          <w:szCs w:val="40"/>
        </w:rPr>
      </w:pPr>
      <w:proofErr w:type="gramStart"/>
      <w:r>
        <w:rPr>
          <w:szCs w:val="40"/>
        </w:rPr>
        <w:t xml:space="preserve">Поэтому нужно учитывать особенность на понятийном уровне и рассматривать специфику, что такое "населенный пункт", я не говорю о вахтовых или рабочих поселках, но о том, что такое города, что такое </w:t>
      </w:r>
      <w:r>
        <w:rPr>
          <w:szCs w:val="40"/>
        </w:rPr>
        <w:lastRenderedPageBreak/>
        <w:t>поселки, в данном случае имеет достаточно большое значение, потому что это влечет очень многие последствия, о которых мы не всегда говорим, но они важны для людей: льготы, компенсации, связанные в</w:t>
      </w:r>
      <w:proofErr w:type="gramEnd"/>
      <w:r>
        <w:rPr>
          <w:szCs w:val="40"/>
        </w:rPr>
        <w:t xml:space="preserve"> данном </w:t>
      </w:r>
      <w:proofErr w:type="gramStart"/>
      <w:r>
        <w:rPr>
          <w:szCs w:val="40"/>
        </w:rPr>
        <w:t>случае</w:t>
      </w:r>
      <w:proofErr w:type="gramEnd"/>
      <w:r>
        <w:rPr>
          <w:szCs w:val="40"/>
        </w:rPr>
        <w:t xml:space="preserve"> в большинстве наших законодательных актов именно со статусом сельского или городского населенного пункта, потому что  так устроено наше законодательство. </w:t>
      </w:r>
    </w:p>
    <w:p w:rsidR="00290505" w:rsidRDefault="00290505" w:rsidP="00290505">
      <w:pPr>
        <w:spacing w:line="360" w:lineRule="auto"/>
        <w:ind w:firstLine="708"/>
        <w:rPr>
          <w:szCs w:val="40"/>
        </w:rPr>
      </w:pPr>
      <w:r>
        <w:rPr>
          <w:szCs w:val="40"/>
        </w:rPr>
        <w:t xml:space="preserve">И в этой связи дальше возникает еще один вопрос. У нас так устроено наше федеральное и региональное законодательство, что предусмотрены различные и </w:t>
      </w:r>
      <w:proofErr w:type="gramStart"/>
      <w:r>
        <w:rPr>
          <w:szCs w:val="40"/>
        </w:rPr>
        <w:t>совершенно замечательные</w:t>
      </w:r>
      <w:proofErr w:type="gramEnd"/>
      <w:r>
        <w:rPr>
          <w:szCs w:val="40"/>
        </w:rPr>
        <w:t xml:space="preserve"> программы, в том числе программа безопасных дорог, комфортной городской среды и так далее. Мне кажется, очень важно отдельно проработать вопрос, с точки зрения того, могут ли муниципальные образования быть заявителями прямо или косвенно в эти программы. Вот у меня складывается такое впечатление, что эти возможности практически отсутствуют. И в этой связи возникает вопрос, что не то, что определенная дискриминация устанавливается, но эти территории лишаются возможности финансирования тех или иных направлений развития, которые уже и так предоставляются. Вот с моей точки зрения это не совсем правильно. </w:t>
      </w:r>
    </w:p>
    <w:p w:rsidR="00290505" w:rsidRDefault="00290505" w:rsidP="00290505">
      <w:pPr>
        <w:spacing w:line="360" w:lineRule="auto"/>
        <w:rPr>
          <w:szCs w:val="40"/>
        </w:rPr>
      </w:pPr>
      <w:r>
        <w:rPr>
          <w:szCs w:val="40"/>
        </w:rPr>
        <w:t>Если мы говорим о развитии населенных пунктов, на что еще нужно обращать внимание. Есть такой вопрос, место назначения  и организация транспортного обслуживания населения. Вот в условиях тех территорий, о которых мы сегодня говорим, возможно ли реализовывать в полном объеме этот вопрос местного значения, можно ли делать такой вид муниципального транспорта, как вертолет или вот эту штуку, я так и не запомнила ее название, о котором говорили красноярцы</w:t>
      </w:r>
      <w:proofErr w:type="gramStart"/>
      <w:r>
        <w:rPr>
          <w:szCs w:val="40"/>
        </w:rPr>
        <w:t xml:space="preserve">.  </w:t>
      </w:r>
      <w:proofErr w:type="gramEnd"/>
    </w:p>
    <w:p w:rsidR="00290505" w:rsidRDefault="00290505" w:rsidP="00290505">
      <w:pPr>
        <w:spacing w:line="360" w:lineRule="auto"/>
        <w:rPr>
          <w:szCs w:val="40"/>
        </w:rPr>
      </w:pPr>
      <w:r>
        <w:rPr>
          <w:szCs w:val="40"/>
          <w:u w:val="single"/>
        </w:rPr>
        <w:tab/>
      </w:r>
      <w:r>
        <w:rPr>
          <w:szCs w:val="40"/>
          <w:u w:val="single"/>
        </w:rPr>
        <w:tab/>
        <w:t>.</w:t>
      </w:r>
      <w:r>
        <w:rPr>
          <w:szCs w:val="40"/>
        </w:rPr>
        <w:t xml:space="preserve"> Аэроплан.</w:t>
      </w:r>
    </w:p>
    <w:p w:rsidR="00290505" w:rsidRDefault="00290505" w:rsidP="00290505">
      <w:pPr>
        <w:spacing w:line="360" w:lineRule="auto"/>
        <w:rPr>
          <w:szCs w:val="40"/>
        </w:rPr>
      </w:pPr>
      <w:proofErr w:type="spellStart"/>
      <w:r>
        <w:rPr>
          <w:szCs w:val="40"/>
          <w:u w:val="single"/>
        </w:rPr>
        <w:t>Шугрина</w:t>
      </w:r>
      <w:proofErr w:type="spellEnd"/>
      <w:r>
        <w:rPr>
          <w:szCs w:val="40"/>
          <w:u w:val="single"/>
        </w:rPr>
        <w:t xml:space="preserve"> Е.С</w:t>
      </w:r>
      <w:r>
        <w:rPr>
          <w:szCs w:val="40"/>
        </w:rPr>
        <w:t xml:space="preserve">. Да, да. Вот является ли это реализацией вопроса местного значения или нет, или это что-то другое? И, наверное, здесь </w:t>
      </w:r>
      <w:r>
        <w:rPr>
          <w:szCs w:val="40"/>
        </w:rPr>
        <w:lastRenderedPageBreak/>
        <w:t>требуется определенная, с одной стороны,  проработка, а, с другой стороны, определенное комплексное правовое регулирование специфики этих муниципальных образований, специфика этих населенных пунктов, с точки зрения развития их, с точки зрения осуществления местного самоуправления.</w:t>
      </w:r>
    </w:p>
    <w:p w:rsidR="00290505" w:rsidRDefault="00290505" w:rsidP="00290505">
      <w:pPr>
        <w:spacing w:line="360" w:lineRule="auto"/>
        <w:rPr>
          <w:szCs w:val="40"/>
        </w:rPr>
      </w:pPr>
      <w:r>
        <w:rPr>
          <w:szCs w:val="40"/>
        </w:rPr>
        <w:t xml:space="preserve">Очевидно, что решение транспортных вопросов без дотирования с федерального или регионального уровня представляется достаточно сложным. А дальше это приводит к разным последствиям, связанным, с чем, с одной стороны, население не получает услуги. Потому что вот очень много можно говорить о </w:t>
      </w:r>
      <w:proofErr w:type="spellStart"/>
      <w:r>
        <w:rPr>
          <w:szCs w:val="40"/>
        </w:rPr>
        <w:t>цифровизации</w:t>
      </w:r>
      <w:proofErr w:type="spellEnd"/>
      <w:r>
        <w:rPr>
          <w:szCs w:val="40"/>
        </w:rPr>
        <w:t xml:space="preserve">, о видеоконференцсвязи и так далее, но паспорт по Интернету получить нельзя. Для этого нужно физически ехать и физически его получать. Возникает вопрос, насколько это просто. Фактически получается, реализация тех или иных прав обременяется необходимостью оплаты вот этих вот транспортных достаточно больших расходов. </w:t>
      </w:r>
    </w:p>
    <w:p w:rsidR="00290505" w:rsidRDefault="00290505" w:rsidP="00290505">
      <w:pPr>
        <w:spacing w:line="360" w:lineRule="auto"/>
        <w:rPr>
          <w:szCs w:val="40"/>
        </w:rPr>
      </w:pPr>
      <w:r>
        <w:rPr>
          <w:szCs w:val="40"/>
        </w:rPr>
        <w:t xml:space="preserve">И это же имеет обратную сторону медали. Вот мы, когда говорим о развитии территории, три основных субъекта возникает: человек, общество, власть. Бизнес я отношу к составляющей, которая, вот у нас представление, к </w:t>
      </w:r>
      <w:proofErr w:type="gramStart"/>
      <w:r>
        <w:rPr>
          <w:szCs w:val="40"/>
        </w:rPr>
        <w:t>бизнес-обществу</w:t>
      </w:r>
      <w:proofErr w:type="gramEnd"/>
      <w:r>
        <w:rPr>
          <w:szCs w:val="40"/>
        </w:rPr>
        <w:t xml:space="preserve"> относится. И, с точки зрения транспортной доступности, возникает необходимость в специфике организации управления этой территорией. Вот я, когда мы сюда приехали, очень много смотрела, лазила по сайтам городских сельских поселений, которые находятся на Таймыре. </w:t>
      </w:r>
      <w:proofErr w:type="spellStart"/>
      <w:r>
        <w:rPr>
          <w:szCs w:val="40"/>
        </w:rPr>
        <w:t>Терорганы</w:t>
      </w:r>
      <w:proofErr w:type="spellEnd"/>
      <w:r>
        <w:rPr>
          <w:szCs w:val="40"/>
        </w:rPr>
        <w:t xml:space="preserve">, хороший очень инструмент. Действительно </w:t>
      </w:r>
      <w:proofErr w:type="spellStart"/>
      <w:r>
        <w:rPr>
          <w:szCs w:val="40"/>
        </w:rPr>
        <w:t>терорганы</w:t>
      </w:r>
      <w:proofErr w:type="spellEnd"/>
      <w:r>
        <w:rPr>
          <w:szCs w:val="40"/>
        </w:rPr>
        <w:t xml:space="preserve"> в тех или иных населенных пунктах нужно делать. </w:t>
      </w:r>
      <w:proofErr w:type="spellStart"/>
      <w:r>
        <w:rPr>
          <w:szCs w:val="40"/>
        </w:rPr>
        <w:t>Терорганы</w:t>
      </w:r>
      <w:proofErr w:type="spellEnd"/>
      <w:r>
        <w:rPr>
          <w:szCs w:val="40"/>
        </w:rPr>
        <w:t xml:space="preserve"> органов местного самоуправления, </w:t>
      </w:r>
      <w:proofErr w:type="spellStart"/>
      <w:r>
        <w:rPr>
          <w:szCs w:val="40"/>
        </w:rPr>
        <w:t>терорганы</w:t>
      </w:r>
      <w:proofErr w:type="spellEnd"/>
      <w:r>
        <w:rPr>
          <w:szCs w:val="40"/>
        </w:rPr>
        <w:t xml:space="preserve"> органов государственной власти. Или, может быть, вместо этого делать </w:t>
      </w:r>
      <w:proofErr w:type="gramStart"/>
      <w:r>
        <w:rPr>
          <w:szCs w:val="40"/>
        </w:rPr>
        <w:t>какие-то</w:t>
      </w:r>
      <w:proofErr w:type="gramEnd"/>
      <w:r>
        <w:rPr>
          <w:szCs w:val="40"/>
        </w:rPr>
        <w:t xml:space="preserve"> мобильные </w:t>
      </w:r>
      <w:proofErr w:type="spellStart"/>
      <w:r>
        <w:rPr>
          <w:szCs w:val="40"/>
        </w:rPr>
        <w:t>терорганы</w:t>
      </w:r>
      <w:proofErr w:type="spellEnd"/>
      <w:r>
        <w:rPr>
          <w:szCs w:val="40"/>
        </w:rPr>
        <w:t>, которые в данном случае не располагаются стационарно в тех или иных населенных пунктах.</w:t>
      </w:r>
    </w:p>
    <w:p w:rsidR="00290505" w:rsidRDefault="00290505" w:rsidP="00290505">
      <w:pPr>
        <w:spacing w:line="360" w:lineRule="auto"/>
        <w:rPr>
          <w:szCs w:val="40"/>
        </w:rPr>
      </w:pPr>
      <w:r>
        <w:rPr>
          <w:szCs w:val="40"/>
        </w:rPr>
        <w:t xml:space="preserve">Почему я на это обращаю внимание? Транспортные расходы, вот это та составляющая, которую нужно закладывать в местные бюджеты, она, </w:t>
      </w:r>
      <w:r>
        <w:rPr>
          <w:szCs w:val="40"/>
        </w:rPr>
        <w:lastRenderedPageBreak/>
        <w:t xml:space="preserve">безусловно, должна дотироваться, потому что своих доходов явно недостаточно. Вот я смотрела данные по одному из сельских поселений: при </w:t>
      </w:r>
      <w:proofErr w:type="gramStart"/>
      <w:r>
        <w:rPr>
          <w:szCs w:val="40"/>
        </w:rPr>
        <w:t>бюджете</w:t>
      </w:r>
      <w:proofErr w:type="gramEnd"/>
      <w:r>
        <w:rPr>
          <w:szCs w:val="40"/>
        </w:rPr>
        <w:t xml:space="preserve"> 300 миллионов собственные доходы 26 тысяч. Ну, очевидно, что вот эта вот составляющая за счет своих средств не может быть покрыта. </w:t>
      </w:r>
    </w:p>
    <w:p w:rsidR="00290505" w:rsidRDefault="00290505" w:rsidP="00290505">
      <w:pPr>
        <w:spacing w:line="360" w:lineRule="auto"/>
        <w:ind w:firstLine="708"/>
        <w:rPr>
          <w:szCs w:val="40"/>
        </w:rPr>
      </w:pPr>
      <w:r>
        <w:rPr>
          <w:szCs w:val="40"/>
        </w:rPr>
        <w:t xml:space="preserve">И в этой же связи возникает еще один вопрос. Вот уже сегодня говорили, но в контексте именно управления территорией, в контексте развития местного самоуправления и развития населенных пунктов. У нас бюджетная обеспеченность привязана к жителям. Наверное, нужно вносить определенные коррективы, с одной стороны, с точки зрения доступности услуг, а, с другой стороны, с точки </w:t>
      </w:r>
      <w:proofErr w:type="gramStart"/>
      <w:r>
        <w:rPr>
          <w:szCs w:val="40"/>
        </w:rPr>
        <w:t>зрения нормативов оплаты работников органов</w:t>
      </w:r>
      <w:proofErr w:type="gramEnd"/>
      <w:r>
        <w:rPr>
          <w:szCs w:val="40"/>
        </w:rPr>
        <w:t xml:space="preserve"> местного самоуправления. Потому что это тоже вопрос, который представляется достаточно важным. Причём, если бюджет, допустим, </w:t>
      </w:r>
      <w:proofErr w:type="gramStart"/>
      <w:r>
        <w:rPr>
          <w:szCs w:val="40"/>
        </w:rPr>
        <w:t>Красноярского</w:t>
      </w:r>
      <w:proofErr w:type="gramEnd"/>
      <w:r>
        <w:rPr>
          <w:szCs w:val="40"/>
        </w:rPr>
        <w:t xml:space="preserve"> края в выгодную сторону отличается от бюджетов некоторых иных субъектов, то по далеко не всем северным территориям ситуация такая благоприятная. Мне кажется, тут требуется определённое регулирование </w:t>
      </w:r>
      <w:proofErr w:type="gramStart"/>
      <w:r>
        <w:rPr>
          <w:szCs w:val="40"/>
        </w:rPr>
        <w:t>на</w:t>
      </w:r>
      <w:proofErr w:type="gramEnd"/>
      <w:r w:rsidR="000603ED">
        <w:rPr>
          <w:szCs w:val="40"/>
        </w:rPr>
        <w:t>,</w:t>
      </w:r>
      <w:r>
        <w:rPr>
          <w:szCs w:val="40"/>
        </w:rPr>
        <w:t xml:space="preserve"> </w:t>
      </w:r>
      <w:proofErr w:type="gramStart"/>
      <w:r>
        <w:rPr>
          <w:szCs w:val="40"/>
        </w:rPr>
        <w:t>в</w:t>
      </w:r>
      <w:proofErr w:type="gramEnd"/>
      <w:r>
        <w:rPr>
          <w:szCs w:val="40"/>
        </w:rPr>
        <w:t xml:space="preserve"> первую очередь</w:t>
      </w:r>
      <w:r w:rsidR="000603ED">
        <w:rPr>
          <w:szCs w:val="40"/>
        </w:rPr>
        <w:t>,</w:t>
      </w:r>
      <w:r>
        <w:rPr>
          <w:szCs w:val="40"/>
        </w:rPr>
        <w:t xml:space="preserve"> федеральном уровне. </w:t>
      </w:r>
    </w:p>
    <w:p w:rsidR="00290505" w:rsidRDefault="00290505" w:rsidP="00290505">
      <w:pPr>
        <w:spacing w:line="360" w:lineRule="auto"/>
        <w:rPr>
          <w:szCs w:val="40"/>
        </w:rPr>
      </w:pPr>
      <w:r>
        <w:rPr>
          <w:szCs w:val="40"/>
        </w:rPr>
        <w:t>Сегодня мои коллеги неоднократно говорили о важности принятия федерального закона, который регулирует северные территории Арктики, и я поддерживаю эти идеи, но хотела бы обратить внимание в контексте своего выступления на две составляющие.</w:t>
      </w:r>
    </w:p>
    <w:p w:rsidR="00290505" w:rsidRDefault="00290505" w:rsidP="00290505">
      <w:pPr>
        <w:spacing w:line="360" w:lineRule="auto"/>
        <w:rPr>
          <w:szCs w:val="40"/>
        </w:rPr>
      </w:pPr>
      <w:r>
        <w:rPr>
          <w:szCs w:val="40"/>
        </w:rPr>
        <w:t xml:space="preserve">Первое, нужно достаточно серьёзное внимание уделять развитию населённых пунктов и, с моей точки зрения, это не столько задача органов местного самоуправления, сколько государственная задача, в первую очередь, на федеральном уровне, потому что одними муниципальными силами её явно не решить. И в этой связи возникает необходимость и гармонизации системы управления, и бюджетного законодательства, </w:t>
      </w:r>
      <w:proofErr w:type="gramStart"/>
      <w:r>
        <w:rPr>
          <w:szCs w:val="40"/>
        </w:rPr>
        <w:t>и</w:t>
      </w:r>
      <w:proofErr w:type="gramEnd"/>
      <w:r>
        <w:rPr>
          <w:szCs w:val="40"/>
        </w:rPr>
        <w:t xml:space="preserve"> в том числе полномочий органов местного самоуправления. </w:t>
      </w:r>
    </w:p>
    <w:p w:rsidR="00290505" w:rsidRDefault="00290505" w:rsidP="00290505">
      <w:pPr>
        <w:spacing w:line="360" w:lineRule="auto"/>
        <w:rPr>
          <w:szCs w:val="40"/>
        </w:rPr>
      </w:pPr>
      <w:r>
        <w:rPr>
          <w:szCs w:val="40"/>
        </w:rPr>
        <w:lastRenderedPageBreak/>
        <w:t>Причём говоря о полномочиях органов местного самоуправления, возникает ещё один вопрос, который сегодня не поднимался, но мне представляется также важным. Вот на Таймыре достаточно большое количество коренных малочисленных народов, и по некоторым поселениям они составляют 99 процентов. Если мы посмотрим законодательство коренных малочисленных народов, вообще есть определённые функции, которые очень тесно переплетаются с вопросами местного значения в части землепользования, недропользования, и так далее.</w:t>
      </w:r>
    </w:p>
    <w:p w:rsidR="00290505" w:rsidRDefault="00290505" w:rsidP="00290505">
      <w:pPr>
        <w:spacing w:line="360" w:lineRule="auto"/>
        <w:rPr>
          <w:szCs w:val="40"/>
        </w:rPr>
      </w:pPr>
      <w:proofErr w:type="gramStart"/>
      <w:r>
        <w:rPr>
          <w:szCs w:val="40"/>
        </w:rPr>
        <w:t>Вот эти вот вещи тоже необходимо гармонизировать, потому что те интересы, которые есть у общин коренных малочисленных народов, и те интересы, которые есть у органов публичной власти, в определённой степени совпадают, но не всегда, и здесь тоже нужно искать определённый баланс, который, с моей точки зрения, может быть найден именно на федеральном уровне.</w:t>
      </w:r>
      <w:proofErr w:type="gramEnd"/>
    </w:p>
    <w:p w:rsidR="00290505" w:rsidRDefault="00290505" w:rsidP="00290505">
      <w:pPr>
        <w:spacing w:line="360" w:lineRule="auto"/>
        <w:rPr>
          <w:szCs w:val="40"/>
        </w:rPr>
      </w:pPr>
      <w:r>
        <w:rPr>
          <w:szCs w:val="40"/>
        </w:rPr>
        <w:t>И второй аспект, который мне представляется важным для регулирования на федеральном уровне, это система управления развитием территорий. Вот этот вопрос сегодня неоднократно упоминался, и я хотела бы вот несколько штрихов в этой связи добавить. Федеральный закон "О Свободном порте Владивосток", управляет этой территорий управляющая компания.</w:t>
      </w:r>
    </w:p>
    <w:p w:rsidR="00290505" w:rsidRDefault="00290505" w:rsidP="00290505">
      <w:pPr>
        <w:spacing w:line="360" w:lineRule="auto"/>
        <w:rPr>
          <w:szCs w:val="40"/>
        </w:rPr>
      </w:pPr>
      <w:r>
        <w:rPr>
          <w:szCs w:val="40"/>
        </w:rPr>
        <w:t xml:space="preserve">Для чего создана управляющая компания? Для того чтобы предоставить инструмент, направленный на поиск балансов между федеральными, региональными, местными, частными интересами. Вот какой-то такой механизм нужен и для развития арктических территорий. У нас пока наша действующая практика предлагает две конструкции. Это проектный метод или формирование управляющей компании. Вот что-то похожее необходимо создавать и для развития опорных пунктов, и для развития </w:t>
      </w:r>
      <w:r>
        <w:rPr>
          <w:szCs w:val="40"/>
        </w:rPr>
        <w:lastRenderedPageBreak/>
        <w:t>территории Арктики. Поэтому эти вопросы, как мне представляется, в развитии на федеральном уровне должны быть отражены.</w:t>
      </w:r>
    </w:p>
    <w:p w:rsidR="00290505" w:rsidRDefault="00290505" w:rsidP="00290505">
      <w:pPr>
        <w:spacing w:line="360" w:lineRule="auto"/>
        <w:rPr>
          <w:szCs w:val="40"/>
        </w:rPr>
      </w:pPr>
      <w:r>
        <w:rPr>
          <w:szCs w:val="40"/>
        </w:rPr>
        <w:t xml:space="preserve">И последнее. У нас есть разные правовые режимы, в том числе правовой режим </w:t>
      </w:r>
      <w:proofErr w:type="spellStart"/>
      <w:r>
        <w:rPr>
          <w:szCs w:val="40"/>
        </w:rPr>
        <w:t>ТОРов</w:t>
      </w:r>
      <w:proofErr w:type="spellEnd"/>
      <w:r>
        <w:rPr>
          <w:szCs w:val="40"/>
        </w:rPr>
        <w:t xml:space="preserve">, </w:t>
      </w:r>
      <w:proofErr w:type="spellStart"/>
      <w:r>
        <w:rPr>
          <w:szCs w:val="40"/>
        </w:rPr>
        <w:t>ТОСЭРов</w:t>
      </w:r>
      <w:proofErr w:type="spellEnd"/>
      <w:r>
        <w:rPr>
          <w:szCs w:val="40"/>
        </w:rPr>
        <w:t xml:space="preserve"> или там моногородов, муниципальные образования или населённые пункты, которые </w:t>
      </w:r>
      <w:proofErr w:type="gramStart"/>
      <w:r>
        <w:rPr>
          <w:szCs w:val="40"/>
        </w:rPr>
        <w:t>являются и которые относятся</w:t>
      </w:r>
      <w:proofErr w:type="gramEnd"/>
      <w:r>
        <w:rPr>
          <w:szCs w:val="40"/>
        </w:rPr>
        <w:t xml:space="preserve"> к опорным точкам Северного морского пути, де-факто, как я понимаю, являются </w:t>
      </w:r>
      <w:proofErr w:type="spellStart"/>
      <w:r>
        <w:rPr>
          <w:szCs w:val="40"/>
        </w:rPr>
        <w:t>монотерриториями</w:t>
      </w:r>
      <w:proofErr w:type="spellEnd"/>
      <w:r>
        <w:rPr>
          <w:szCs w:val="40"/>
        </w:rPr>
        <w:t xml:space="preserve">, но де-юре у них статуса такого нет. </w:t>
      </w:r>
      <w:proofErr w:type="gramStart"/>
      <w:r>
        <w:rPr>
          <w:szCs w:val="40"/>
        </w:rPr>
        <w:t>Поэтому, может быть, имеет смысл рассмотреть вопрос о формировании каких-то инструментариев в отношении и вот этих вот северных территорий, в том числе возможном поиске балансов между основными партнёрами, действующими в пределах этой территории, а это бизнес, это органы государственной власти, органы местного самоуправления, ну, и в данном случае возникают ещё и коренные малочисленные народы, интересы которых тоже должны быть учтены.</w:t>
      </w:r>
      <w:proofErr w:type="gramEnd"/>
    </w:p>
    <w:p w:rsidR="00290505" w:rsidRDefault="00290505" w:rsidP="00290505">
      <w:pPr>
        <w:spacing w:line="360" w:lineRule="auto"/>
        <w:rPr>
          <w:szCs w:val="40"/>
        </w:rPr>
      </w:pPr>
      <w:r>
        <w:rPr>
          <w:szCs w:val="40"/>
        </w:rPr>
        <w:t>Вот основное, что мне представляется важным для именно развития опорных пунктов Северного морского пути. Спасибо.</w:t>
      </w:r>
    </w:p>
    <w:p w:rsidR="00290505" w:rsidRDefault="00290505" w:rsidP="00290505">
      <w:pPr>
        <w:spacing w:line="360" w:lineRule="auto"/>
        <w:rPr>
          <w:szCs w:val="40"/>
        </w:rPr>
      </w:pPr>
      <w:r>
        <w:rPr>
          <w:szCs w:val="40"/>
          <w:u w:val="single"/>
        </w:rPr>
        <w:t>Председательствующий.</w:t>
      </w:r>
      <w:r>
        <w:rPr>
          <w:szCs w:val="40"/>
        </w:rPr>
        <w:t xml:space="preserve"> Спасибо, Екатерина Сергеевна, за содержательный доклад и интересные предложения.</w:t>
      </w:r>
    </w:p>
    <w:p w:rsidR="00290505" w:rsidRDefault="00290505" w:rsidP="00290505">
      <w:pPr>
        <w:spacing w:line="360" w:lineRule="auto"/>
        <w:rPr>
          <w:szCs w:val="40"/>
        </w:rPr>
      </w:pPr>
      <w:r>
        <w:rPr>
          <w:szCs w:val="40"/>
        </w:rPr>
        <w:t xml:space="preserve">Я позволю себе прокомментировать. Когда мы говорим про то, что сервисы становятся доступными, это, конечно, не значит, что можно </w:t>
      </w:r>
      <w:proofErr w:type="gramStart"/>
      <w:r>
        <w:rPr>
          <w:szCs w:val="40"/>
        </w:rPr>
        <w:t>сидеть</w:t>
      </w:r>
      <w:proofErr w:type="gramEnd"/>
      <w:r>
        <w:rPr>
          <w:szCs w:val="40"/>
        </w:rPr>
        <w:t xml:space="preserve"> как в гетто и никуда не уезжать. Вопрос в том, что эти услуги просто стали дешевле, может быть, более оперативными. И вопрос в том, что за паспортом вот нужно ехать, потому что его по Интернету невозможно получить. В принципе не должен стоять вопрос, что человека лишают возможности передвижения, это конституционное право, и никто не может человеку запретить выезжать, создавать искусственные барьеры какие бы то ни было, с тем</w:t>
      </w:r>
      <w:r w:rsidR="00870404">
        <w:rPr>
          <w:szCs w:val="40"/>
        </w:rPr>
        <w:t>,</w:t>
      </w:r>
      <w:r>
        <w:rPr>
          <w:szCs w:val="40"/>
        </w:rPr>
        <w:t xml:space="preserve"> чтобы он не мог свободно распоряжаться своими возможностями, теми личными  гарантиями и свободами, которые он имеет.</w:t>
      </w:r>
    </w:p>
    <w:p w:rsidR="00290505" w:rsidRDefault="00290505" w:rsidP="00290505">
      <w:pPr>
        <w:spacing w:line="360" w:lineRule="auto"/>
        <w:rPr>
          <w:szCs w:val="40"/>
        </w:rPr>
      </w:pPr>
      <w:r>
        <w:rPr>
          <w:szCs w:val="40"/>
        </w:rPr>
        <w:lastRenderedPageBreak/>
        <w:t>И вот по управляющей компании, по оператору, в случае Свободного порта Владивосток, действительно, должен быть орган управления, но достаточно ли реализован наш финалист, который уже предусмотрен, межрегиональное сотрудничество, муниципальное сотрудничество, создание всевозможных ассоциаций, то есть формирование этого органа на основе горизонтального взаимодействия. Это, конечно, должно получать поддержку федеральную. Мне кажется, что даже этот уровень пока в недостаточной степени реализован, это какой-то над</w:t>
      </w:r>
      <w:r w:rsidR="00870404">
        <w:rPr>
          <w:szCs w:val="40"/>
        </w:rPr>
        <w:t xml:space="preserve"> </w:t>
      </w:r>
      <w:r>
        <w:rPr>
          <w:szCs w:val="40"/>
        </w:rPr>
        <w:t>региональный орган, наверное, должен быть</w:t>
      </w:r>
      <w:proofErr w:type="gramStart"/>
      <w:r>
        <w:rPr>
          <w:szCs w:val="40"/>
        </w:rPr>
        <w:t>.</w:t>
      </w:r>
      <w:proofErr w:type="gramEnd"/>
      <w:r>
        <w:rPr>
          <w:szCs w:val="40"/>
        </w:rPr>
        <w:t xml:space="preserve"> </w:t>
      </w:r>
      <w:r w:rsidR="00870404">
        <w:rPr>
          <w:szCs w:val="40"/>
        </w:rPr>
        <w:t>Т</w:t>
      </w:r>
      <w:r>
        <w:rPr>
          <w:szCs w:val="40"/>
        </w:rPr>
        <w:t>о есть не просто курирующий вице-премьер, ну и кураторство – это хорошо. Не</w:t>
      </w:r>
      <w:r w:rsidR="00870404">
        <w:rPr>
          <w:szCs w:val="40"/>
        </w:rPr>
        <w:t xml:space="preserve"> </w:t>
      </w:r>
      <w:r>
        <w:rPr>
          <w:szCs w:val="40"/>
        </w:rPr>
        <w:t xml:space="preserve">просто комиссия, которая соберется раз в год, но это должен быть постоянно действующий оперативный орган и служба, которые эту работу будут вести. </w:t>
      </w:r>
    </w:p>
    <w:p w:rsidR="00290505" w:rsidRDefault="00290505" w:rsidP="00290505">
      <w:pPr>
        <w:spacing w:line="360" w:lineRule="auto"/>
        <w:rPr>
          <w:szCs w:val="40"/>
        </w:rPr>
      </w:pPr>
      <w:r>
        <w:rPr>
          <w:szCs w:val="40"/>
        </w:rPr>
        <w:t xml:space="preserve">Спасибо большое, </w:t>
      </w:r>
      <w:proofErr w:type="gramStart"/>
      <w:r>
        <w:rPr>
          <w:szCs w:val="40"/>
        </w:rPr>
        <w:t>уважаемая</w:t>
      </w:r>
      <w:proofErr w:type="gramEnd"/>
      <w:r>
        <w:rPr>
          <w:szCs w:val="40"/>
        </w:rPr>
        <w:t xml:space="preserve"> Екатерина Сергеевна, за дельные предложения.</w:t>
      </w:r>
    </w:p>
    <w:p w:rsidR="00290505" w:rsidRDefault="00290505" w:rsidP="00290505">
      <w:pPr>
        <w:spacing w:line="360" w:lineRule="auto"/>
        <w:rPr>
          <w:szCs w:val="40"/>
        </w:rPr>
      </w:pPr>
      <w:r>
        <w:rPr>
          <w:szCs w:val="40"/>
        </w:rPr>
        <w:t>Я бы предоставил возможность выступить заместителю председателя комитета по социальной политике Тюменской областной Думы Николаю Николаевичу Яшкину.</w:t>
      </w:r>
    </w:p>
    <w:p w:rsidR="00290505" w:rsidRDefault="00290505" w:rsidP="00290505">
      <w:pPr>
        <w:spacing w:line="360" w:lineRule="auto"/>
        <w:rPr>
          <w:szCs w:val="40"/>
        </w:rPr>
      </w:pPr>
      <w:r>
        <w:rPr>
          <w:szCs w:val="40"/>
          <w:u w:val="single"/>
        </w:rPr>
        <w:t>Яшкин Н.Н.</w:t>
      </w:r>
      <w:r w:rsidRPr="00083443">
        <w:rPr>
          <w:szCs w:val="40"/>
        </w:rPr>
        <w:t xml:space="preserve"> Добрый день, уважаемые</w:t>
      </w:r>
      <w:r>
        <w:rPr>
          <w:szCs w:val="40"/>
        </w:rPr>
        <w:t xml:space="preserve"> коллеги!</w:t>
      </w:r>
    </w:p>
    <w:p w:rsidR="00290505" w:rsidRDefault="00290505" w:rsidP="00290505">
      <w:pPr>
        <w:spacing w:line="360" w:lineRule="auto"/>
        <w:rPr>
          <w:szCs w:val="40"/>
        </w:rPr>
      </w:pPr>
      <w:r>
        <w:rPr>
          <w:szCs w:val="40"/>
        </w:rPr>
        <w:t>Я хотел бы отметить мудрость руководства Государственной Думы не только в плане того, что заседание выездное проходит здесь, в Дудинке, в центре …</w:t>
      </w:r>
      <w:proofErr w:type="gramStart"/>
      <w:r>
        <w:rPr>
          <w:szCs w:val="40"/>
        </w:rPr>
        <w:t xml:space="preserve"> .</w:t>
      </w:r>
      <w:proofErr w:type="gramEnd"/>
      <w:r>
        <w:rPr>
          <w:szCs w:val="40"/>
        </w:rPr>
        <w:t xml:space="preserve"> Но и, видимо, мы лично много с Алексеем Николаевичем пригласили представителей регионов …</w:t>
      </w:r>
    </w:p>
    <w:p w:rsidR="00290505" w:rsidRDefault="00290505" w:rsidP="00290505">
      <w:pPr>
        <w:spacing w:line="360" w:lineRule="auto"/>
        <w:rPr>
          <w:szCs w:val="40"/>
        </w:rPr>
      </w:pPr>
      <w:r>
        <w:rPr>
          <w:szCs w:val="40"/>
        </w:rPr>
        <w:t xml:space="preserve">И маленький нюанс. Меня объявили здесь как депутата Тюменской областной Думы, но вы знаете, у нас сложно устроенный субъект: Ямал, Югра, Тюменская область, поэтому у нас в составе депутатов Тюменской областной Думы есть представители Ямала. Я вот как раз представляю Ямал в Тюменской областной Думе, прожив там 25 лет на Ямале. Вот, пожалуй, всё. </w:t>
      </w:r>
    </w:p>
    <w:p w:rsidR="00290505" w:rsidRDefault="00290505" w:rsidP="00290505">
      <w:pPr>
        <w:spacing w:line="360" w:lineRule="auto"/>
        <w:rPr>
          <w:szCs w:val="40"/>
        </w:rPr>
      </w:pPr>
      <w:r>
        <w:rPr>
          <w:szCs w:val="40"/>
        </w:rPr>
        <w:lastRenderedPageBreak/>
        <w:t>Я попрошу сейчас выключить свет, сначала ролик, а потом я попробую прокомментировать …</w:t>
      </w:r>
      <w:proofErr w:type="gramStart"/>
      <w:r>
        <w:rPr>
          <w:szCs w:val="40"/>
        </w:rPr>
        <w:t xml:space="preserve"> .</w:t>
      </w:r>
      <w:proofErr w:type="gramEnd"/>
      <w:r>
        <w:rPr>
          <w:szCs w:val="40"/>
        </w:rPr>
        <w:t xml:space="preserve"> (Идет демонстрация видеоролика.)</w:t>
      </w:r>
    </w:p>
    <w:p w:rsidR="00290505" w:rsidRDefault="00290505" w:rsidP="00290505">
      <w:pPr>
        <w:spacing w:line="360" w:lineRule="auto"/>
        <w:rPr>
          <w:szCs w:val="40"/>
        </w:rPr>
      </w:pPr>
      <w:r>
        <w:rPr>
          <w:szCs w:val="40"/>
        </w:rPr>
        <w:t>Сейчас, пожалуйста,  слайды немножко.</w:t>
      </w:r>
    </w:p>
    <w:p w:rsidR="00290505" w:rsidRDefault="00290505" w:rsidP="00290505">
      <w:pPr>
        <w:spacing w:line="360" w:lineRule="auto"/>
        <w:rPr>
          <w:szCs w:val="40"/>
        </w:rPr>
      </w:pPr>
      <w:r>
        <w:rPr>
          <w:szCs w:val="40"/>
        </w:rPr>
        <w:t xml:space="preserve">Ну, все знают, что Ямал - крупнейший субъект Арктической зоны России и ведущая нефтегазовая провинция. Мы добываем 14 процентов жидких углеводородов и 80 процентов газа в России. Это пятая часть мировых запасов. </w:t>
      </w:r>
    </w:p>
    <w:p w:rsidR="00290505" w:rsidRPr="00FE0886" w:rsidRDefault="00290505" w:rsidP="00290505">
      <w:pPr>
        <w:spacing w:line="360" w:lineRule="auto"/>
        <w:rPr>
          <w:szCs w:val="40"/>
        </w:rPr>
      </w:pPr>
      <w:r>
        <w:rPr>
          <w:szCs w:val="40"/>
        </w:rPr>
        <w:t>Дальше, пожалуйста.</w:t>
      </w:r>
    </w:p>
    <w:p w:rsidR="00290505" w:rsidRDefault="00290505" w:rsidP="00290505">
      <w:pPr>
        <w:spacing w:line="360" w:lineRule="auto"/>
        <w:rPr>
          <w:szCs w:val="40"/>
        </w:rPr>
      </w:pPr>
      <w:r>
        <w:rPr>
          <w:szCs w:val="40"/>
        </w:rPr>
        <w:t>Нередко, здесь будут немножко цифры, но они вам запомнятся, говорят о том, что заканчивается нефть, газ и прочее, это все на самом деле неправда, потому что у нас уже открыто 236 месторождений, 89 процентов запасов всей России, это 44 триллиона …  и 17 процентов извлекаемых. Это 5 миллиардов. Вся энергетическая стратегия российская предусматривает смещение центров добычи как раз на болотах Ямал, …, Карское море, … губа …</w:t>
      </w:r>
      <w:proofErr w:type="gramStart"/>
      <w:r>
        <w:rPr>
          <w:szCs w:val="40"/>
        </w:rPr>
        <w:t xml:space="preserve"> .</w:t>
      </w:r>
      <w:proofErr w:type="gramEnd"/>
    </w:p>
    <w:p w:rsidR="00290505" w:rsidRDefault="00290505" w:rsidP="00290505">
      <w:pPr>
        <w:spacing w:line="360" w:lineRule="auto"/>
        <w:rPr>
          <w:szCs w:val="40"/>
        </w:rPr>
      </w:pPr>
      <w:r>
        <w:rPr>
          <w:szCs w:val="40"/>
        </w:rPr>
        <w:t>Дальше, пожалуйста.</w:t>
      </w:r>
    </w:p>
    <w:p w:rsidR="00290505" w:rsidRDefault="00290505" w:rsidP="00290505">
      <w:pPr>
        <w:spacing w:line="360" w:lineRule="auto"/>
        <w:rPr>
          <w:szCs w:val="40"/>
        </w:rPr>
      </w:pPr>
      <w:r>
        <w:rPr>
          <w:szCs w:val="40"/>
        </w:rPr>
        <w:t xml:space="preserve">Теперь о перспективах. Ещё 26 месторождений. У нас 19 триллионов газа, это около 40 процентов всех запасов, нашей всей России. </w:t>
      </w:r>
      <w:proofErr w:type="gramStart"/>
      <w:r>
        <w:rPr>
          <w:szCs w:val="40"/>
        </w:rPr>
        <w:t>Исходя из этого, формирование Ямало-Ненецкой и центральных восьми наших зон российских на базе огромного ресурса даст благоприятное не только географическое расположение, но и … к развитию всего Северного пути.</w:t>
      </w:r>
      <w:proofErr w:type="gramEnd"/>
      <w:r>
        <w:rPr>
          <w:szCs w:val="40"/>
        </w:rPr>
        <w:t xml:space="preserve"> Об этом коллеги говорили. Насколько у нас сейчас трафик … </w:t>
      </w:r>
      <w:proofErr w:type="spellStart"/>
      <w:r>
        <w:rPr>
          <w:szCs w:val="40"/>
        </w:rPr>
        <w:t>Кучино</w:t>
      </w:r>
      <w:proofErr w:type="spellEnd"/>
      <w:r>
        <w:rPr>
          <w:szCs w:val="40"/>
        </w:rPr>
        <w:t xml:space="preserve"> и Сабетта. Я к этому ещё вернусь. </w:t>
      </w:r>
    </w:p>
    <w:p w:rsidR="00290505" w:rsidRDefault="00290505" w:rsidP="00290505">
      <w:pPr>
        <w:spacing w:line="360" w:lineRule="auto"/>
        <w:rPr>
          <w:szCs w:val="40"/>
        </w:rPr>
      </w:pPr>
      <w:r>
        <w:rPr>
          <w:szCs w:val="40"/>
        </w:rPr>
        <w:t xml:space="preserve">Дальше, пожалуйста. </w:t>
      </w:r>
    </w:p>
    <w:p w:rsidR="00290505" w:rsidRDefault="00290505" w:rsidP="00290505">
      <w:pPr>
        <w:spacing w:line="360" w:lineRule="auto"/>
        <w:rPr>
          <w:szCs w:val="40"/>
        </w:rPr>
      </w:pPr>
      <w:r>
        <w:rPr>
          <w:szCs w:val="40"/>
        </w:rPr>
        <w:t xml:space="preserve">Ну, понятно, цели и создание, это стратегический характер. Об этом неоднократно Владимир Владимирович Путин говорил, и комплексность подхода ко всей Арктической зоне. </w:t>
      </w:r>
    </w:p>
    <w:p w:rsidR="00290505" w:rsidRDefault="00290505" w:rsidP="00290505">
      <w:pPr>
        <w:spacing w:line="360" w:lineRule="auto"/>
        <w:rPr>
          <w:szCs w:val="40"/>
        </w:rPr>
      </w:pPr>
      <w:r>
        <w:rPr>
          <w:szCs w:val="40"/>
        </w:rPr>
        <w:t xml:space="preserve">Дальше, пожалуйста. </w:t>
      </w:r>
    </w:p>
    <w:p w:rsidR="00290505" w:rsidRDefault="00290505" w:rsidP="00290505">
      <w:pPr>
        <w:spacing w:line="360" w:lineRule="auto"/>
        <w:rPr>
          <w:szCs w:val="40"/>
        </w:rPr>
      </w:pPr>
      <w:r>
        <w:rPr>
          <w:szCs w:val="40"/>
        </w:rPr>
        <w:lastRenderedPageBreak/>
        <w:t xml:space="preserve">Это якорные опорные такие зоны. О них хотелось бы сказать, как сильно … понятно, "Ямал СПГ-1" и дальше будет второй шельф, </w:t>
      </w:r>
      <w:proofErr w:type="gramStart"/>
      <w:r>
        <w:rPr>
          <w:szCs w:val="40"/>
        </w:rPr>
        <w:t>о</w:t>
      </w:r>
      <w:proofErr w:type="gramEnd"/>
      <w:r>
        <w:rPr>
          <w:szCs w:val="40"/>
        </w:rPr>
        <w:t xml:space="preserve"> которых мы говорили. И транспортный, особенно важный, это Северный широтный ход, с одной стороны, и формирование … железной дороги, </w:t>
      </w:r>
      <w:proofErr w:type="gramStart"/>
      <w:r>
        <w:rPr>
          <w:szCs w:val="40"/>
        </w:rPr>
        <w:t>тоже</w:t>
      </w:r>
      <w:proofErr w:type="gramEnd"/>
      <w:r>
        <w:rPr>
          <w:szCs w:val="40"/>
        </w:rPr>
        <w:t xml:space="preserve"> которая включена … </w:t>
      </w:r>
    </w:p>
    <w:p w:rsidR="00290505" w:rsidRDefault="00290505" w:rsidP="00290505">
      <w:pPr>
        <w:spacing w:line="360" w:lineRule="auto"/>
        <w:rPr>
          <w:szCs w:val="40"/>
        </w:rPr>
      </w:pPr>
      <w:r>
        <w:rPr>
          <w:szCs w:val="40"/>
        </w:rPr>
        <w:t xml:space="preserve">Дальше, пожалуйста. Это проект "Ямал СПГ", немного статистики. Но интересно, что будет о том, что взаимный эффект дает мультипликативный по всему не только </w:t>
      </w:r>
      <w:proofErr w:type="spellStart"/>
      <w:r>
        <w:rPr>
          <w:szCs w:val="40"/>
        </w:rPr>
        <w:t>Севморпути</w:t>
      </w:r>
      <w:proofErr w:type="spellEnd"/>
      <w:r>
        <w:rPr>
          <w:szCs w:val="40"/>
        </w:rPr>
        <w:t xml:space="preserve">, а по всем арктическим регионам. И развитие </w:t>
      </w:r>
      <w:proofErr w:type="spellStart"/>
      <w:r>
        <w:rPr>
          <w:szCs w:val="40"/>
        </w:rPr>
        <w:t>Сабетты</w:t>
      </w:r>
      <w:proofErr w:type="spellEnd"/>
      <w:r>
        <w:rPr>
          <w:szCs w:val="40"/>
        </w:rPr>
        <w:t xml:space="preserve"> как </w:t>
      </w:r>
      <w:proofErr w:type="gramStart"/>
      <w:r>
        <w:rPr>
          <w:szCs w:val="40"/>
        </w:rPr>
        <w:t>морского</w:t>
      </w:r>
      <w:proofErr w:type="gramEnd"/>
      <w:r>
        <w:rPr>
          <w:szCs w:val="40"/>
        </w:rPr>
        <w:t xml:space="preserve">, он сначала предполагался как </w:t>
      </w:r>
      <w:proofErr w:type="spellStart"/>
      <w:r>
        <w:rPr>
          <w:szCs w:val="40"/>
        </w:rPr>
        <w:t>эспэгэшный</w:t>
      </w:r>
      <w:proofErr w:type="spellEnd"/>
      <w:r>
        <w:rPr>
          <w:szCs w:val="40"/>
        </w:rPr>
        <w:t xml:space="preserve">, но когда будет Северный широтный ход запущен, это уже является комплексный такой морской порт. </w:t>
      </w:r>
    </w:p>
    <w:p w:rsidR="00290505" w:rsidRDefault="00290505" w:rsidP="00290505">
      <w:pPr>
        <w:spacing w:line="360" w:lineRule="auto"/>
        <w:rPr>
          <w:szCs w:val="40"/>
        </w:rPr>
      </w:pPr>
      <w:r>
        <w:rPr>
          <w:szCs w:val="40"/>
        </w:rPr>
        <w:t xml:space="preserve">Дальше, пожалуйста. </w:t>
      </w:r>
    </w:p>
    <w:p w:rsidR="00290505" w:rsidRDefault="00290505" w:rsidP="00290505">
      <w:pPr>
        <w:spacing w:line="360" w:lineRule="auto"/>
        <w:rPr>
          <w:szCs w:val="40"/>
        </w:rPr>
      </w:pPr>
      <w:r>
        <w:rPr>
          <w:szCs w:val="40"/>
        </w:rPr>
        <w:t xml:space="preserve">Здесь, на карте, вы немножко видите – слева это СПГ-1, который запущен, проектная мощность 16,5. И с правой стороны будет … такое же, НОВАТЭК строить, тоже такая же мощность. </w:t>
      </w:r>
    </w:p>
    <w:p w:rsidR="00290505" w:rsidRDefault="00290505" w:rsidP="00290505">
      <w:pPr>
        <w:spacing w:line="360" w:lineRule="auto"/>
        <w:rPr>
          <w:szCs w:val="40"/>
        </w:rPr>
      </w:pPr>
      <w:r>
        <w:rPr>
          <w:szCs w:val="40"/>
        </w:rPr>
        <w:t xml:space="preserve">Пожалуйста, дальше. </w:t>
      </w:r>
    </w:p>
    <w:p w:rsidR="00290505" w:rsidRDefault="00290505" w:rsidP="00290505">
      <w:pPr>
        <w:spacing w:line="360" w:lineRule="auto"/>
        <w:rPr>
          <w:szCs w:val="40"/>
        </w:rPr>
      </w:pPr>
      <w:r>
        <w:rPr>
          <w:szCs w:val="40"/>
        </w:rPr>
        <w:t xml:space="preserve">Это транспортный проект инфраструктурный. На Севере это главное. Это не только для освоения, но и о чем коллеги говорили, социально-экономическое развитие в целом. </w:t>
      </w:r>
    </w:p>
    <w:p w:rsidR="00290505" w:rsidRDefault="00290505" w:rsidP="00290505">
      <w:pPr>
        <w:spacing w:line="360" w:lineRule="auto"/>
        <w:rPr>
          <w:szCs w:val="40"/>
        </w:rPr>
      </w:pPr>
      <w:r>
        <w:rPr>
          <w:szCs w:val="40"/>
        </w:rPr>
        <w:t xml:space="preserve">Поехали дальше. </w:t>
      </w:r>
    </w:p>
    <w:p w:rsidR="00290505" w:rsidRDefault="00290505" w:rsidP="00290505">
      <w:pPr>
        <w:spacing w:line="360" w:lineRule="auto"/>
        <w:rPr>
          <w:szCs w:val="40"/>
        </w:rPr>
      </w:pPr>
      <w:r>
        <w:rPr>
          <w:szCs w:val="40"/>
        </w:rPr>
        <w:t xml:space="preserve">Новый порт. Уникальный совершенно проект не только </w:t>
      </w:r>
      <w:proofErr w:type="gramStart"/>
      <w:r>
        <w:rPr>
          <w:szCs w:val="40"/>
        </w:rPr>
        <w:t>потому</w:t>
      </w:r>
      <w:proofErr w:type="gramEnd"/>
      <w:r>
        <w:rPr>
          <w:szCs w:val="40"/>
        </w:rPr>
        <w:t xml:space="preserve"> что это нефтяная жемчужина, но и такие нюансы, при перепаде годовых температур от +30 до -55 градусов, такое тоже у нас на Оби бывает, сейчас это функционирует на полную мощность. И … Новый порт, она является лучше даже … по всем делам. </w:t>
      </w:r>
    </w:p>
    <w:p w:rsidR="00290505" w:rsidRDefault="00290505" w:rsidP="00290505">
      <w:pPr>
        <w:spacing w:line="360" w:lineRule="auto"/>
        <w:rPr>
          <w:szCs w:val="40"/>
        </w:rPr>
      </w:pPr>
      <w:r>
        <w:rPr>
          <w:szCs w:val="40"/>
        </w:rPr>
        <w:t xml:space="preserve">Пожалуйста, следующий слайд. Дальше ещё. </w:t>
      </w:r>
    </w:p>
    <w:p w:rsidR="00290505" w:rsidRDefault="00290505" w:rsidP="00290505">
      <w:pPr>
        <w:spacing w:line="360" w:lineRule="auto"/>
        <w:rPr>
          <w:szCs w:val="40"/>
        </w:rPr>
      </w:pPr>
      <w:r>
        <w:rPr>
          <w:szCs w:val="40"/>
        </w:rPr>
        <w:lastRenderedPageBreak/>
        <w:t xml:space="preserve">По влиянию социально-экономических, о чем мы будем говорить тоже, и сегодня говорили, весь наш "круглый стол", объем инвестиций, предполагаемый туда на Ямал, около 2 триллионов рублей. </w:t>
      </w:r>
    </w:p>
    <w:p w:rsidR="00290505" w:rsidRDefault="00290505" w:rsidP="00290505">
      <w:pPr>
        <w:spacing w:line="360" w:lineRule="auto"/>
        <w:rPr>
          <w:szCs w:val="40"/>
        </w:rPr>
      </w:pPr>
      <w:r>
        <w:rPr>
          <w:szCs w:val="40"/>
        </w:rPr>
        <w:t>И основные эффекты, тоже хотелось бы, чтобы это было отражено. Мы об экономике говорили, но очень …</w:t>
      </w:r>
      <w:proofErr w:type="gramStart"/>
      <w:r>
        <w:rPr>
          <w:szCs w:val="40"/>
        </w:rPr>
        <w:t xml:space="preserve"> ,</w:t>
      </w:r>
      <w:proofErr w:type="gramEnd"/>
      <w:r>
        <w:rPr>
          <w:szCs w:val="40"/>
        </w:rPr>
        <w:t xml:space="preserve"> дисконтные налоговые поступления в бюджет России только по НДП предлагается в районе 9 триллионов рублей.</w:t>
      </w:r>
    </w:p>
    <w:p w:rsidR="00290505" w:rsidRDefault="00290505" w:rsidP="00290505">
      <w:pPr>
        <w:spacing w:line="360" w:lineRule="auto"/>
        <w:rPr>
          <w:szCs w:val="40"/>
        </w:rPr>
      </w:pPr>
      <w:r>
        <w:rPr>
          <w:szCs w:val="40"/>
        </w:rPr>
        <w:t xml:space="preserve">Давайте дальше, будем завершать. </w:t>
      </w:r>
      <w:r w:rsidRPr="008553BC">
        <w:rPr>
          <w:szCs w:val="40"/>
        </w:rPr>
        <w:t xml:space="preserve"> </w:t>
      </w:r>
    </w:p>
    <w:p w:rsidR="00290505" w:rsidRDefault="00290505" w:rsidP="00290505">
      <w:pPr>
        <w:spacing w:line="360" w:lineRule="auto"/>
        <w:rPr>
          <w:szCs w:val="40"/>
        </w:rPr>
      </w:pPr>
      <w:r>
        <w:rPr>
          <w:szCs w:val="40"/>
        </w:rPr>
        <w:t xml:space="preserve">Можно следующее. Это международное сотрудничество. Об этом тоже говорили китайцы, корейцы, Сингапур и кто только не идет сюда. Формирование этой Ямало-Ненецкой не только просто содействует развитию Арктической зоны, но такая решающая, основная точка развития всей Арктической зоны. </w:t>
      </w:r>
    </w:p>
    <w:p w:rsidR="00290505" w:rsidRDefault="00290505" w:rsidP="00290505">
      <w:pPr>
        <w:spacing w:line="360" w:lineRule="auto"/>
        <w:rPr>
          <w:szCs w:val="40"/>
        </w:rPr>
      </w:pPr>
      <w:r>
        <w:rPr>
          <w:szCs w:val="40"/>
        </w:rPr>
        <w:t xml:space="preserve">О чем хотел бы ещё сказать, резюмируя. Совсем недавно не очень успешно работала "большая семерка" в Канаде, я в перерыв, Алексей Николаевич, созванивался, у нас сейчас в Новом Уренгое встретились три руководителя субъектов. Вы знаете, два министра … пришли </w:t>
      </w:r>
      <w:proofErr w:type="gramStart"/>
      <w:r>
        <w:rPr>
          <w:szCs w:val="40"/>
        </w:rPr>
        <w:t>из</w:t>
      </w:r>
      <w:proofErr w:type="gramEnd"/>
      <w:r>
        <w:rPr>
          <w:szCs w:val="40"/>
        </w:rPr>
        <w:t xml:space="preserve"> Тюменской области, … пришел с Ямала. Сейчас два временно исполняющих обязанности губернатора и губернатор Югры Комарова встречается в Уренгое. Мы называем это "успешная шестерка". Почему? Потому что там же председатели всех …</w:t>
      </w:r>
      <w:proofErr w:type="gramStart"/>
      <w:r>
        <w:rPr>
          <w:szCs w:val="40"/>
        </w:rPr>
        <w:t xml:space="preserve"> .</w:t>
      </w:r>
      <w:proofErr w:type="gramEnd"/>
      <w:r>
        <w:rPr>
          <w:szCs w:val="40"/>
        </w:rPr>
        <w:t xml:space="preserve"> Я созванивался, они передавали большой привет от всех … , пожелали успешной работы … . </w:t>
      </w:r>
    </w:p>
    <w:p w:rsidR="00290505" w:rsidRDefault="00290505" w:rsidP="00290505">
      <w:pPr>
        <w:spacing w:line="360" w:lineRule="auto"/>
        <w:rPr>
          <w:szCs w:val="40"/>
        </w:rPr>
      </w:pPr>
      <w:r>
        <w:rPr>
          <w:szCs w:val="40"/>
        </w:rPr>
        <w:t xml:space="preserve">Маленький нюанс. С учетом всего этого толковые рекомендации разработаны. Но мне думается, что уже Сабетта с учетом того, что переводится по </w:t>
      </w:r>
      <w:proofErr w:type="spellStart"/>
      <w:r>
        <w:rPr>
          <w:szCs w:val="40"/>
        </w:rPr>
        <w:t>Севморпути</w:t>
      </w:r>
      <w:proofErr w:type="spellEnd"/>
      <w:r>
        <w:rPr>
          <w:szCs w:val="40"/>
        </w:rPr>
        <w:t xml:space="preserve"> достойно, чтобы ее включили. И на второй страничке, и на третьей страничке, я имею в виду ..., Архангельском, Диксоном и Дудинкой. Спасибо.</w:t>
      </w:r>
    </w:p>
    <w:p w:rsidR="00290505" w:rsidRDefault="00290505" w:rsidP="00290505">
      <w:pPr>
        <w:spacing w:line="360" w:lineRule="auto"/>
        <w:rPr>
          <w:szCs w:val="40"/>
        </w:rPr>
      </w:pPr>
      <w:r>
        <w:rPr>
          <w:szCs w:val="40"/>
          <w:u w:val="single"/>
        </w:rPr>
        <w:t>Председательствующий.</w:t>
      </w:r>
      <w:r>
        <w:rPr>
          <w:szCs w:val="40"/>
        </w:rPr>
        <w:t xml:space="preserve"> Спасибо.</w:t>
      </w:r>
    </w:p>
    <w:p w:rsidR="00290505" w:rsidRDefault="00290505" w:rsidP="00290505">
      <w:pPr>
        <w:spacing w:line="360" w:lineRule="auto"/>
        <w:rPr>
          <w:szCs w:val="40"/>
        </w:rPr>
      </w:pPr>
      <w:r>
        <w:rPr>
          <w:szCs w:val="40"/>
        </w:rPr>
        <w:lastRenderedPageBreak/>
        <w:t>Недоразумение, разумеется, эту несправедливость устраним. Я там был, приглашал</w:t>
      </w:r>
      <w:r w:rsidR="00870404">
        <w:rPr>
          <w:szCs w:val="40"/>
        </w:rPr>
        <w:t>и</w:t>
      </w:r>
      <w:r>
        <w:rPr>
          <w:szCs w:val="40"/>
        </w:rPr>
        <w:t xml:space="preserve"> руководителей компании, руководство Государственной Думы и наши</w:t>
      </w:r>
      <w:r w:rsidR="00870404">
        <w:rPr>
          <w:szCs w:val="40"/>
        </w:rPr>
        <w:t>х</w:t>
      </w:r>
      <w:r>
        <w:rPr>
          <w:szCs w:val="40"/>
        </w:rPr>
        <w:t xml:space="preserve"> </w:t>
      </w:r>
      <w:r w:rsidR="00870404">
        <w:rPr>
          <w:szCs w:val="40"/>
        </w:rPr>
        <w:t>К</w:t>
      </w:r>
      <w:r>
        <w:rPr>
          <w:szCs w:val="40"/>
        </w:rPr>
        <w:t>омитет</w:t>
      </w:r>
      <w:r w:rsidR="00870404">
        <w:rPr>
          <w:szCs w:val="40"/>
        </w:rPr>
        <w:t>ов, в том числе по</w:t>
      </w:r>
      <w:r>
        <w:rPr>
          <w:szCs w:val="40"/>
        </w:rPr>
        <w:t xml:space="preserve"> региональной политики, по делам Федерации и по природным ресурсам. Там большой был пласт вопросов, в том числе и таких практических, как использовать руду извлеченную, для того чтобы создавать ... порты, ... </w:t>
      </w:r>
      <w:r w:rsidR="00870404">
        <w:rPr>
          <w:szCs w:val="40"/>
        </w:rPr>
        <w:t>С</w:t>
      </w:r>
      <w:r>
        <w:rPr>
          <w:szCs w:val="40"/>
        </w:rPr>
        <w:t xml:space="preserve">ейчас ведется работа. </w:t>
      </w:r>
    </w:p>
    <w:p w:rsidR="00290505" w:rsidRDefault="00290505" w:rsidP="00290505">
      <w:pPr>
        <w:spacing w:line="360" w:lineRule="auto"/>
        <w:rPr>
          <w:szCs w:val="40"/>
        </w:rPr>
      </w:pPr>
      <w:r>
        <w:rPr>
          <w:szCs w:val="40"/>
        </w:rPr>
        <w:t>Ну и проявили представители НОВАТЭК интерес к работе группе</w:t>
      </w:r>
      <w:proofErr w:type="gramStart"/>
      <w:r>
        <w:rPr>
          <w:szCs w:val="40"/>
        </w:rPr>
        <w:t xml:space="preserve"> .</w:t>
      </w:r>
      <w:proofErr w:type="gramEnd"/>
      <w:r>
        <w:rPr>
          <w:szCs w:val="40"/>
        </w:rPr>
        <w:t xml:space="preserve">.. , тоже направили свои рекомендации. Мы обязательно дополним </w:t>
      </w:r>
      <w:proofErr w:type="spellStart"/>
      <w:r>
        <w:rPr>
          <w:szCs w:val="40"/>
        </w:rPr>
        <w:t>Сабеттой</w:t>
      </w:r>
      <w:proofErr w:type="spellEnd"/>
      <w:r>
        <w:rPr>
          <w:szCs w:val="40"/>
        </w:rPr>
        <w:t xml:space="preserve"> с учетом того, что это крупный порт. По инфраструктуре он все-таки не поселковый характер, я уже сегодня об этом говорил. Это абсолютно новое предприятие. Поэтому обязательно устраним. </w:t>
      </w:r>
    </w:p>
    <w:p w:rsidR="00290505" w:rsidRDefault="00290505" w:rsidP="00290505">
      <w:pPr>
        <w:spacing w:line="360" w:lineRule="auto"/>
        <w:rPr>
          <w:szCs w:val="40"/>
        </w:rPr>
      </w:pPr>
      <w:r>
        <w:rPr>
          <w:szCs w:val="40"/>
        </w:rPr>
        <w:t>Спасибо большое, Николай Николаевич, за выступление и рекомендации, замечания к нашим рекомендаци</w:t>
      </w:r>
      <w:r w:rsidR="00870404">
        <w:rPr>
          <w:szCs w:val="40"/>
        </w:rPr>
        <w:t>ям</w:t>
      </w:r>
      <w:r>
        <w:rPr>
          <w:szCs w:val="40"/>
        </w:rPr>
        <w:t>.</w:t>
      </w:r>
    </w:p>
    <w:p w:rsidR="00290505" w:rsidRDefault="00290505" w:rsidP="00290505">
      <w:pPr>
        <w:spacing w:line="360" w:lineRule="auto"/>
        <w:rPr>
          <w:szCs w:val="40"/>
        </w:rPr>
      </w:pPr>
      <w:r>
        <w:rPr>
          <w:szCs w:val="40"/>
        </w:rPr>
        <w:t>Коллеги, продолжаем работу. Предоставляется возможность выступить главе администрации муниципального образования "</w:t>
      </w:r>
      <w:proofErr w:type="spellStart"/>
      <w:r>
        <w:rPr>
          <w:szCs w:val="40"/>
        </w:rPr>
        <w:t>Усть-Лужское</w:t>
      </w:r>
      <w:proofErr w:type="spellEnd"/>
      <w:r>
        <w:rPr>
          <w:szCs w:val="40"/>
        </w:rPr>
        <w:t xml:space="preserve"> поселение" </w:t>
      </w:r>
      <w:proofErr w:type="spellStart"/>
      <w:r>
        <w:rPr>
          <w:szCs w:val="40"/>
        </w:rPr>
        <w:t>Кингисеппского</w:t>
      </w:r>
      <w:proofErr w:type="spellEnd"/>
      <w:r>
        <w:rPr>
          <w:szCs w:val="40"/>
        </w:rPr>
        <w:t xml:space="preserve">  района Ленинградской области. Это, наверное, самое удаленное муниципальное образование. Пожалуйста, Петр Петрович, вам слово.</w:t>
      </w:r>
    </w:p>
    <w:p w:rsidR="00290505" w:rsidRDefault="00290505" w:rsidP="00290505">
      <w:pPr>
        <w:spacing w:line="360" w:lineRule="auto"/>
        <w:rPr>
          <w:szCs w:val="40"/>
        </w:rPr>
      </w:pPr>
      <w:proofErr w:type="spellStart"/>
      <w:r>
        <w:rPr>
          <w:szCs w:val="40"/>
          <w:u w:val="single"/>
        </w:rPr>
        <w:t>Лимин</w:t>
      </w:r>
      <w:proofErr w:type="spellEnd"/>
      <w:r>
        <w:rPr>
          <w:szCs w:val="40"/>
          <w:u w:val="single"/>
        </w:rPr>
        <w:t xml:space="preserve"> П.П.</w:t>
      </w:r>
      <w:r>
        <w:rPr>
          <w:szCs w:val="40"/>
        </w:rPr>
        <w:t xml:space="preserve"> Спасибо, Алексей Николаевич.</w:t>
      </w:r>
    </w:p>
    <w:p w:rsidR="00290505" w:rsidRDefault="00290505" w:rsidP="00290505">
      <w:pPr>
        <w:spacing w:line="360" w:lineRule="auto"/>
        <w:rPr>
          <w:szCs w:val="40"/>
        </w:rPr>
      </w:pPr>
      <w:r>
        <w:rPr>
          <w:szCs w:val="40"/>
        </w:rPr>
        <w:t>Добрый день, уважаемые коллеги, спасибо за приглашение. Это очень прекрасная встреча</w:t>
      </w:r>
      <w:proofErr w:type="gramStart"/>
      <w:r>
        <w:rPr>
          <w:szCs w:val="40"/>
        </w:rPr>
        <w:t>,...</w:t>
      </w:r>
      <w:proofErr w:type="gramEnd"/>
    </w:p>
    <w:p w:rsidR="00290505" w:rsidRDefault="00290505" w:rsidP="00290505">
      <w:pPr>
        <w:spacing w:line="360" w:lineRule="auto"/>
        <w:rPr>
          <w:szCs w:val="40"/>
        </w:rPr>
      </w:pPr>
      <w:r>
        <w:rPr>
          <w:szCs w:val="40"/>
        </w:rPr>
        <w:t>В рамках работы "круглого стола" разрешите представить вам муниципальное образование "</w:t>
      </w:r>
      <w:proofErr w:type="spellStart"/>
      <w:r>
        <w:rPr>
          <w:szCs w:val="40"/>
        </w:rPr>
        <w:t>Усть-Лужское</w:t>
      </w:r>
      <w:proofErr w:type="spellEnd"/>
      <w:r>
        <w:rPr>
          <w:szCs w:val="40"/>
        </w:rPr>
        <w:t xml:space="preserve"> сельское поселение", которое является опорным пунктом в развитии для Северного морского пути на северо-западе Российской Федерации.</w:t>
      </w:r>
    </w:p>
    <w:p w:rsidR="00290505" w:rsidRDefault="00290505" w:rsidP="00290505">
      <w:pPr>
        <w:spacing w:line="360" w:lineRule="auto"/>
        <w:rPr>
          <w:szCs w:val="40"/>
        </w:rPr>
      </w:pPr>
      <w:r>
        <w:rPr>
          <w:szCs w:val="40"/>
        </w:rPr>
        <w:t xml:space="preserve">В своем докладе мы кратко остановимся на особенностях представляемой территории, стратегических объектах, расположенных на </w:t>
      </w:r>
      <w:r>
        <w:rPr>
          <w:szCs w:val="40"/>
        </w:rPr>
        <w:lastRenderedPageBreak/>
        <w:t xml:space="preserve">ней, обозначим особенности планирования развития </w:t>
      </w:r>
      <w:proofErr w:type="spellStart"/>
      <w:r>
        <w:rPr>
          <w:szCs w:val="40"/>
        </w:rPr>
        <w:t>Усть-Лужского</w:t>
      </w:r>
      <w:proofErr w:type="spellEnd"/>
      <w:r>
        <w:rPr>
          <w:szCs w:val="40"/>
        </w:rPr>
        <w:t xml:space="preserve"> сельского поселения </w:t>
      </w:r>
      <w:proofErr w:type="spellStart"/>
      <w:r>
        <w:rPr>
          <w:szCs w:val="40"/>
        </w:rPr>
        <w:t>Кингисеппского</w:t>
      </w:r>
      <w:proofErr w:type="spellEnd"/>
      <w:r>
        <w:rPr>
          <w:szCs w:val="40"/>
        </w:rPr>
        <w:t xml:space="preserve"> района Ленинградской области. </w:t>
      </w:r>
    </w:p>
    <w:p w:rsidR="00290505" w:rsidRDefault="00290505" w:rsidP="00290505">
      <w:pPr>
        <w:spacing w:line="360" w:lineRule="auto"/>
        <w:rPr>
          <w:szCs w:val="40"/>
        </w:rPr>
      </w:pPr>
      <w:r>
        <w:rPr>
          <w:szCs w:val="40"/>
        </w:rPr>
        <w:t xml:space="preserve">На территории </w:t>
      </w:r>
      <w:proofErr w:type="spellStart"/>
      <w:r>
        <w:rPr>
          <w:szCs w:val="40"/>
        </w:rPr>
        <w:t>Усть-Лужского</w:t>
      </w:r>
      <w:proofErr w:type="spellEnd"/>
      <w:r>
        <w:rPr>
          <w:szCs w:val="40"/>
        </w:rPr>
        <w:t xml:space="preserve"> сельского поселения находится центральный природный комплексный заказник Ковельский. В нем обитает более 90 видов редких растений и 71 вид ..., занесенных в Красную книгу. Большую ценность представляет</w:t>
      </w:r>
      <w:proofErr w:type="gramStart"/>
      <w:r>
        <w:rPr>
          <w:szCs w:val="40"/>
        </w:rPr>
        <w:t xml:space="preserve"> .</w:t>
      </w:r>
      <w:proofErr w:type="gramEnd"/>
      <w:r>
        <w:rPr>
          <w:szCs w:val="40"/>
        </w:rPr>
        <w:t>..</w:t>
      </w:r>
      <w:r w:rsidRPr="0026277A">
        <w:rPr>
          <w:szCs w:val="40"/>
        </w:rPr>
        <w:t xml:space="preserve"> </w:t>
      </w:r>
      <w:r>
        <w:rPr>
          <w:szCs w:val="40"/>
        </w:rPr>
        <w:t>.</w:t>
      </w:r>
    </w:p>
    <w:p w:rsidR="00290505" w:rsidRDefault="00290505" w:rsidP="00290505">
      <w:pPr>
        <w:spacing w:line="360" w:lineRule="auto"/>
        <w:rPr>
          <w:szCs w:val="40"/>
        </w:rPr>
      </w:pPr>
      <w:r>
        <w:rPr>
          <w:szCs w:val="40"/>
        </w:rPr>
        <w:t>Будет сейчас возможность видеоряд небольшой. Я буду говорить...</w:t>
      </w:r>
    </w:p>
    <w:p w:rsidR="00290505" w:rsidRPr="0026277A" w:rsidRDefault="00290505" w:rsidP="00290505">
      <w:pPr>
        <w:spacing w:line="360" w:lineRule="auto"/>
        <w:rPr>
          <w:szCs w:val="40"/>
        </w:rPr>
      </w:pPr>
      <w:r>
        <w:rPr>
          <w:szCs w:val="40"/>
        </w:rPr>
        <w:t>(Идет демонстрация видеоролика.)</w:t>
      </w:r>
    </w:p>
    <w:p w:rsidR="00290505" w:rsidRDefault="00290505" w:rsidP="00290505">
      <w:pPr>
        <w:spacing w:line="360" w:lineRule="auto"/>
        <w:rPr>
          <w:szCs w:val="40"/>
        </w:rPr>
      </w:pPr>
      <w:r>
        <w:rPr>
          <w:szCs w:val="40"/>
        </w:rPr>
        <w:t>В завершение доклада хочу отметить, что формирование … парка в районе порта Усть-Луга и применение модели государственно-частного партнерства ... сферах является приоритетами инвестиционной и ... политики. Реализация программы государственно-частного партнерства дает ... по развитию промышленности, сельского хозяйства и строительства жилищно-коммунальной сферы, и как следствие, помогает реализовать важнейшую для нашей страны техническую задачу повышения благосостояния и качества жизни россиян.</w:t>
      </w:r>
    </w:p>
    <w:p w:rsidR="00290505" w:rsidRDefault="00290505" w:rsidP="00290505">
      <w:pPr>
        <w:spacing w:line="360" w:lineRule="auto"/>
        <w:rPr>
          <w:szCs w:val="40"/>
        </w:rPr>
      </w:pPr>
      <w:r>
        <w:rPr>
          <w:szCs w:val="40"/>
        </w:rPr>
        <w:t xml:space="preserve">Хотелось бы отметить, что видео немножко сейчас покажу, чтобы понимали. Вот в этом месте будет ... отсюда ... вся водная территория эта относится, вся территория воды </w:t>
      </w:r>
      <w:proofErr w:type="gramStart"/>
      <w:r>
        <w:rPr>
          <w:szCs w:val="40"/>
        </w:rPr>
        <w:t xml:space="preserve">находится в </w:t>
      </w:r>
      <w:proofErr w:type="spellStart"/>
      <w:r>
        <w:rPr>
          <w:szCs w:val="40"/>
        </w:rPr>
        <w:t>Кингисеппском</w:t>
      </w:r>
      <w:proofErr w:type="spellEnd"/>
      <w:r>
        <w:rPr>
          <w:szCs w:val="40"/>
        </w:rPr>
        <w:t xml:space="preserve"> районе и относится</w:t>
      </w:r>
      <w:proofErr w:type="gramEnd"/>
      <w:r>
        <w:rPr>
          <w:szCs w:val="40"/>
        </w:rPr>
        <w:t xml:space="preserve"> к </w:t>
      </w:r>
      <w:proofErr w:type="spellStart"/>
      <w:r>
        <w:rPr>
          <w:szCs w:val="40"/>
        </w:rPr>
        <w:t>Усть-Лужскому</w:t>
      </w:r>
      <w:proofErr w:type="spellEnd"/>
      <w:r>
        <w:rPr>
          <w:szCs w:val="40"/>
        </w:rPr>
        <w:t xml:space="preserve"> сельскому поселению. Все портовые сооружения, все ... и причалы, которые есть вот в этом месте, вот они ..., вот здесь НОВАТЭК, "</w:t>
      </w:r>
      <w:proofErr w:type="spellStart"/>
      <w:r>
        <w:rPr>
          <w:szCs w:val="40"/>
        </w:rPr>
        <w:t>Сибур</w:t>
      </w:r>
      <w:proofErr w:type="spellEnd"/>
      <w:r>
        <w:rPr>
          <w:szCs w:val="40"/>
        </w:rPr>
        <w:t>", также в этом, вот здесь вот строится ..., чтобы вы понимали, по ... заказнику, вот здесь самая короткая территория, 34 километра уходит труба, идет вот сюда, подходит, здесь идет ... "</w:t>
      </w:r>
      <w:proofErr w:type="gramStart"/>
      <w:r>
        <w:rPr>
          <w:szCs w:val="40"/>
        </w:rPr>
        <w:t>Северный</w:t>
      </w:r>
      <w:proofErr w:type="gramEnd"/>
      <w:r>
        <w:rPr>
          <w:szCs w:val="40"/>
        </w:rPr>
        <w:t xml:space="preserve"> поток-1", соединяется, двойная нитка уходит в Германию.</w:t>
      </w:r>
    </w:p>
    <w:p w:rsidR="00290505" w:rsidRDefault="00290505" w:rsidP="00290505">
      <w:pPr>
        <w:spacing w:line="360" w:lineRule="auto"/>
        <w:rPr>
          <w:szCs w:val="40"/>
        </w:rPr>
      </w:pPr>
      <w:r>
        <w:rPr>
          <w:szCs w:val="40"/>
        </w:rPr>
        <w:t>Дальше. Здесь в этом месте будет строиться 4 завода по переработке ... содержащих газов, до 15 миллиардов кубометров газа в год будет обрабатываться.</w:t>
      </w:r>
    </w:p>
    <w:p w:rsidR="00290505" w:rsidRDefault="00290505" w:rsidP="00290505">
      <w:pPr>
        <w:spacing w:line="360" w:lineRule="auto"/>
        <w:rPr>
          <w:szCs w:val="40"/>
        </w:rPr>
      </w:pPr>
      <w:r>
        <w:rPr>
          <w:szCs w:val="40"/>
        </w:rPr>
        <w:lastRenderedPageBreak/>
        <w:t>Дальше. Здесь СПГ, "Балтик СПГ" и дальше ... развитие, то есть полностью вот здесь вот, в этом месте в Усть-Луге будет строиться зерновой терминал, вот только ... подписал. Как вам говорил, что мое рукопожатие дает ... миллиардов рублей инвестиций в Ленинградскую область.</w:t>
      </w:r>
    </w:p>
    <w:p w:rsidR="00290505" w:rsidRDefault="00290505" w:rsidP="00290505">
      <w:pPr>
        <w:spacing w:line="360" w:lineRule="auto"/>
        <w:rPr>
          <w:szCs w:val="40"/>
        </w:rPr>
      </w:pPr>
      <w:r>
        <w:rPr>
          <w:szCs w:val="40"/>
        </w:rPr>
        <w:t>Так что, спасибо за внимание. Если есть вопросы ...</w:t>
      </w:r>
    </w:p>
    <w:p w:rsidR="00290505" w:rsidRDefault="00290505" w:rsidP="00290505">
      <w:pPr>
        <w:spacing w:line="360" w:lineRule="auto"/>
        <w:rPr>
          <w:szCs w:val="40"/>
        </w:rPr>
      </w:pPr>
      <w:r>
        <w:rPr>
          <w:szCs w:val="40"/>
          <w:u w:val="single"/>
        </w:rPr>
        <w:t>Председательствующий</w:t>
      </w:r>
      <w:r>
        <w:rPr>
          <w:szCs w:val="40"/>
        </w:rPr>
        <w:t>. Спасибо, Петр Петрович. У вас будет возможность подискутировать какое-то время.</w:t>
      </w:r>
    </w:p>
    <w:p w:rsidR="00290505" w:rsidRDefault="00290505" w:rsidP="00290505">
      <w:pPr>
        <w:spacing w:line="360" w:lineRule="auto"/>
        <w:rPr>
          <w:szCs w:val="40"/>
        </w:rPr>
      </w:pPr>
      <w:r>
        <w:rPr>
          <w:szCs w:val="40"/>
        </w:rPr>
        <w:t>Спасибо в любом случае за презентацию, очень необычная, по-моему, подача, и познавательно с точки зрения, как могло бы быть, с учетом того, что условия, конечно, не Крайнего Севера, не Арктика, но</w:t>
      </w:r>
      <w:r w:rsidR="00943DDB">
        <w:rPr>
          <w:szCs w:val="40"/>
        </w:rPr>
        <w:t>,</w:t>
      </w:r>
      <w:r>
        <w:rPr>
          <w:szCs w:val="40"/>
        </w:rPr>
        <w:t xml:space="preserve"> тем не менее</w:t>
      </w:r>
      <w:r w:rsidR="00943DDB">
        <w:rPr>
          <w:szCs w:val="40"/>
        </w:rPr>
        <w:t>,</w:t>
      </w:r>
      <w:r>
        <w:rPr>
          <w:szCs w:val="40"/>
        </w:rPr>
        <w:t xml:space="preserve"> это один из проектов, который является ... и всегда будет путеводителем у всех субъектов и муниципалитетов.</w:t>
      </w:r>
    </w:p>
    <w:p w:rsidR="00290505" w:rsidRPr="00086076" w:rsidRDefault="00290505" w:rsidP="00290505">
      <w:pPr>
        <w:spacing w:line="360" w:lineRule="auto"/>
        <w:rPr>
          <w:szCs w:val="40"/>
        </w:rPr>
      </w:pPr>
      <w:r>
        <w:rPr>
          <w:szCs w:val="40"/>
        </w:rPr>
        <w:t xml:space="preserve">Уважаемые коллеги, еще одно выступление. Я дал возможность выступить Алексею Анатольевичу </w:t>
      </w:r>
      <w:proofErr w:type="spellStart"/>
      <w:r>
        <w:rPr>
          <w:szCs w:val="40"/>
        </w:rPr>
        <w:t>Менщикову</w:t>
      </w:r>
      <w:proofErr w:type="spellEnd"/>
      <w:r w:rsidR="00943DDB">
        <w:rPr>
          <w:szCs w:val="40"/>
        </w:rPr>
        <w:t>,</w:t>
      </w:r>
      <w:r>
        <w:rPr>
          <w:szCs w:val="40"/>
        </w:rPr>
        <w:t xml:space="preserve"> директору "Института муниципального развития", заместителю председателя ВСМС по Сибирскому федеральному округу, пожалуйста.  </w:t>
      </w:r>
    </w:p>
    <w:p w:rsidR="00290505" w:rsidRDefault="00290505" w:rsidP="00290505">
      <w:pPr>
        <w:spacing w:line="360" w:lineRule="auto"/>
        <w:rPr>
          <w:szCs w:val="40"/>
        </w:rPr>
      </w:pPr>
      <w:proofErr w:type="spellStart"/>
      <w:r>
        <w:rPr>
          <w:szCs w:val="40"/>
          <w:u w:val="single"/>
        </w:rPr>
        <w:t>Менщиков</w:t>
      </w:r>
      <w:proofErr w:type="spellEnd"/>
      <w:r>
        <w:rPr>
          <w:szCs w:val="40"/>
          <w:u w:val="single"/>
        </w:rPr>
        <w:t xml:space="preserve"> А.А.</w:t>
      </w:r>
      <w:r>
        <w:rPr>
          <w:szCs w:val="40"/>
        </w:rPr>
        <w:t xml:space="preserve"> Спасибо, Алексей Николаевич.</w:t>
      </w:r>
    </w:p>
    <w:p w:rsidR="00290505" w:rsidRDefault="00290505" w:rsidP="00290505">
      <w:pPr>
        <w:spacing w:line="360" w:lineRule="auto"/>
        <w:rPr>
          <w:szCs w:val="40"/>
        </w:rPr>
      </w:pPr>
      <w:r>
        <w:rPr>
          <w:szCs w:val="40"/>
        </w:rPr>
        <w:t xml:space="preserve">У нас, конечно, есть кино и слайды, но их показывать не буду. Преимущество выступления </w:t>
      </w:r>
      <w:proofErr w:type="gramStart"/>
      <w:r>
        <w:rPr>
          <w:szCs w:val="40"/>
        </w:rPr>
        <w:t>последних</w:t>
      </w:r>
      <w:proofErr w:type="gramEnd"/>
      <w:r>
        <w:rPr>
          <w:szCs w:val="40"/>
        </w:rPr>
        <w:t xml:space="preserve"> заключается всегда в том, что можно скорректировать свое выступление, сделать его более сжатым и по существу.</w:t>
      </w:r>
    </w:p>
    <w:p w:rsidR="00290505" w:rsidRDefault="00290505" w:rsidP="00290505">
      <w:pPr>
        <w:spacing w:line="360" w:lineRule="auto"/>
        <w:rPr>
          <w:szCs w:val="40"/>
        </w:rPr>
      </w:pPr>
      <w:r>
        <w:rPr>
          <w:szCs w:val="40"/>
        </w:rPr>
        <w:t xml:space="preserve">Несколько слов вначале все-таки о предмете разговора. Понимаете, мне была понятна концепция российского правительства 400 лет назад, когда они осваивали Север. Тогда примерно торгом с Западом являлась пушнина, "мягкая рухлядь" она называлась. И было совершенно очевидно, что правительство, Борис Годунов создал специальный приказ по делам Севера, они готовили так называемые "ватаги", то есть финансируемые государством группы товарищей, которые </w:t>
      </w:r>
      <w:proofErr w:type="gramStart"/>
      <w:r>
        <w:rPr>
          <w:szCs w:val="40"/>
        </w:rPr>
        <w:t>направлялись на Север и использовали</w:t>
      </w:r>
      <w:proofErr w:type="gramEnd"/>
      <w:r>
        <w:rPr>
          <w:szCs w:val="40"/>
        </w:rPr>
        <w:t xml:space="preserve"> местное население тунгусов, эвенков, по сути, для того, чтобы описать всё. То есть </w:t>
      </w:r>
      <w:r>
        <w:rPr>
          <w:szCs w:val="40"/>
        </w:rPr>
        <w:lastRenderedPageBreak/>
        <w:t xml:space="preserve">сами ватаги никакую пушнину не добывали, они ее просто изымали у местных жителей либо там выкупали, либо просто их </w:t>
      </w:r>
      <w:proofErr w:type="gramStart"/>
      <w:r>
        <w:rPr>
          <w:szCs w:val="40"/>
        </w:rPr>
        <w:t>использовали как-то и дальше направляли</w:t>
      </w:r>
      <w:proofErr w:type="gramEnd"/>
      <w:r>
        <w:rPr>
          <w:szCs w:val="40"/>
        </w:rPr>
        <w:t xml:space="preserve"> в Центральную Россию для торговли с Западом. Понятно,  </w:t>
      </w:r>
      <w:r>
        <w:rPr>
          <w:szCs w:val="40"/>
          <w:lang w:val="en-US"/>
        </w:rPr>
        <w:t>XVII</w:t>
      </w:r>
      <w:r>
        <w:rPr>
          <w:szCs w:val="40"/>
        </w:rPr>
        <w:t>,</w:t>
      </w:r>
      <w:r w:rsidRPr="00B10656">
        <w:rPr>
          <w:szCs w:val="40"/>
        </w:rPr>
        <w:t xml:space="preserve"> </w:t>
      </w:r>
      <w:r>
        <w:rPr>
          <w:szCs w:val="40"/>
          <w:lang w:val="en-US"/>
        </w:rPr>
        <w:t>XVIII</w:t>
      </w:r>
      <w:r>
        <w:rPr>
          <w:szCs w:val="40"/>
        </w:rPr>
        <w:t xml:space="preserve"> века. Всю пушнину выбили. </w:t>
      </w:r>
    </w:p>
    <w:p w:rsidR="00290505" w:rsidRDefault="00290505" w:rsidP="00290505">
      <w:pPr>
        <w:spacing w:line="360" w:lineRule="auto"/>
        <w:rPr>
          <w:szCs w:val="40"/>
        </w:rPr>
      </w:pPr>
      <w:r>
        <w:rPr>
          <w:szCs w:val="40"/>
        </w:rPr>
        <w:t xml:space="preserve">Наступил </w:t>
      </w:r>
      <w:r>
        <w:rPr>
          <w:szCs w:val="40"/>
          <w:lang w:val="en-US"/>
        </w:rPr>
        <w:t>XX</w:t>
      </w:r>
      <w:r>
        <w:rPr>
          <w:szCs w:val="40"/>
        </w:rPr>
        <w:t xml:space="preserve">-й, появилась необходимость драгметаллы добывать. </w:t>
      </w:r>
      <w:proofErr w:type="gramStart"/>
      <w:r>
        <w:rPr>
          <w:szCs w:val="40"/>
        </w:rPr>
        <w:t>Ну</w:t>
      </w:r>
      <w:proofErr w:type="gramEnd"/>
      <w:r>
        <w:rPr>
          <w:szCs w:val="40"/>
        </w:rPr>
        <w:t xml:space="preserve"> тогда появилась тоже организационная структура – Главное управление лагерей, это же была просто структура, </w:t>
      </w:r>
      <w:proofErr w:type="spellStart"/>
      <w:r>
        <w:rPr>
          <w:szCs w:val="40"/>
        </w:rPr>
        <w:t>Главсевморпуть</w:t>
      </w:r>
      <w:proofErr w:type="spellEnd"/>
      <w:r>
        <w:rPr>
          <w:szCs w:val="40"/>
        </w:rPr>
        <w:t xml:space="preserve"> – это </w:t>
      </w:r>
      <w:proofErr w:type="spellStart"/>
      <w:r>
        <w:rPr>
          <w:szCs w:val="40"/>
        </w:rPr>
        <w:t>оргструктура</w:t>
      </w:r>
      <w:proofErr w:type="spellEnd"/>
      <w:r>
        <w:rPr>
          <w:szCs w:val="40"/>
        </w:rPr>
        <w:t>. Рабочую силу завозили принудительно, и они героически осваивали здесь необъятные просторы нашей Родины. Это мне тоже понятно.</w:t>
      </w:r>
    </w:p>
    <w:p w:rsidR="00290505" w:rsidRDefault="00290505" w:rsidP="00290505">
      <w:pPr>
        <w:spacing w:line="360" w:lineRule="auto"/>
        <w:rPr>
          <w:szCs w:val="40"/>
        </w:rPr>
      </w:pPr>
      <w:r>
        <w:rPr>
          <w:szCs w:val="40"/>
        </w:rPr>
        <w:t xml:space="preserve">Мне непонятен </w:t>
      </w:r>
      <w:r>
        <w:rPr>
          <w:szCs w:val="40"/>
          <w:lang w:val="en-US"/>
        </w:rPr>
        <w:t>XX</w:t>
      </w:r>
      <w:r>
        <w:rPr>
          <w:szCs w:val="40"/>
        </w:rPr>
        <w:t xml:space="preserve"> век. А у нас какая тенденция-то освоения Севера? А </w:t>
      </w:r>
      <w:proofErr w:type="gramStart"/>
      <w:r>
        <w:rPr>
          <w:szCs w:val="40"/>
        </w:rPr>
        <w:t>мы</w:t>
      </w:r>
      <w:proofErr w:type="gramEnd"/>
      <w:r>
        <w:rPr>
          <w:szCs w:val="40"/>
        </w:rPr>
        <w:t xml:space="preserve"> какие ресурсы собираемся использовать? А каким образом мы хотим осваивать – ради освоения? Нет, конечно. Для добычи ресурсов? Так надо понимать, какие мотивы у населения, которое здесь живет. Или какие мотивы у тех организаций, которые будут сюда завозить все.</w:t>
      </w:r>
    </w:p>
    <w:p w:rsidR="00290505" w:rsidRDefault="00290505" w:rsidP="00290505">
      <w:pPr>
        <w:spacing w:line="360" w:lineRule="auto"/>
        <w:rPr>
          <w:szCs w:val="40"/>
        </w:rPr>
      </w:pPr>
      <w:r>
        <w:rPr>
          <w:szCs w:val="40"/>
        </w:rPr>
        <w:t xml:space="preserve"> Мне кажется, что более эффективно сегодня, прежде всего, надо, конечно, решить проблемы с теми моногородами, которые остались нам от 30-х годов прошлого. Вот Игарка, 139 тысяч. Если кто бывал в </w:t>
      </w:r>
      <w:proofErr w:type="spellStart"/>
      <w:r>
        <w:rPr>
          <w:szCs w:val="40"/>
        </w:rPr>
        <w:t>Игарке</w:t>
      </w:r>
      <w:proofErr w:type="spellEnd"/>
      <w:r>
        <w:rPr>
          <w:szCs w:val="40"/>
        </w:rPr>
        <w:t xml:space="preserve">, доложу: аэропорт новый выстроили, маленький остров, на нем аэропорт. В аэропорт прилетают бригада, их пересаживают на вертолеты и летят </w:t>
      </w:r>
      <w:proofErr w:type="gramStart"/>
      <w:r>
        <w:rPr>
          <w:szCs w:val="40"/>
        </w:rPr>
        <w:t>на</w:t>
      </w:r>
      <w:proofErr w:type="gramEnd"/>
      <w:r>
        <w:rPr>
          <w:szCs w:val="40"/>
        </w:rPr>
        <w:t xml:space="preserve"> … дальше возвращают назад. Город Игарка, находящаяся в 400 метрах на том берегу, ничего от этого не </w:t>
      </w:r>
      <w:proofErr w:type="gramStart"/>
      <w:r>
        <w:rPr>
          <w:szCs w:val="40"/>
        </w:rPr>
        <w:t>получает и получать не будет</w:t>
      </w:r>
      <w:proofErr w:type="gramEnd"/>
      <w:r>
        <w:rPr>
          <w:szCs w:val="40"/>
        </w:rPr>
        <w:t>. Эти 5 тысяч человек, надо, конечно, оттуда вывозить.</w:t>
      </w:r>
    </w:p>
    <w:p w:rsidR="00290505" w:rsidRDefault="00290505" w:rsidP="00290505">
      <w:pPr>
        <w:spacing w:line="360" w:lineRule="auto"/>
        <w:rPr>
          <w:szCs w:val="40"/>
        </w:rPr>
      </w:pPr>
      <w:r>
        <w:rPr>
          <w:szCs w:val="40"/>
        </w:rPr>
        <w:t xml:space="preserve">Второй момент заключается в чем? </w:t>
      </w:r>
      <w:proofErr w:type="gramStart"/>
      <w:r>
        <w:rPr>
          <w:szCs w:val="40"/>
        </w:rPr>
        <w:t>А в том, вот те граждане, которые приезжают на работу, это, конечно, вахтовый метод, это, конечно, вахтовые поселки.</w:t>
      </w:r>
      <w:proofErr w:type="gramEnd"/>
      <w:r>
        <w:rPr>
          <w:szCs w:val="40"/>
        </w:rPr>
        <w:t xml:space="preserve"> И надо каким-то образом правовым зарегулировать, эти поселки. То есть их статус, чем они там занимаются и как. Скорее всего, нужно понимать, что развитие Севера заключается в том, чтобы очень компактно сегодня, оставить компактно проживающее население, те граждане, которые могут, в </w:t>
      </w:r>
      <w:r>
        <w:rPr>
          <w:szCs w:val="40"/>
        </w:rPr>
        <w:lastRenderedPageBreak/>
        <w:t xml:space="preserve">состоянии, у них есть работа. Тех, кто не в состоянии </w:t>
      </w:r>
      <w:proofErr w:type="gramStart"/>
      <w:r>
        <w:rPr>
          <w:szCs w:val="40"/>
        </w:rPr>
        <w:t>работать и у кого нет необходимых ресурсов, их надо вывозить при помощи программ переселения</w:t>
      </w:r>
      <w:proofErr w:type="gramEnd"/>
      <w:r>
        <w:rPr>
          <w:szCs w:val="40"/>
        </w:rPr>
        <w:t xml:space="preserve">. Об этом надо говорить сегодня. А новые группы граждан, которые могут осваивать Север вахтовым методом, это и нужно </w:t>
      </w:r>
      <w:proofErr w:type="gramStart"/>
      <w:r>
        <w:rPr>
          <w:szCs w:val="40"/>
        </w:rPr>
        <w:t>поддерживать и поощрять</w:t>
      </w:r>
      <w:proofErr w:type="gramEnd"/>
      <w:r>
        <w:rPr>
          <w:szCs w:val="40"/>
        </w:rPr>
        <w:t xml:space="preserve">. </w:t>
      </w:r>
    </w:p>
    <w:p w:rsidR="00290505" w:rsidRDefault="00290505" w:rsidP="00290505">
      <w:pPr>
        <w:spacing w:line="360" w:lineRule="auto"/>
        <w:rPr>
          <w:szCs w:val="40"/>
        </w:rPr>
      </w:pPr>
      <w:r>
        <w:rPr>
          <w:szCs w:val="40"/>
        </w:rPr>
        <w:t xml:space="preserve">Для чего я это говорю? Потому что мы достаточно много работаем с северными территориями, "Институт </w:t>
      </w:r>
      <w:proofErr w:type="gramStart"/>
      <w:r>
        <w:rPr>
          <w:szCs w:val="40"/>
        </w:rPr>
        <w:t>муниципального</w:t>
      </w:r>
      <w:proofErr w:type="gramEnd"/>
      <w:r>
        <w:rPr>
          <w:szCs w:val="40"/>
        </w:rPr>
        <w:t xml:space="preserve"> развития" – это проект, который был создан правительством Красноярского края десять лет назад. Это не институт в чистом виде, это, скорее, такой ресурсный центр </w:t>
      </w:r>
      <w:proofErr w:type="gramStart"/>
      <w:r>
        <w:rPr>
          <w:szCs w:val="40"/>
        </w:rPr>
        <w:t>муниципальной</w:t>
      </w:r>
      <w:proofErr w:type="gramEnd"/>
      <w:r>
        <w:rPr>
          <w:szCs w:val="40"/>
        </w:rPr>
        <w:t xml:space="preserve"> поддержки очень разных районов Красноярского края. И северные территории у нас занимают свой серьезный там блок. Мы действительно знаем эти проблемы не просто так, практически всю правовую помощь оказываем сельским поселениям </w:t>
      </w:r>
      <w:proofErr w:type="gramStart"/>
      <w:r>
        <w:rPr>
          <w:szCs w:val="40"/>
        </w:rPr>
        <w:t>Красноярского</w:t>
      </w:r>
      <w:proofErr w:type="gramEnd"/>
      <w:r>
        <w:rPr>
          <w:szCs w:val="40"/>
        </w:rPr>
        <w:t xml:space="preserve"> края. У нас есть дистанционная образовательная программа. Потому что совершенно очевидно, что в Красноярск летать за 2 с половиной тысячи километров никто не будет, дистанционно мы обучаем. </w:t>
      </w:r>
    </w:p>
    <w:p w:rsidR="00290505" w:rsidRDefault="00290505" w:rsidP="00290505">
      <w:pPr>
        <w:spacing w:line="360" w:lineRule="auto"/>
        <w:rPr>
          <w:szCs w:val="40"/>
        </w:rPr>
      </w:pPr>
      <w:r>
        <w:rPr>
          <w:szCs w:val="40"/>
        </w:rPr>
        <w:t xml:space="preserve">Я не буду об этом рассказывать долго и подробно. У меня есть все раздаточные материалы, которые я могу отдать, потому что хочу сэкономить ваше время. Могу сказать только то, что касается, когда мы выполнили Послание президента в части его рекомендаций. Я процитирую дословно: "На уровне субъектов Федерации должны появиться институты, инструменты поддержки муниципалитетов". Вот эту задачу мы ответственно выполнили в Красноярском крае, такой инструмент, институт у нас есть. Мы активно с муниципалитетами взаимодействуем. Но очень важно, потому что мы эту боль чувствуем, мы видим все эти проблемы. Почему мы организовываем мероприятия всероссийского масштаба в Красноярске, в Сибирском муниципальном округе, многие </w:t>
      </w:r>
      <w:proofErr w:type="gramStart"/>
      <w:r>
        <w:rPr>
          <w:szCs w:val="40"/>
        </w:rPr>
        <w:t>участвовали там и знают</w:t>
      </w:r>
      <w:proofErr w:type="gramEnd"/>
      <w:r>
        <w:rPr>
          <w:szCs w:val="40"/>
        </w:rPr>
        <w:t xml:space="preserve">? Потому что именно через эти инструменты можно довести до сведения </w:t>
      </w:r>
      <w:r>
        <w:rPr>
          <w:szCs w:val="40"/>
        </w:rPr>
        <w:lastRenderedPageBreak/>
        <w:t xml:space="preserve">федеральных властей, какие-то проблемы, которые есть. Конечно, об этом все знают, </w:t>
      </w:r>
      <w:proofErr w:type="gramStart"/>
      <w:r>
        <w:rPr>
          <w:szCs w:val="40"/>
        </w:rPr>
        <w:t>но</w:t>
      </w:r>
      <w:proofErr w:type="gramEnd"/>
      <w:r>
        <w:rPr>
          <w:szCs w:val="40"/>
        </w:rPr>
        <w:t xml:space="preserve"> тем не менее многие из присутствующих были на тех семинарах, которые мы проводили в Туруханском районе и в Енисейском районе, и в Эвенкии, в Туве. Но вот в Таймыре не были. Но здесь благодарность комитету, что комитет здесь действительно очень важное и нужное мероприятие провел. Спасибо.</w:t>
      </w:r>
    </w:p>
    <w:p w:rsidR="00290505" w:rsidRDefault="00290505" w:rsidP="00290505">
      <w:pPr>
        <w:spacing w:line="360" w:lineRule="auto"/>
        <w:rPr>
          <w:szCs w:val="40"/>
        </w:rPr>
      </w:pPr>
      <w:r>
        <w:rPr>
          <w:szCs w:val="40"/>
          <w:u w:val="single"/>
        </w:rPr>
        <w:t>Председательствующий</w:t>
      </w:r>
      <w:r>
        <w:rPr>
          <w:szCs w:val="40"/>
        </w:rPr>
        <w:t>. Спасибо большое, Алексей Анатольевич, за компактность и эффективность.</w:t>
      </w:r>
    </w:p>
    <w:p w:rsidR="00290505" w:rsidRDefault="00290505" w:rsidP="00290505">
      <w:pPr>
        <w:spacing w:line="360" w:lineRule="auto"/>
        <w:rPr>
          <w:szCs w:val="40"/>
        </w:rPr>
      </w:pPr>
      <w:proofErr w:type="gramStart"/>
      <w:r>
        <w:rPr>
          <w:szCs w:val="40"/>
        </w:rPr>
        <w:t>Действительно, уважаемые друзья, все, кто нашёл возможность, силы и средства, наверное, прибыть на наш "круглый стол", большие молодцы.</w:t>
      </w:r>
      <w:proofErr w:type="gramEnd"/>
      <w:r>
        <w:rPr>
          <w:szCs w:val="40"/>
        </w:rPr>
        <w:t xml:space="preserve"> Потому что были серьёзные ... барьеры, но мы их героически преодолели.</w:t>
      </w:r>
    </w:p>
    <w:p w:rsidR="00290505" w:rsidRDefault="00290505" w:rsidP="00290505">
      <w:pPr>
        <w:spacing w:line="360" w:lineRule="auto"/>
        <w:rPr>
          <w:szCs w:val="40"/>
        </w:rPr>
      </w:pPr>
      <w:r>
        <w:rPr>
          <w:szCs w:val="40"/>
        </w:rPr>
        <w:t>Я хочу ещё раз поблагодарить тех, кто нас принимает. Потому что я не думаю, что это было воспринято, как праздник, наше предложение провести наше сегодняшне</w:t>
      </w:r>
      <w:r w:rsidR="00943DDB">
        <w:rPr>
          <w:szCs w:val="40"/>
        </w:rPr>
        <w:t>е</w:t>
      </w:r>
      <w:r>
        <w:rPr>
          <w:szCs w:val="40"/>
        </w:rPr>
        <w:t xml:space="preserve"> заседани</w:t>
      </w:r>
      <w:r w:rsidR="00943DDB">
        <w:rPr>
          <w:szCs w:val="40"/>
        </w:rPr>
        <w:t>е</w:t>
      </w:r>
      <w:r>
        <w:rPr>
          <w:szCs w:val="40"/>
        </w:rPr>
        <w:t xml:space="preserve"> "круглого стола".</w:t>
      </w:r>
    </w:p>
    <w:p w:rsidR="00290505" w:rsidRDefault="00290505" w:rsidP="00290505">
      <w:pPr>
        <w:spacing w:line="360" w:lineRule="auto"/>
        <w:rPr>
          <w:szCs w:val="40"/>
        </w:rPr>
      </w:pPr>
      <w:r>
        <w:rPr>
          <w:szCs w:val="40"/>
        </w:rPr>
        <w:t xml:space="preserve">Благодарен всем, </w:t>
      </w:r>
      <w:r w:rsidR="00943DDB">
        <w:rPr>
          <w:szCs w:val="40"/>
        </w:rPr>
        <w:t>к</w:t>
      </w:r>
      <w:r>
        <w:rPr>
          <w:szCs w:val="40"/>
        </w:rPr>
        <w:t xml:space="preserve">то в ходе подготовки сегодняшнего мероприятия направлял свои рекомендации, отзывался на наши запросы, письма. Все они, поверьте, были довольно серьёзно проработаны. Вы же видели наиболее ценные рекомендации, ... все они были погружены в проект розданных рекомендаций. Всё, что сегодня прозвучало, мы обязательно проанализируем, может быть, немножко </w:t>
      </w:r>
      <w:proofErr w:type="gramStart"/>
      <w:r>
        <w:rPr>
          <w:szCs w:val="40"/>
        </w:rPr>
        <w:t>отредактируем и внесём</w:t>
      </w:r>
      <w:proofErr w:type="gramEnd"/>
      <w:r>
        <w:rPr>
          <w:szCs w:val="40"/>
        </w:rPr>
        <w:t xml:space="preserve"> в к</w:t>
      </w:r>
      <w:r w:rsidR="00943DDB">
        <w:rPr>
          <w:szCs w:val="40"/>
        </w:rPr>
        <w:t>ачестве самостоятельных тезисов</w:t>
      </w:r>
      <w:r>
        <w:rPr>
          <w:szCs w:val="40"/>
        </w:rPr>
        <w:t>.</w:t>
      </w:r>
    </w:p>
    <w:p w:rsidR="00290505" w:rsidRDefault="00290505" w:rsidP="00290505">
      <w:pPr>
        <w:spacing w:line="360" w:lineRule="auto"/>
        <w:rPr>
          <w:szCs w:val="40"/>
        </w:rPr>
      </w:pPr>
      <w:r>
        <w:rPr>
          <w:szCs w:val="40"/>
        </w:rPr>
        <w:t>Уважаемые коллеги, мы с вами договаривались закончить в 14.00. Я всех благодарю за то, что вы скорректировали свои выступления. Нашли возможность пожертвовать своим временем в пользу общего дела и уважением к регламенту нашего "круглого стола". Это очень важно для парламента, где регламентные процедуры, традиции имеет очень серьёзное значение.</w:t>
      </w:r>
    </w:p>
    <w:p w:rsidR="00290505" w:rsidRDefault="00290505" w:rsidP="00290505">
      <w:pPr>
        <w:spacing w:line="360" w:lineRule="auto"/>
        <w:rPr>
          <w:szCs w:val="40"/>
        </w:rPr>
      </w:pPr>
      <w:r>
        <w:rPr>
          <w:szCs w:val="40"/>
        </w:rPr>
        <w:lastRenderedPageBreak/>
        <w:t>Сегодня много интересных идей прозвучало, мы, повторюсь, их поддержим. Я лично согласен с тем, что у нас закон</w:t>
      </w:r>
      <w:r w:rsidR="00943DDB">
        <w:rPr>
          <w:szCs w:val="40"/>
        </w:rPr>
        <w:t>ом определенно отнесение</w:t>
      </w:r>
      <w:r>
        <w:rPr>
          <w:szCs w:val="40"/>
        </w:rPr>
        <w:t xml:space="preserve"> </w:t>
      </w:r>
      <w:r w:rsidR="00943DDB">
        <w:rPr>
          <w:szCs w:val="40"/>
        </w:rPr>
        <w:t>к</w:t>
      </w:r>
      <w:r>
        <w:rPr>
          <w:szCs w:val="40"/>
        </w:rPr>
        <w:t xml:space="preserve"> моногорода</w:t>
      </w:r>
      <w:r w:rsidR="00943DDB">
        <w:rPr>
          <w:szCs w:val="40"/>
        </w:rPr>
        <w:t>м по</w:t>
      </w:r>
      <w:r>
        <w:rPr>
          <w:szCs w:val="40"/>
        </w:rPr>
        <w:t xml:space="preserve"> довольно </w:t>
      </w:r>
      <w:proofErr w:type="gramStart"/>
      <w:r w:rsidR="00943DDB">
        <w:rPr>
          <w:szCs w:val="40"/>
        </w:rPr>
        <w:t>неоднозначные</w:t>
      </w:r>
      <w:proofErr w:type="gramEnd"/>
      <w:r>
        <w:rPr>
          <w:szCs w:val="40"/>
        </w:rPr>
        <w:t xml:space="preserve"> критери</w:t>
      </w:r>
      <w:r w:rsidR="00943DDB">
        <w:rPr>
          <w:szCs w:val="40"/>
        </w:rPr>
        <w:t>ям</w:t>
      </w:r>
      <w:r>
        <w:rPr>
          <w:szCs w:val="40"/>
        </w:rPr>
        <w:t xml:space="preserve">. Там, действительно, нужно учитывать, что численность – не критерий для тех территорий, где вот такие диспропорции с точки зрения плотности. </w:t>
      </w:r>
      <w:proofErr w:type="gramStart"/>
      <w:r>
        <w:rPr>
          <w:szCs w:val="40"/>
        </w:rPr>
        <w:t>Ну</w:t>
      </w:r>
      <w:proofErr w:type="gramEnd"/>
      <w:r>
        <w:rPr>
          <w:szCs w:val="40"/>
        </w:rPr>
        <w:t xml:space="preserve"> нельзя этим показателем, только одним показателем мерить и создавать этот барьер для признания территории.</w:t>
      </w:r>
    </w:p>
    <w:p w:rsidR="00290505" w:rsidRDefault="00290505" w:rsidP="00290505">
      <w:pPr>
        <w:spacing w:line="360" w:lineRule="auto"/>
        <w:rPr>
          <w:szCs w:val="40"/>
        </w:rPr>
      </w:pPr>
      <w:r>
        <w:rPr>
          <w:szCs w:val="40"/>
        </w:rPr>
        <w:t xml:space="preserve">У нас большой "круглый стол" был в ноябре 2017 года по моногородам... </w:t>
      </w:r>
      <w:r w:rsidR="00943DDB">
        <w:rPr>
          <w:szCs w:val="40"/>
        </w:rPr>
        <w:t>прошу прощения</w:t>
      </w:r>
      <w:r w:rsidR="00943DDB">
        <w:rPr>
          <w:szCs w:val="40"/>
        </w:rPr>
        <w:t>, в</w:t>
      </w:r>
      <w:r>
        <w:rPr>
          <w:szCs w:val="40"/>
        </w:rPr>
        <w:t xml:space="preserve"> октябре 2017 года </w:t>
      </w:r>
      <w:r w:rsidR="00943DDB">
        <w:rPr>
          <w:szCs w:val="40"/>
        </w:rPr>
        <w:t xml:space="preserve">– </w:t>
      </w:r>
      <w:r>
        <w:rPr>
          <w:szCs w:val="40"/>
        </w:rPr>
        <w:t>парламентские слушания</w:t>
      </w:r>
      <w:proofErr w:type="gramStart"/>
      <w:r w:rsidR="00943DDB">
        <w:rPr>
          <w:szCs w:val="40"/>
        </w:rPr>
        <w:t>.</w:t>
      </w:r>
      <w:proofErr w:type="gramEnd"/>
      <w:r>
        <w:rPr>
          <w:szCs w:val="40"/>
        </w:rPr>
        <w:t xml:space="preserve"> </w:t>
      </w:r>
      <w:proofErr w:type="gramStart"/>
      <w:r w:rsidR="00943DDB">
        <w:rPr>
          <w:szCs w:val="40"/>
        </w:rPr>
        <w:t>В них приняли участие,</w:t>
      </w:r>
      <w:r>
        <w:rPr>
          <w:szCs w:val="40"/>
        </w:rPr>
        <w:t xml:space="preserve"> в том числе</w:t>
      </w:r>
      <w:r w:rsidR="00943DDB">
        <w:rPr>
          <w:szCs w:val="40"/>
        </w:rPr>
        <w:t>,</w:t>
      </w:r>
      <w:r>
        <w:rPr>
          <w:szCs w:val="40"/>
        </w:rPr>
        <w:t xml:space="preserve"> коллег</w:t>
      </w:r>
      <w:r w:rsidR="00943DDB">
        <w:rPr>
          <w:szCs w:val="40"/>
        </w:rPr>
        <w:t>и</w:t>
      </w:r>
      <w:r>
        <w:rPr>
          <w:szCs w:val="40"/>
        </w:rPr>
        <w:t xml:space="preserve"> из Красноярского края, полный Малый зал Государственной Думы</w:t>
      </w:r>
      <w:r w:rsidR="00943DDB">
        <w:rPr>
          <w:szCs w:val="40"/>
        </w:rPr>
        <w:t xml:space="preserve"> был</w:t>
      </w:r>
      <w:r>
        <w:rPr>
          <w:szCs w:val="40"/>
        </w:rPr>
        <w:t xml:space="preserve"> и мы об этом говорили, что, первое, необходимо – это численность людей немножко подсократить и ... по инвестиционному проекту довольно серьёзное требование.</w:t>
      </w:r>
      <w:proofErr w:type="gramEnd"/>
      <w:r>
        <w:rPr>
          <w:szCs w:val="40"/>
        </w:rPr>
        <w:t xml:space="preserve"> В небольших населённых пунктах есть инвестор ..., который, может, не готов 100 миллионов вложить, но там и двадцати и тридцати </w:t>
      </w:r>
      <w:proofErr w:type="spellStart"/>
      <w:r>
        <w:rPr>
          <w:szCs w:val="40"/>
        </w:rPr>
        <w:t>миллионн</w:t>
      </w:r>
      <w:r w:rsidR="00943DDB">
        <w:rPr>
          <w:szCs w:val="40"/>
        </w:rPr>
        <w:t>ов</w:t>
      </w:r>
      <w:proofErr w:type="spellEnd"/>
      <w:r>
        <w:rPr>
          <w:szCs w:val="40"/>
        </w:rPr>
        <w:t xml:space="preserve"> – это тоже вещь, которая может помочь создать рабочие места, немножко встряхнуть хозяйство городское и поселковое, принести пользу экономике. </w:t>
      </w:r>
    </w:p>
    <w:p w:rsidR="00290505" w:rsidRDefault="00290505" w:rsidP="00290505">
      <w:pPr>
        <w:spacing w:line="360" w:lineRule="auto"/>
        <w:rPr>
          <w:szCs w:val="40"/>
        </w:rPr>
      </w:pPr>
      <w:r>
        <w:rPr>
          <w:szCs w:val="40"/>
        </w:rPr>
        <w:t>Я вспомню, защита проектов в моногор</w:t>
      </w:r>
      <w:r w:rsidR="00165BC6">
        <w:rPr>
          <w:szCs w:val="40"/>
        </w:rPr>
        <w:t>од</w:t>
      </w:r>
      <w:r>
        <w:rPr>
          <w:szCs w:val="40"/>
        </w:rPr>
        <w:t>ах</w:t>
      </w:r>
      <w:r w:rsidR="00165BC6">
        <w:rPr>
          <w:szCs w:val="40"/>
        </w:rPr>
        <w:t xml:space="preserve"> – </w:t>
      </w:r>
      <w:r>
        <w:rPr>
          <w:szCs w:val="40"/>
        </w:rPr>
        <w:t>маленький город, угольная шахта была, она сейчас закрыта, появился местный предприниматель, и готов там за 15 миллионов своих инвестиций построить шампиньонов парник. Но его разворачивают, он поддержки не получил. А другие там просто не появятся, потому что нужно соизмерять экономические реалии этого поселения</w:t>
      </w:r>
      <w:r w:rsidR="00165BC6">
        <w:rPr>
          <w:szCs w:val="40"/>
        </w:rPr>
        <w:t>. И</w:t>
      </w:r>
      <w:r>
        <w:rPr>
          <w:szCs w:val="40"/>
        </w:rPr>
        <w:t xml:space="preserve"> ещё более ярко это выражено в </w:t>
      </w:r>
      <w:r w:rsidR="00165BC6">
        <w:rPr>
          <w:szCs w:val="40"/>
        </w:rPr>
        <w:t>трудно</w:t>
      </w:r>
      <w:r>
        <w:rPr>
          <w:szCs w:val="40"/>
        </w:rPr>
        <w:t>доступных и отдалённых регионах.</w:t>
      </w:r>
    </w:p>
    <w:p w:rsidR="00290505" w:rsidRDefault="00290505" w:rsidP="00290505">
      <w:pPr>
        <w:spacing w:line="360" w:lineRule="auto"/>
        <w:rPr>
          <w:szCs w:val="40"/>
        </w:rPr>
      </w:pPr>
      <w:r>
        <w:rPr>
          <w:szCs w:val="40"/>
        </w:rPr>
        <w:t>Поэтому часто не хватает этой гибкости и с этого мы, собственно говоря, начали "круглый стол", что Федераци</w:t>
      </w:r>
      <w:r w:rsidR="00165BC6">
        <w:rPr>
          <w:szCs w:val="40"/>
        </w:rPr>
        <w:t>я</w:t>
      </w:r>
      <w:r>
        <w:rPr>
          <w:szCs w:val="40"/>
        </w:rPr>
        <w:t xml:space="preserve"> огромная, большая часть её территории и большая часть муниципалитетов находится в общеправовом режиме. С точки зрения федерального законодательства – это всё логично. </w:t>
      </w:r>
      <w:proofErr w:type="gramStart"/>
      <w:r>
        <w:rPr>
          <w:szCs w:val="40"/>
        </w:rPr>
        <w:lastRenderedPageBreak/>
        <w:t xml:space="preserve">Но нужно иметь в виду, что есть особые случаи, и, наверное, </w:t>
      </w:r>
      <w:r w:rsidR="00165BC6">
        <w:rPr>
          <w:szCs w:val="40"/>
        </w:rPr>
        <w:t xml:space="preserve">должны быть </w:t>
      </w:r>
      <w:r>
        <w:rPr>
          <w:szCs w:val="40"/>
        </w:rPr>
        <w:t>специальные правовые режимы, специальные административные режимы,  ..., конечно, это должно быть результатом наших с вами усилий, в том числе сегодняшни</w:t>
      </w:r>
      <w:r w:rsidR="00165BC6">
        <w:rPr>
          <w:szCs w:val="40"/>
        </w:rPr>
        <w:t>х</w:t>
      </w:r>
      <w:r>
        <w:rPr>
          <w:szCs w:val="40"/>
        </w:rPr>
        <w:t xml:space="preserve"> и последующих, по работе над этой важнейшей тематикой, поскольку стратегия п</w:t>
      </w:r>
      <w:r w:rsidR="00165BC6">
        <w:rPr>
          <w:szCs w:val="40"/>
        </w:rPr>
        <w:t>ространственного</w:t>
      </w:r>
      <w:r>
        <w:rPr>
          <w:szCs w:val="40"/>
        </w:rPr>
        <w:t xml:space="preserve"> развития будет принята в ближайшее время...</w:t>
      </w:r>
      <w:proofErr w:type="gramEnd"/>
      <w:r>
        <w:rPr>
          <w:szCs w:val="40"/>
        </w:rPr>
        <w:t xml:space="preserve"> Я несколько вариаций видел, но уверен, что в ней развити</w:t>
      </w:r>
      <w:r w:rsidR="00165BC6">
        <w:rPr>
          <w:szCs w:val="40"/>
        </w:rPr>
        <w:t>ю</w:t>
      </w:r>
      <w:r>
        <w:rPr>
          <w:szCs w:val="40"/>
        </w:rPr>
        <w:t xml:space="preserve"> Арктики и Севера, Северного </w:t>
      </w:r>
      <w:r w:rsidR="00165BC6">
        <w:rPr>
          <w:szCs w:val="40"/>
        </w:rPr>
        <w:t xml:space="preserve">морского </w:t>
      </w:r>
      <w:r>
        <w:rPr>
          <w:szCs w:val="40"/>
        </w:rPr>
        <w:t>пути будет уделено серьёзное внимание.</w:t>
      </w:r>
    </w:p>
    <w:p w:rsidR="00290505" w:rsidRPr="008553BC" w:rsidRDefault="00290505" w:rsidP="00290505">
      <w:pPr>
        <w:spacing w:line="360" w:lineRule="auto"/>
        <w:rPr>
          <w:szCs w:val="40"/>
        </w:rPr>
      </w:pPr>
      <w:r>
        <w:rPr>
          <w:szCs w:val="40"/>
        </w:rPr>
        <w:t xml:space="preserve">Иного пути </w:t>
      </w:r>
      <w:r w:rsidR="00165BC6">
        <w:rPr>
          <w:szCs w:val="40"/>
        </w:rPr>
        <w:t>у</w:t>
      </w:r>
      <w:r>
        <w:rPr>
          <w:szCs w:val="40"/>
        </w:rPr>
        <w:t xml:space="preserve"> нас нет. Потому что кроме экономических соображений сегодня здесь присутствуют, допустим, представители Министерства обороны, </w:t>
      </w:r>
      <w:r w:rsidR="00165BC6">
        <w:rPr>
          <w:szCs w:val="40"/>
        </w:rPr>
        <w:t>нужно</w:t>
      </w:r>
      <w:r>
        <w:rPr>
          <w:szCs w:val="40"/>
        </w:rPr>
        <w:t xml:space="preserve"> понимать, что эта </w:t>
      </w:r>
      <w:r w:rsidR="00165BC6">
        <w:rPr>
          <w:szCs w:val="40"/>
        </w:rPr>
        <w:t>территория</w:t>
      </w:r>
      <w:r>
        <w:rPr>
          <w:szCs w:val="40"/>
        </w:rPr>
        <w:t xml:space="preserve"> на Севере выполняет колоссальную функцию обеспечения национальной безопасности. </w:t>
      </w:r>
    </w:p>
    <w:p w:rsidR="00290505" w:rsidRDefault="00290505" w:rsidP="00290505">
      <w:pPr>
        <w:spacing w:line="360" w:lineRule="auto"/>
        <w:rPr>
          <w:szCs w:val="40"/>
        </w:rPr>
      </w:pPr>
      <w:r>
        <w:rPr>
          <w:szCs w:val="40"/>
        </w:rPr>
        <w:t xml:space="preserve">Это то, что сегодня, может быть, … не прозвучало, но, к сожалению, в схеме </w:t>
      </w:r>
      <w:r w:rsidR="00165BC6">
        <w:rPr>
          <w:szCs w:val="40"/>
        </w:rPr>
        <w:t xml:space="preserve">расселения </w:t>
      </w:r>
      <w:r>
        <w:rPr>
          <w:szCs w:val="40"/>
        </w:rPr>
        <w:t xml:space="preserve">у нас … такая схема. Она обычно вдоль транспортных артерий. У нас, наверное, это Транссиб. Европейская часть исторически, Транссиб, немного Северный морской путь, и на Дальнем Востоке это побережье, конечно, оно густо не населено. И говорят, что </w:t>
      </w:r>
      <w:proofErr w:type="spellStart"/>
      <w:r>
        <w:rPr>
          <w:szCs w:val="40"/>
        </w:rPr>
        <w:t>очаговость</w:t>
      </w:r>
      <w:proofErr w:type="spellEnd"/>
      <w:r>
        <w:rPr>
          <w:szCs w:val="40"/>
        </w:rPr>
        <w:t xml:space="preserve"> населения – это вполне себе нормальная вещь. </w:t>
      </w:r>
      <w:r w:rsidR="00165BC6">
        <w:rPr>
          <w:szCs w:val="40"/>
        </w:rPr>
        <w:t>А</w:t>
      </w:r>
      <w:r>
        <w:rPr>
          <w:szCs w:val="40"/>
        </w:rPr>
        <w:t xml:space="preserve"> на Севере можно только вахтовым методом жить. </w:t>
      </w:r>
      <w:r w:rsidR="00165BC6">
        <w:rPr>
          <w:szCs w:val="40"/>
        </w:rPr>
        <w:t>Давайте посмотрим п</w:t>
      </w:r>
      <w:r>
        <w:rPr>
          <w:szCs w:val="40"/>
        </w:rPr>
        <w:t xml:space="preserve">ример схемы расселения других стран, </w:t>
      </w:r>
      <w:r w:rsidR="00165BC6">
        <w:rPr>
          <w:szCs w:val="40"/>
        </w:rPr>
        <w:t>например</w:t>
      </w:r>
      <w:r>
        <w:rPr>
          <w:szCs w:val="40"/>
        </w:rPr>
        <w:t xml:space="preserve"> Австралия, похожее побережье, пример Северной Америки, где тоже вдоль побережья, два побережья по бокам, и Канада с США. США – это север, и Канада, в основном, это юг. И нужно понимать, что примеры такие абсолютно не годятся, потому что эти страны функционируют в условиях … просто отсутствия какого-либо геостратегического давления и конкуренции. Австралия вообще в океане находится, а американцы с канадцами в высокой степени интегрированы. Поэтому такое вот расслоение в одной из границ, конечно, для нашей ситуации абсолютно не годится. И формирование инфраструктурной </w:t>
      </w:r>
      <w:r>
        <w:rPr>
          <w:szCs w:val="40"/>
        </w:rPr>
        <w:lastRenderedPageBreak/>
        <w:t xml:space="preserve">поселковой и ещё … схемы расселения нашей страны на Севере и на Дальнем Востоке – это вопрос национальной безопасности. </w:t>
      </w:r>
    </w:p>
    <w:p w:rsidR="00290505" w:rsidRDefault="00290505" w:rsidP="00290505">
      <w:pPr>
        <w:spacing w:line="360" w:lineRule="auto"/>
        <w:rPr>
          <w:szCs w:val="40"/>
        </w:rPr>
      </w:pPr>
      <w:r>
        <w:rPr>
          <w:szCs w:val="40"/>
        </w:rPr>
        <w:t>И очень правильно, что мы  сегодня эту тему широко обсуждаем. Ещё раз благодарен тем, кто издалека приехал … Петербург, Москва. Потому что на самом деле сюда добираться сложно</w:t>
      </w:r>
      <w:proofErr w:type="gramStart"/>
      <w:r>
        <w:rPr>
          <w:szCs w:val="40"/>
        </w:rPr>
        <w:t>.</w:t>
      </w:r>
      <w:proofErr w:type="gramEnd"/>
      <w:r>
        <w:rPr>
          <w:szCs w:val="40"/>
        </w:rPr>
        <w:t xml:space="preserve"> … </w:t>
      </w:r>
      <w:proofErr w:type="gramStart"/>
      <w:r>
        <w:rPr>
          <w:szCs w:val="40"/>
        </w:rPr>
        <w:t>п</w:t>
      </w:r>
      <w:proofErr w:type="gramEnd"/>
      <w:r>
        <w:rPr>
          <w:szCs w:val="40"/>
        </w:rPr>
        <w:t xml:space="preserve">редставителям комитета нашего, … Комитет по региональной политике, вопросам Севера и Дальнего Востока. </w:t>
      </w:r>
    </w:p>
    <w:p w:rsidR="00290505" w:rsidRDefault="00290505" w:rsidP="00290505">
      <w:pPr>
        <w:spacing w:line="360" w:lineRule="auto"/>
        <w:rPr>
          <w:szCs w:val="40"/>
        </w:rPr>
      </w:pPr>
      <w:r>
        <w:rPr>
          <w:szCs w:val="40"/>
        </w:rPr>
        <w:t xml:space="preserve">Я уверен, что подобное мероприятие не последнее. Процедура регламентная требует от нас утверждения рекомендаций на заседании Комитета Государственной Думы по </w:t>
      </w:r>
      <w:r w:rsidR="00165BC6">
        <w:rPr>
          <w:szCs w:val="40"/>
        </w:rPr>
        <w:t xml:space="preserve">федеративному устройству и </w:t>
      </w:r>
      <w:r>
        <w:rPr>
          <w:szCs w:val="40"/>
        </w:rPr>
        <w:t>вопросам местного самоуправления</w:t>
      </w:r>
      <w:proofErr w:type="gramStart"/>
      <w:r>
        <w:rPr>
          <w:szCs w:val="40"/>
        </w:rPr>
        <w:t>.</w:t>
      </w:r>
      <w:proofErr w:type="gramEnd"/>
      <w:r>
        <w:rPr>
          <w:szCs w:val="40"/>
        </w:rPr>
        <w:t xml:space="preserve"> </w:t>
      </w:r>
      <w:r w:rsidR="00165BC6">
        <w:rPr>
          <w:szCs w:val="40"/>
        </w:rPr>
        <w:t>П</w:t>
      </w:r>
      <w:r>
        <w:rPr>
          <w:szCs w:val="40"/>
        </w:rPr>
        <w:t xml:space="preserve">ройдет это не раньше чем через месяц, мы дадим срок небольшой. И аппарат </w:t>
      </w:r>
      <w:r w:rsidR="00165BC6">
        <w:rPr>
          <w:szCs w:val="40"/>
        </w:rPr>
        <w:t>К</w:t>
      </w:r>
      <w:r>
        <w:rPr>
          <w:szCs w:val="40"/>
        </w:rPr>
        <w:t>омитет готов принять все ваши письменные, может быть, вновь возникшие идеи, предложения, замечания к проекту розданных рекомендаций. Время для этого ещё есть. И в ближайшее время мы эти рекомендации утвердим с последующей рассылкой заинтересованн</w:t>
      </w:r>
      <w:r w:rsidR="00165BC6">
        <w:rPr>
          <w:szCs w:val="40"/>
        </w:rPr>
        <w:t>ым сторонам.</w:t>
      </w:r>
      <w:r>
        <w:rPr>
          <w:szCs w:val="40"/>
        </w:rPr>
        <w:t xml:space="preserve"> Поверьте, что это вполне своевременно, поскольку самая активная, решающая стадия … развития. Наши рекомендации будут очень уместны. … Министерство экономического развития, они ответственны за формирование стратегии. Поэтому они открыты для ваших предложений, срок позволяет. </w:t>
      </w:r>
    </w:p>
    <w:p w:rsidR="00290505" w:rsidRDefault="00290505" w:rsidP="00290505">
      <w:pPr>
        <w:spacing w:line="360" w:lineRule="auto"/>
        <w:rPr>
          <w:szCs w:val="40"/>
        </w:rPr>
      </w:pPr>
      <w:r>
        <w:rPr>
          <w:szCs w:val="40"/>
        </w:rPr>
        <w:t xml:space="preserve">Коллеги, есть необходимость у кого-то высказаться? Остались какие-то </w:t>
      </w:r>
      <w:r w:rsidR="00165BC6">
        <w:rPr>
          <w:szCs w:val="40"/>
        </w:rPr>
        <w:t>не озвученные</w:t>
      </w:r>
      <w:r>
        <w:rPr>
          <w:szCs w:val="40"/>
        </w:rPr>
        <w:t xml:space="preserve"> идеи? Нет? Тогда… Андрей Павлович, пожалуйста</w:t>
      </w:r>
      <w:proofErr w:type="gramStart"/>
      <w:r>
        <w:rPr>
          <w:szCs w:val="40"/>
        </w:rPr>
        <w:t>.</w:t>
      </w:r>
      <w:proofErr w:type="gramEnd"/>
      <w:r>
        <w:rPr>
          <w:szCs w:val="40"/>
        </w:rPr>
        <w:t xml:space="preserve"> … </w:t>
      </w:r>
      <w:proofErr w:type="gramStart"/>
      <w:r>
        <w:rPr>
          <w:szCs w:val="40"/>
        </w:rPr>
        <w:t>д</w:t>
      </w:r>
      <w:proofErr w:type="gramEnd"/>
      <w:r>
        <w:rPr>
          <w:szCs w:val="40"/>
        </w:rPr>
        <w:t xml:space="preserve">епутат Государственной Думы. </w:t>
      </w:r>
    </w:p>
    <w:p w:rsidR="00290505" w:rsidRDefault="00165BC6" w:rsidP="00290505">
      <w:pPr>
        <w:spacing w:line="360" w:lineRule="auto"/>
        <w:rPr>
          <w:szCs w:val="40"/>
        </w:rPr>
      </w:pPr>
      <w:r>
        <w:rPr>
          <w:szCs w:val="40"/>
          <w:u w:val="single"/>
        </w:rPr>
        <w:t xml:space="preserve">Марков </w:t>
      </w:r>
      <w:r w:rsidR="00290505">
        <w:rPr>
          <w:szCs w:val="40"/>
          <w:u w:val="single"/>
        </w:rPr>
        <w:t>А.П.</w:t>
      </w:r>
      <w:r w:rsidR="00290505">
        <w:rPr>
          <w:szCs w:val="40"/>
        </w:rPr>
        <w:t xml:space="preserve"> У меня вопрос был к коллегам, вот, Денис Владимирович, к вам и вашему соседу. Я так понял, что вопрос транзита вообще в стратегические планы не входит, в развитие … и так далее. И каких-то конкретных расчетов, сколько это может стоить, кроме общих слов, не существует. </w:t>
      </w:r>
    </w:p>
    <w:p w:rsidR="00290505" w:rsidRDefault="00290505" w:rsidP="00290505">
      <w:pPr>
        <w:spacing w:line="360" w:lineRule="auto"/>
        <w:rPr>
          <w:szCs w:val="40"/>
        </w:rPr>
      </w:pPr>
      <w:r>
        <w:rPr>
          <w:szCs w:val="40"/>
          <w:u w:val="single"/>
        </w:rPr>
        <w:lastRenderedPageBreak/>
        <w:tab/>
      </w:r>
      <w:r>
        <w:rPr>
          <w:szCs w:val="40"/>
          <w:u w:val="single"/>
        </w:rPr>
        <w:tab/>
        <w:t>.</w:t>
      </w:r>
      <w:r>
        <w:rPr>
          <w:szCs w:val="40"/>
        </w:rPr>
        <w:t xml:space="preserve"> Расчеты такие когда-то делались, но довольно давние расчеты. </w:t>
      </w:r>
    </w:p>
    <w:p w:rsidR="00290505" w:rsidRPr="00BF4ABF" w:rsidRDefault="00290505" w:rsidP="00290505">
      <w:pPr>
        <w:spacing w:line="360" w:lineRule="auto"/>
        <w:rPr>
          <w:szCs w:val="40"/>
        </w:rPr>
      </w:pPr>
      <w:r>
        <w:rPr>
          <w:szCs w:val="40"/>
        </w:rPr>
        <w:t>Сейчас … то, что … наиболее эффективно развивается – это проект наш по экспорту сырья и … продуктов. Сам по себе транзит, я думаю так вот – выйдет на полную мощность сейчас Сабетта, потом …</w:t>
      </w:r>
      <w:proofErr w:type="gramStart"/>
      <w:r>
        <w:rPr>
          <w:szCs w:val="40"/>
        </w:rPr>
        <w:t xml:space="preserve"> ,</w:t>
      </w:r>
      <w:proofErr w:type="gramEnd"/>
      <w:r>
        <w:rPr>
          <w:szCs w:val="40"/>
        </w:rPr>
        <w:t xml:space="preserve"> другие проекты. Если начнется вывоз на Восток продукции, сейчас вывоз идет на Запад, а транзит по </w:t>
      </w:r>
      <w:proofErr w:type="spellStart"/>
      <w:r>
        <w:rPr>
          <w:szCs w:val="40"/>
        </w:rPr>
        <w:t>Севморпути</w:t>
      </w:r>
      <w:proofErr w:type="spellEnd"/>
      <w:r>
        <w:rPr>
          <w:szCs w:val="40"/>
        </w:rPr>
        <w:t xml:space="preserve"> реальный, но только лет</w:t>
      </w:r>
      <w:r w:rsidR="00165BC6">
        <w:rPr>
          <w:szCs w:val="40"/>
        </w:rPr>
        <w:t>ом</w:t>
      </w:r>
      <w:r>
        <w:rPr>
          <w:szCs w:val="40"/>
        </w:rPr>
        <w:t xml:space="preserve">, и то с середины и даже с конца ... </w:t>
      </w:r>
      <w:proofErr w:type="gramStart"/>
      <w:r>
        <w:rPr>
          <w:szCs w:val="40"/>
        </w:rPr>
        <w:t>до</w:t>
      </w:r>
      <w:proofErr w:type="gramEnd"/>
      <w:r>
        <w:rPr>
          <w:szCs w:val="40"/>
        </w:rPr>
        <w:t xml:space="preserve">, наверное... </w:t>
      </w:r>
    </w:p>
    <w:p w:rsidR="00290505" w:rsidRDefault="00290505" w:rsidP="00290505">
      <w:pPr>
        <w:spacing w:line="360" w:lineRule="auto"/>
        <w:rPr>
          <w:szCs w:val="40"/>
        </w:rPr>
      </w:pPr>
      <w:r>
        <w:rPr>
          <w:szCs w:val="40"/>
        </w:rPr>
        <w:t xml:space="preserve">Вот если будут построены ледоколы, которые задуманы, начнется круглогодичная работа на Восток, вот тогда, возможно, начнут наращиваться торги и тогда можно </w:t>
      </w:r>
      <w:proofErr w:type="gramStart"/>
      <w:r>
        <w:rPr>
          <w:szCs w:val="40"/>
        </w:rPr>
        <w:t>будет</w:t>
      </w:r>
      <w:proofErr w:type="gramEnd"/>
      <w:r>
        <w:rPr>
          <w:szCs w:val="40"/>
        </w:rPr>
        <w:t xml:space="preserve"> о чем говорить. Пока это четыре месяца в году, но для многих судоходных компаний это просто неинтересно, им нельзя планировать свою работу.</w:t>
      </w:r>
    </w:p>
    <w:p w:rsidR="00290505" w:rsidRDefault="00290505" w:rsidP="00290505">
      <w:pPr>
        <w:spacing w:line="360" w:lineRule="auto"/>
        <w:rPr>
          <w:szCs w:val="40"/>
        </w:rPr>
      </w:pPr>
      <w:r>
        <w:rPr>
          <w:szCs w:val="40"/>
          <w:u w:val="single"/>
        </w:rPr>
        <w:t xml:space="preserve">                 .</w:t>
      </w:r>
      <w:r>
        <w:rPr>
          <w:szCs w:val="40"/>
        </w:rPr>
        <w:t xml:space="preserve"> Я об этом и говорю, то есть не привязанная к </w:t>
      </w:r>
      <w:proofErr w:type="spellStart"/>
      <w:r>
        <w:rPr>
          <w:szCs w:val="40"/>
        </w:rPr>
        <w:t>Сибирску</w:t>
      </w:r>
      <w:proofErr w:type="spellEnd"/>
      <w:r>
        <w:rPr>
          <w:szCs w:val="40"/>
        </w:rPr>
        <w:t xml:space="preserve"> одному, своя добыча, свои предприятия. Мы не рассматриваем это как альтернативный и как самостоятельный источник развития и дохода, и населения территорий, и развития  территорий</w:t>
      </w:r>
      <w:proofErr w:type="gramStart"/>
      <w:r>
        <w:rPr>
          <w:szCs w:val="40"/>
        </w:rPr>
        <w:t>.</w:t>
      </w:r>
      <w:proofErr w:type="gramEnd"/>
    </w:p>
    <w:p w:rsidR="00290505" w:rsidRDefault="00290505" w:rsidP="00290505">
      <w:pPr>
        <w:spacing w:line="360" w:lineRule="auto"/>
        <w:rPr>
          <w:szCs w:val="40"/>
        </w:rPr>
      </w:pPr>
      <w:r>
        <w:rPr>
          <w:szCs w:val="40"/>
          <w:u w:val="single"/>
        </w:rPr>
        <w:t xml:space="preserve">                 .</w:t>
      </w:r>
      <w:r>
        <w:rPr>
          <w:szCs w:val="40"/>
        </w:rPr>
        <w:t xml:space="preserve"> Но транзит же не даст заселения территорий, по большому счету, сколько об этом… ну, уже пытались, рассмотрели.</w:t>
      </w:r>
    </w:p>
    <w:p w:rsidR="00290505" w:rsidRDefault="00290505" w:rsidP="00290505">
      <w:pPr>
        <w:spacing w:line="360" w:lineRule="auto"/>
        <w:rPr>
          <w:szCs w:val="40"/>
        </w:rPr>
      </w:pPr>
      <w:r>
        <w:rPr>
          <w:szCs w:val="40"/>
          <w:u w:val="single"/>
        </w:rPr>
        <w:t xml:space="preserve">                 .</w:t>
      </w:r>
      <w:r>
        <w:rPr>
          <w:szCs w:val="40"/>
        </w:rPr>
        <w:t xml:space="preserve"> Скажите, а население …</w:t>
      </w:r>
    </w:p>
    <w:p w:rsidR="00290505" w:rsidRDefault="00290505" w:rsidP="00290505">
      <w:pPr>
        <w:spacing w:line="360" w:lineRule="auto"/>
        <w:rPr>
          <w:szCs w:val="40"/>
        </w:rPr>
      </w:pPr>
      <w:r>
        <w:rPr>
          <w:szCs w:val="40"/>
          <w:u w:val="single"/>
        </w:rPr>
        <w:t xml:space="preserve">               .</w:t>
      </w:r>
      <w:r>
        <w:rPr>
          <w:szCs w:val="40"/>
        </w:rPr>
        <w:t xml:space="preserve"> Понятно. Нет, я даже так, что такое транзитное судно, да? Оно приходит к нам, уже полностью готовое к рейсу. Оно у нас, ни снабжения, ни ремонта, ничего не получает. Да, оно платит за ледокол. А это наши обязанности, мы только тратимся на  это. Это наше международное обязательство перед всеми странами, мы обязаны потратить за это обеспечение. А дальше как таковой проход транзитного пути, он ничего не приносит</w:t>
      </w:r>
      <w:proofErr w:type="gramStart"/>
      <w:r>
        <w:rPr>
          <w:szCs w:val="40"/>
        </w:rPr>
        <w:t>.</w:t>
      </w:r>
      <w:proofErr w:type="gramEnd"/>
    </w:p>
    <w:p w:rsidR="00290505" w:rsidRDefault="00290505" w:rsidP="00290505">
      <w:pPr>
        <w:spacing w:line="360" w:lineRule="auto"/>
        <w:rPr>
          <w:szCs w:val="40"/>
        </w:rPr>
      </w:pPr>
      <w:r>
        <w:rPr>
          <w:szCs w:val="40"/>
          <w:u w:val="single"/>
        </w:rPr>
        <w:t xml:space="preserve">             .</w:t>
      </w:r>
      <w:r>
        <w:rPr>
          <w:szCs w:val="40"/>
        </w:rPr>
        <w:t xml:space="preserve"> </w:t>
      </w:r>
      <w:proofErr w:type="gramStart"/>
      <w:r>
        <w:rPr>
          <w:szCs w:val="40"/>
        </w:rPr>
        <w:t>Ну</w:t>
      </w:r>
      <w:proofErr w:type="gramEnd"/>
      <w:r>
        <w:rPr>
          <w:szCs w:val="40"/>
        </w:rPr>
        <w:t xml:space="preserve"> и что? </w:t>
      </w:r>
    </w:p>
    <w:p w:rsidR="00290505" w:rsidRDefault="00290505" w:rsidP="00290505">
      <w:pPr>
        <w:spacing w:line="360" w:lineRule="auto"/>
        <w:rPr>
          <w:szCs w:val="40"/>
        </w:rPr>
      </w:pPr>
      <w:r>
        <w:rPr>
          <w:szCs w:val="40"/>
        </w:rPr>
        <w:lastRenderedPageBreak/>
        <w:t>(Идет обсуждение.)</w:t>
      </w:r>
    </w:p>
    <w:p w:rsidR="00290505" w:rsidRDefault="00290505" w:rsidP="00290505">
      <w:pPr>
        <w:spacing w:line="360" w:lineRule="auto"/>
        <w:rPr>
          <w:szCs w:val="40"/>
        </w:rPr>
      </w:pPr>
      <w:r>
        <w:rPr>
          <w:szCs w:val="40"/>
          <w:u w:val="single"/>
        </w:rPr>
        <w:t>Председательствующий.</w:t>
      </w:r>
      <w:r>
        <w:rPr>
          <w:szCs w:val="40"/>
        </w:rPr>
        <w:t xml:space="preserve"> Андрей Павлович хорошую задал дискуссию, но у меня тогда встречный вопрос. А чего они вообще идут по Северному морскому пути? Значит, все-таки их что-то заставляет формировать туристический маршрут так, чтобы именно там. Это же необычно. Можно там … сотни раз, но интерес какой-то представляет в счет того, что наши туристический, этнический туризм не вполне развит</w:t>
      </w:r>
      <w:r w:rsidR="004B68B8">
        <w:rPr>
          <w:szCs w:val="40"/>
        </w:rPr>
        <w:t>ы</w:t>
      </w:r>
      <w:r>
        <w:rPr>
          <w:szCs w:val="40"/>
        </w:rPr>
        <w:t xml:space="preserve"> и многие места в России, в том числе на Севере, могут стать привлекательными. Это потребует развития, в том числе инфраструктуры</w:t>
      </w:r>
      <w:proofErr w:type="gramStart"/>
      <w:r>
        <w:rPr>
          <w:szCs w:val="40"/>
        </w:rPr>
        <w:t>.</w:t>
      </w:r>
      <w:proofErr w:type="gramEnd"/>
    </w:p>
    <w:p w:rsidR="00290505" w:rsidRDefault="00290505" w:rsidP="00290505">
      <w:pPr>
        <w:spacing w:line="360" w:lineRule="auto"/>
        <w:rPr>
          <w:szCs w:val="40"/>
        </w:rPr>
      </w:pPr>
      <w:r>
        <w:rPr>
          <w:szCs w:val="40"/>
          <w:u w:val="single"/>
        </w:rPr>
        <w:t xml:space="preserve">                 .</w:t>
      </w:r>
      <w:r>
        <w:rPr>
          <w:szCs w:val="40"/>
        </w:rPr>
        <w:t xml:space="preserve"> Нет, туризм, естественно. Если говорить о туризме, экотуризме, там наш туризм на Северный полюс, на Землю Франца-Иосифа, да, но это уже </w:t>
      </w:r>
      <w:r w:rsidR="004B68B8">
        <w:rPr>
          <w:szCs w:val="40"/>
        </w:rPr>
        <w:t xml:space="preserve">к </w:t>
      </w:r>
      <w:r>
        <w:rPr>
          <w:szCs w:val="40"/>
        </w:rPr>
        <w:t>транзит</w:t>
      </w:r>
      <w:r w:rsidR="004B68B8">
        <w:rPr>
          <w:szCs w:val="40"/>
        </w:rPr>
        <w:t>у</w:t>
      </w:r>
      <w:r>
        <w:rPr>
          <w:szCs w:val="40"/>
        </w:rPr>
        <w:t xml:space="preserve"> мало имеет отношение.</w:t>
      </w:r>
    </w:p>
    <w:p w:rsidR="00290505" w:rsidRDefault="00290505" w:rsidP="00290505">
      <w:pPr>
        <w:spacing w:line="360" w:lineRule="auto"/>
        <w:rPr>
          <w:szCs w:val="40"/>
        </w:rPr>
      </w:pPr>
      <w:r>
        <w:rPr>
          <w:szCs w:val="40"/>
          <w:u w:val="single"/>
        </w:rPr>
        <w:t>Председательствующий.</w:t>
      </w:r>
      <w:r>
        <w:rPr>
          <w:szCs w:val="40"/>
        </w:rPr>
        <w:t xml:space="preserve"> Я пассажиров имею в виду</w:t>
      </w:r>
      <w:proofErr w:type="gramStart"/>
      <w:r>
        <w:rPr>
          <w:szCs w:val="40"/>
        </w:rPr>
        <w:t>.</w:t>
      </w:r>
      <w:proofErr w:type="gramEnd"/>
    </w:p>
    <w:p w:rsidR="00290505" w:rsidRDefault="00290505" w:rsidP="00290505">
      <w:pPr>
        <w:spacing w:line="360" w:lineRule="auto"/>
        <w:rPr>
          <w:szCs w:val="40"/>
        </w:rPr>
      </w:pPr>
      <w:r>
        <w:rPr>
          <w:szCs w:val="40"/>
          <w:u w:val="single"/>
        </w:rPr>
        <w:t xml:space="preserve">                .</w:t>
      </w:r>
      <w:r>
        <w:rPr>
          <w:szCs w:val="40"/>
        </w:rPr>
        <w:t xml:space="preserve"> … Эти вещи, они и будут, и развиваются. А чистый транзит, я имею в виду просто транзит</w:t>
      </w:r>
      <w:proofErr w:type="gramStart"/>
      <w:r>
        <w:rPr>
          <w:szCs w:val="40"/>
        </w:rPr>
        <w:t xml:space="preserve"> …</w:t>
      </w:r>
      <w:proofErr w:type="gramEnd"/>
    </w:p>
    <w:p w:rsidR="00290505" w:rsidRDefault="00290505" w:rsidP="00290505">
      <w:pPr>
        <w:spacing w:line="360" w:lineRule="auto"/>
        <w:rPr>
          <w:szCs w:val="40"/>
        </w:rPr>
      </w:pPr>
      <w:r>
        <w:rPr>
          <w:szCs w:val="40"/>
          <w:u w:val="single"/>
        </w:rPr>
        <w:t xml:space="preserve">               .</w:t>
      </w:r>
      <w:r>
        <w:rPr>
          <w:szCs w:val="40"/>
        </w:rPr>
        <w:t xml:space="preserve"> (Не слышно.)</w:t>
      </w:r>
    </w:p>
    <w:p w:rsidR="00290505" w:rsidRDefault="00290505" w:rsidP="00290505">
      <w:pPr>
        <w:spacing w:line="360" w:lineRule="auto"/>
        <w:rPr>
          <w:szCs w:val="40"/>
        </w:rPr>
      </w:pPr>
      <w:r>
        <w:rPr>
          <w:szCs w:val="40"/>
          <w:u w:val="single"/>
        </w:rPr>
        <w:t xml:space="preserve">                .</w:t>
      </w:r>
      <w:r>
        <w:rPr>
          <w:szCs w:val="40"/>
        </w:rPr>
        <w:t xml:space="preserve"> Нет, он даже может быть сам интересен в том случае, когда мы сможем обеспечить круглогодичн</w:t>
      </w:r>
      <w:r w:rsidR="004B68B8">
        <w:rPr>
          <w:szCs w:val="40"/>
        </w:rPr>
        <w:t>ую навигацию</w:t>
      </w:r>
      <w:r>
        <w:rPr>
          <w:szCs w:val="40"/>
        </w:rPr>
        <w:t>.</w:t>
      </w:r>
    </w:p>
    <w:p w:rsidR="00290505" w:rsidRDefault="00290505" w:rsidP="00290505">
      <w:pPr>
        <w:spacing w:line="360" w:lineRule="auto"/>
        <w:rPr>
          <w:szCs w:val="40"/>
        </w:rPr>
      </w:pPr>
      <w:r>
        <w:rPr>
          <w:szCs w:val="40"/>
          <w:u w:val="single"/>
        </w:rPr>
        <w:t>Председательствующий</w:t>
      </w:r>
      <w:proofErr w:type="gramStart"/>
      <w:r>
        <w:rPr>
          <w:szCs w:val="40"/>
          <w:u w:val="single"/>
        </w:rPr>
        <w:t>.</w:t>
      </w:r>
      <w:proofErr w:type="gramEnd"/>
      <w:r>
        <w:rPr>
          <w:szCs w:val="40"/>
        </w:rPr>
        <w:t xml:space="preserve">  … </w:t>
      </w:r>
      <w:proofErr w:type="gramStart"/>
      <w:r>
        <w:rPr>
          <w:szCs w:val="40"/>
        </w:rPr>
        <w:t>м</w:t>
      </w:r>
      <w:proofErr w:type="gramEnd"/>
      <w:r>
        <w:rPr>
          <w:szCs w:val="40"/>
        </w:rPr>
        <w:t>ожно прогнозировать, зная, что там круглогодичная навигация.</w:t>
      </w:r>
    </w:p>
    <w:p w:rsidR="00290505" w:rsidRDefault="00290505" w:rsidP="00290505">
      <w:pPr>
        <w:spacing w:line="360" w:lineRule="auto"/>
        <w:rPr>
          <w:szCs w:val="40"/>
        </w:rPr>
      </w:pPr>
      <w:r>
        <w:rPr>
          <w:szCs w:val="40"/>
          <w:u w:val="single"/>
        </w:rPr>
        <w:t xml:space="preserve">                 .</w:t>
      </w:r>
      <w:r>
        <w:rPr>
          <w:szCs w:val="40"/>
        </w:rPr>
        <w:t xml:space="preserve"> Я имею в виду, в этом случае прогнозировать только время рейса, четко прогнозируется проходимость. </w:t>
      </w:r>
    </w:p>
    <w:p w:rsidR="00290505" w:rsidRDefault="00290505" w:rsidP="00290505">
      <w:pPr>
        <w:spacing w:line="360" w:lineRule="auto"/>
        <w:rPr>
          <w:szCs w:val="40"/>
        </w:rPr>
      </w:pPr>
      <w:proofErr w:type="gramStart"/>
      <w:r>
        <w:rPr>
          <w:szCs w:val="40"/>
        </w:rPr>
        <w:t>Ну</w:t>
      </w:r>
      <w:proofErr w:type="gramEnd"/>
      <w:r>
        <w:rPr>
          <w:szCs w:val="40"/>
        </w:rPr>
        <w:t xml:space="preserve"> и еще один момент, который влияет, это экономика все-таки. Судно для того, чтобы идти по Северному морскому пути, даже с ледоколом, даже не в самых сложных погодных условиях, должно видеть, это вот факт. Всё это влияет на стоимость строительства судна, на стоимость перевоза … и так далее. Вот здесь и в сравнении с этим маршрутом без ледового класса, но через Суэцкий канал или еще как-то, тут владельцы тоже считают </w:t>
      </w:r>
      <w:r>
        <w:rPr>
          <w:szCs w:val="40"/>
        </w:rPr>
        <w:lastRenderedPageBreak/>
        <w:t>экономику, они платят … Конечно, надо будет строить</w:t>
      </w:r>
      <w:proofErr w:type="gramStart"/>
      <w:r>
        <w:rPr>
          <w:szCs w:val="40"/>
        </w:rPr>
        <w:t xml:space="preserve"> …Н</w:t>
      </w:r>
      <w:proofErr w:type="gramEnd"/>
      <w:r>
        <w:rPr>
          <w:szCs w:val="40"/>
        </w:rPr>
        <w:t xml:space="preserve">о пока вот то, что, по крайней мере, за последние пять лет тенденция наблюдается. Транзит есть, он есть каждый год, но небольшой. </w:t>
      </w:r>
    </w:p>
    <w:p w:rsidR="00290505" w:rsidRDefault="00290505" w:rsidP="00290505">
      <w:pPr>
        <w:spacing w:line="360" w:lineRule="auto"/>
        <w:rPr>
          <w:szCs w:val="40"/>
        </w:rPr>
      </w:pPr>
      <w:r>
        <w:rPr>
          <w:szCs w:val="40"/>
          <w:u w:val="single"/>
        </w:rPr>
        <w:t xml:space="preserve">               .</w:t>
      </w:r>
      <w:r>
        <w:rPr>
          <w:szCs w:val="40"/>
        </w:rPr>
        <w:t xml:space="preserve"> Денис Владимирович, а почему вы говорите только о четырех месяцах навигации? …</w:t>
      </w:r>
    </w:p>
    <w:p w:rsidR="00290505" w:rsidRDefault="00290505" w:rsidP="00290505">
      <w:pPr>
        <w:spacing w:line="360" w:lineRule="auto"/>
        <w:rPr>
          <w:szCs w:val="40"/>
        </w:rPr>
      </w:pPr>
      <w:r>
        <w:rPr>
          <w:szCs w:val="40"/>
          <w:u w:val="single"/>
        </w:rPr>
        <w:t>Ушаков Д.В.</w:t>
      </w:r>
      <w:r>
        <w:rPr>
          <w:szCs w:val="40"/>
        </w:rPr>
        <w:t xml:space="preserve"> Я говорю о транзите через весь …</w:t>
      </w:r>
    </w:p>
    <w:p w:rsidR="00290505" w:rsidRDefault="00290505" w:rsidP="00290505">
      <w:pPr>
        <w:spacing w:line="360" w:lineRule="auto"/>
        <w:rPr>
          <w:szCs w:val="40"/>
        </w:rPr>
      </w:pPr>
      <w:r>
        <w:rPr>
          <w:szCs w:val="40"/>
          <w:u w:val="single"/>
        </w:rPr>
        <w:t xml:space="preserve">               .</w:t>
      </w:r>
      <w:r w:rsidRPr="00FB3A17">
        <w:rPr>
          <w:szCs w:val="40"/>
        </w:rPr>
        <w:t xml:space="preserve"> А, уже на Восток.</w:t>
      </w:r>
      <w:r>
        <w:rPr>
          <w:szCs w:val="40"/>
        </w:rPr>
        <w:t xml:space="preserve"> То есть Запад у нас круглогодичный.</w:t>
      </w:r>
    </w:p>
    <w:p w:rsidR="00290505" w:rsidRDefault="00290505" w:rsidP="00290505">
      <w:pPr>
        <w:spacing w:line="360" w:lineRule="auto"/>
        <w:rPr>
          <w:szCs w:val="40"/>
        </w:rPr>
      </w:pPr>
      <w:r>
        <w:rPr>
          <w:szCs w:val="40"/>
          <w:u w:val="single"/>
        </w:rPr>
        <w:t>Ушаков Д.В.</w:t>
      </w:r>
      <w:r>
        <w:rPr>
          <w:szCs w:val="40"/>
        </w:rPr>
        <w:t xml:space="preserve"> Запад весь круглогодичный.</w:t>
      </w:r>
    </w:p>
    <w:p w:rsidR="00290505" w:rsidRDefault="00290505" w:rsidP="00290505">
      <w:pPr>
        <w:spacing w:line="360" w:lineRule="auto"/>
        <w:rPr>
          <w:szCs w:val="40"/>
        </w:rPr>
      </w:pPr>
      <w:r>
        <w:rPr>
          <w:szCs w:val="40"/>
          <w:u w:val="single"/>
        </w:rPr>
        <w:t xml:space="preserve">              .</w:t>
      </w:r>
      <w:r>
        <w:rPr>
          <w:szCs w:val="40"/>
        </w:rPr>
        <w:t xml:space="preserve"> (Не слышно.)</w:t>
      </w:r>
    </w:p>
    <w:p w:rsidR="00290505" w:rsidRDefault="00290505" w:rsidP="00290505">
      <w:pPr>
        <w:spacing w:line="360" w:lineRule="auto"/>
        <w:rPr>
          <w:szCs w:val="40"/>
        </w:rPr>
      </w:pPr>
      <w:r>
        <w:rPr>
          <w:szCs w:val="40"/>
          <w:u w:val="single"/>
        </w:rPr>
        <w:t>Ушаков Д.В.</w:t>
      </w:r>
      <w:r>
        <w:rPr>
          <w:szCs w:val="40"/>
        </w:rPr>
        <w:t xml:space="preserve"> Да, да. Нет, я говорю только о транзите и только  сплошным проходом. Вот если сейчас … и они </w:t>
      </w:r>
      <w:proofErr w:type="gramStart"/>
      <w:r>
        <w:rPr>
          <w:szCs w:val="40"/>
        </w:rPr>
        <w:t>повезут газ на Восток и под них будут</w:t>
      </w:r>
      <w:proofErr w:type="gramEnd"/>
      <w:r>
        <w:rPr>
          <w:szCs w:val="40"/>
        </w:rPr>
        <w:t xml:space="preserve"> построены, по сути, там будут построены другие ледоколы и будет обеспечено, вот тогда уже можно говорить о том, что…</w:t>
      </w:r>
    </w:p>
    <w:p w:rsidR="00290505" w:rsidRDefault="00290505" w:rsidP="00290505">
      <w:pPr>
        <w:spacing w:line="360" w:lineRule="auto"/>
        <w:rPr>
          <w:szCs w:val="40"/>
        </w:rPr>
      </w:pPr>
      <w:r>
        <w:rPr>
          <w:szCs w:val="40"/>
          <w:u w:val="single"/>
        </w:rPr>
        <w:t>Председательствующий.</w:t>
      </w:r>
      <w:r>
        <w:rPr>
          <w:szCs w:val="40"/>
        </w:rPr>
        <w:t xml:space="preserve"> Да, Сергей Александрович.</w:t>
      </w:r>
    </w:p>
    <w:p w:rsidR="00290505" w:rsidRDefault="00290505" w:rsidP="00290505">
      <w:pPr>
        <w:spacing w:line="360" w:lineRule="auto"/>
        <w:rPr>
          <w:szCs w:val="40"/>
        </w:rPr>
      </w:pPr>
      <w:r>
        <w:rPr>
          <w:szCs w:val="40"/>
          <w:u w:val="single"/>
        </w:rPr>
        <w:t xml:space="preserve">             С.А.</w:t>
      </w:r>
      <w:r>
        <w:rPr>
          <w:szCs w:val="40"/>
        </w:rPr>
        <w:t xml:space="preserve"> Я … Денису Владимировичу и Алексею Анатольевичу задать вопрос.</w:t>
      </w:r>
    </w:p>
    <w:p w:rsidR="00290505" w:rsidRPr="006946FD" w:rsidRDefault="00290505" w:rsidP="00290505">
      <w:pPr>
        <w:spacing w:line="360" w:lineRule="auto"/>
        <w:rPr>
          <w:szCs w:val="40"/>
        </w:rPr>
      </w:pPr>
      <w:r>
        <w:rPr>
          <w:szCs w:val="40"/>
        </w:rPr>
        <w:t>Вот мы формируем некую программу по применению …  на ближайшие городского поселения лица и для того, чтобы оно вызывало здесь … хотелось бы узнать, получить от вас какие-то рекомендации, на какую инфраструктуру, на какие объекты необходимо делать усиление для того, чтобы этот населенный пункт мог быть привлекательным для тех проходов судов …</w:t>
      </w:r>
      <w:proofErr w:type="gramStart"/>
      <w:r>
        <w:rPr>
          <w:szCs w:val="40"/>
        </w:rPr>
        <w:t xml:space="preserve">  .</w:t>
      </w:r>
      <w:proofErr w:type="gramEnd"/>
    </w:p>
    <w:p w:rsidR="00290505" w:rsidRDefault="00290505" w:rsidP="00290505">
      <w:pPr>
        <w:spacing w:line="360" w:lineRule="auto"/>
        <w:rPr>
          <w:szCs w:val="40"/>
        </w:rPr>
      </w:pPr>
      <w:r>
        <w:rPr>
          <w:szCs w:val="40"/>
        </w:rPr>
        <w:t>Можете ли вы дать те рекомендации, может быть, какие-то ваши</w:t>
      </w:r>
      <w:proofErr w:type="gramStart"/>
      <w:r>
        <w:rPr>
          <w:szCs w:val="40"/>
        </w:rPr>
        <w:t xml:space="preserve"> .</w:t>
      </w:r>
      <w:proofErr w:type="gramEnd"/>
      <w:r>
        <w:rPr>
          <w:szCs w:val="40"/>
        </w:rPr>
        <w:t xml:space="preserve">.. , чтобы учитывать его при тех мероприятиях, которые будут разрабатывать на... ? </w:t>
      </w:r>
    </w:p>
    <w:p w:rsidR="00290505" w:rsidRDefault="00290505" w:rsidP="00290505">
      <w:pPr>
        <w:spacing w:line="360" w:lineRule="auto"/>
        <w:rPr>
          <w:szCs w:val="40"/>
        </w:rPr>
      </w:pPr>
      <w:r>
        <w:rPr>
          <w:szCs w:val="40"/>
          <w:u w:val="single"/>
        </w:rPr>
        <w:tab/>
      </w:r>
      <w:r>
        <w:rPr>
          <w:szCs w:val="40"/>
          <w:u w:val="single"/>
        </w:rPr>
        <w:tab/>
        <w:t>.</w:t>
      </w:r>
      <w:r>
        <w:rPr>
          <w:szCs w:val="40"/>
        </w:rPr>
        <w:t xml:space="preserve"> Я попытаюсь ответить на ваш вопрос.</w:t>
      </w:r>
    </w:p>
    <w:p w:rsidR="00290505" w:rsidRDefault="00290505" w:rsidP="00290505">
      <w:pPr>
        <w:spacing w:line="360" w:lineRule="auto"/>
        <w:rPr>
          <w:szCs w:val="40"/>
        </w:rPr>
      </w:pPr>
      <w:r>
        <w:rPr>
          <w:szCs w:val="40"/>
        </w:rPr>
        <w:t xml:space="preserve">Во-первых, в Диксоне на сегодняшний день нет ни одного действующего причала. Поэтому хотелось бы, чтобы ... Он сначала </w:t>
      </w:r>
      <w:r>
        <w:rPr>
          <w:szCs w:val="40"/>
        </w:rPr>
        <w:lastRenderedPageBreak/>
        <w:t>принадлежал "Норильскому никелю", "Норильский никель" передал его</w:t>
      </w:r>
      <w:proofErr w:type="gramStart"/>
      <w:r>
        <w:rPr>
          <w:szCs w:val="40"/>
        </w:rPr>
        <w:t xml:space="preserve"> .</w:t>
      </w:r>
      <w:proofErr w:type="gramEnd"/>
      <w:r>
        <w:rPr>
          <w:szCs w:val="40"/>
        </w:rPr>
        <w:t xml:space="preserve">..  , как говорится. И там ... каждый ... в нарушение всех действующих законодательств разрешает использование ..., чтобы завезти хотя бы какие-то продукты ... поэтому просьба начать с самого причала. </w:t>
      </w:r>
    </w:p>
    <w:p w:rsidR="00290505" w:rsidRDefault="00290505" w:rsidP="00290505">
      <w:pPr>
        <w:spacing w:line="360" w:lineRule="auto"/>
        <w:rPr>
          <w:szCs w:val="40"/>
        </w:rPr>
      </w:pPr>
      <w:r>
        <w:rPr>
          <w:szCs w:val="40"/>
        </w:rPr>
        <w:t>...говорится о привлекательности ... транзита, наверное, пока транзит существует в том объема и в тех направлениях, в которых он существует. ... Что касается перспективы Диксона, но это, скорее всего, ... военно-морская база</w:t>
      </w:r>
      <w:proofErr w:type="gramStart"/>
      <w:r>
        <w:rPr>
          <w:szCs w:val="40"/>
        </w:rPr>
        <w:t>,...</w:t>
      </w:r>
      <w:proofErr w:type="gramEnd"/>
    </w:p>
    <w:p w:rsidR="00290505" w:rsidRDefault="00290505" w:rsidP="00290505">
      <w:pPr>
        <w:spacing w:line="360" w:lineRule="auto"/>
        <w:rPr>
          <w:szCs w:val="40"/>
        </w:rPr>
      </w:pPr>
      <w:r>
        <w:rPr>
          <w:szCs w:val="40"/>
          <w:u w:val="single"/>
        </w:rPr>
        <w:t>Председательствующий.</w:t>
      </w:r>
      <w:r>
        <w:rPr>
          <w:szCs w:val="40"/>
        </w:rPr>
        <w:t xml:space="preserve"> Спасибо. </w:t>
      </w:r>
    </w:p>
    <w:p w:rsidR="00290505" w:rsidRDefault="00290505" w:rsidP="00290505">
      <w:pPr>
        <w:spacing w:line="360" w:lineRule="auto"/>
        <w:rPr>
          <w:szCs w:val="40"/>
        </w:rPr>
      </w:pPr>
      <w:r>
        <w:rPr>
          <w:szCs w:val="40"/>
        </w:rPr>
        <w:t>Пожалуйста, Николай Николаевич.</w:t>
      </w:r>
    </w:p>
    <w:p w:rsidR="00290505" w:rsidRDefault="00290505" w:rsidP="00290505">
      <w:pPr>
        <w:spacing w:line="360" w:lineRule="auto"/>
        <w:rPr>
          <w:szCs w:val="40"/>
        </w:rPr>
      </w:pPr>
      <w:r>
        <w:rPr>
          <w:szCs w:val="40"/>
          <w:u w:val="single"/>
        </w:rPr>
        <w:tab/>
      </w:r>
      <w:r>
        <w:rPr>
          <w:szCs w:val="40"/>
          <w:u w:val="single"/>
        </w:rPr>
        <w:tab/>
        <w:t>Н.Н.</w:t>
      </w:r>
      <w:r>
        <w:rPr>
          <w:szCs w:val="40"/>
        </w:rPr>
        <w:t xml:space="preserve"> Позвольте, я немножко добавлю по поводу транзита. Я думаю, депутатам Госдумы, мой коллега тоже ... объяснил. </w:t>
      </w:r>
    </w:p>
    <w:p w:rsidR="00290505" w:rsidRDefault="00290505" w:rsidP="00290505">
      <w:pPr>
        <w:spacing w:line="360" w:lineRule="auto"/>
        <w:rPr>
          <w:szCs w:val="40"/>
        </w:rPr>
      </w:pPr>
      <w:proofErr w:type="gramStart"/>
      <w:r>
        <w:rPr>
          <w:szCs w:val="40"/>
        </w:rPr>
        <w:t xml:space="preserve">Проект "Северный широтный ход", который предусматривает стыковку двух наших российских железных дорог, это северная дорогая, которая Свердловская как раз позволит с учетом, абсолютно Денис Владимирович правильно говорит, ледокольного серьезного флота и совершенно ... с Востока не везти, соответственно, туда на самый Запад, а через </w:t>
      </w:r>
      <w:proofErr w:type="spellStart"/>
      <w:r>
        <w:rPr>
          <w:szCs w:val="40"/>
        </w:rPr>
        <w:t>Сабетту</w:t>
      </w:r>
      <w:proofErr w:type="spellEnd"/>
      <w:r>
        <w:rPr>
          <w:szCs w:val="40"/>
        </w:rPr>
        <w:t xml:space="preserve">, почему и Путин поддержал </w:t>
      </w:r>
      <w:proofErr w:type="spellStart"/>
      <w:r>
        <w:rPr>
          <w:szCs w:val="40"/>
        </w:rPr>
        <w:t>Сабетту</w:t>
      </w:r>
      <w:proofErr w:type="spellEnd"/>
      <w:r>
        <w:rPr>
          <w:szCs w:val="40"/>
        </w:rPr>
        <w:t xml:space="preserve"> как порт не только </w:t>
      </w:r>
      <w:proofErr w:type="spellStart"/>
      <w:r>
        <w:rPr>
          <w:szCs w:val="40"/>
        </w:rPr>
        <w:t>СПГшный</w:t>
      </w:r>
      <w:proofErr w:type="spellEnd"/>
      <w:r>
        <w:rPr>
          <w:szCs w:val="40"/>
        </w:rPr>
        <w:t>,  и ... который будет уникальный.</w:t>
      </w:r>
      <w:proofErr w:type="gramEnd"/>
      <w:r>
        <w:rPr>
          <w:szCs w:val="40"/>
        </w:rPr>
        <w:t xml:space="preserve"> Если мы этот Северный широтный ход как российский проект заверши</w:t>
      </w:r>
      <w:r w:rsidR="004B68B8">
        <w:rPr>
          <w:szCs w:val="40"/>
        </w:rPr>
        <w:t>м</w:t>
      </w:r>
      <w:r>
        <w:rPr>
          <w:szCs w:val="40"/>
        </w:rPr>
        <w:t>, то практически Сибирский округ, Уральский округ, Челябинская</w:t>
      </w:r>
      <w:r w:rsidR="004B68B8">
        <w:rPr>
          <w:szCs w:val="40"/>
        </w:rPr>
        <w:t xml:space="preserve"> область</w:t>
      </w:r>
      <w:r>
        <w:rPr>
          <w:szCs w:val="40"/>
        </w:rPr>
        <w:t xml:space="preserve"> ... как экспортирует сюда на Восток, соответственно, когда он на самом деле идет туда и с Востока сюда в центр нашей страны. То есть проект, на который мы тоже и Володина приглашали, и, соответственно у нас... </w:t>
      </w:r>
    </w:p>
    <w:p w:rsidR="00290505" w:rsidRDefault="00290505" w:rsidP="00290505">
      <w:pPr>
        <w:spacing w:line="360" w:lineRule="auto"/>
        <w:rPr>
          <w:szCs w:val="40"/>
        </w:rPr>
      </w:pPr>
      <w:r>
        <w:rPr>
          <w:szCs w:val="40"/>
          <w:u w:val="single"/>
        </w:rPr>
        <w:t>Председательствующий.</w:t>
      </w:r>
      <w:r>
        <w:rPr>
          <w:szCs w:val="40"/>
        </w:rPr>
        <w:t xml:space="preserve"> Я так понимаю, поддержим ... в решающей стадии</w:t>
      </w:r>
      <w:proofErr w:type="gramStart"/>
      <w:r>
        <w:rPr>
          <w:szCs w:val="40"/>
        </w:rPr>
        <w:t xml:space="preserve">. </w:t>
      </w:r>
      <w:proofErr w:type="gramEnd"/>
    </w:p>
    <w:p w:rsidR="00290505" w:rsidRDefault="00290505" w:rsidP="00290505">
      <w:pPr>
        <w:spacing w:line="360" w:lineRule="auto"/>
        <w:rPr>
          <w:szCs w:val="40"/>
        </w:rPr>
      </w:pPr>
      <w:r>
        <w:rPr>
          <w:szCs w:val="40"/>
          <w:u w:val="single"/>
        </w:rPr>
        <w:tab/>
      </w:r>
      <w:r>
        <w:rPr>
          <w:szCs w:val="40"/>
          <w:u w:val="single"/>
        </w:rPr>
        <w:tab/>
        <w:t>.</w:t>
      </w:r>
      <w:r>
        <w:rPr>
          <w:szCs w:val="40"/>
        </w:rPr>
        <w:t xml:space="preserve"> (Не слышно.)</w:t>
      </w:r>
    </w:p>
    <w:p w:rsidR="00290505" w:rsidRDefault="00290505" w:rsidP="004B68B8">
      <w:pPr>
        <w:spacing w:line="360" w:lineRule="auto"/>
        <w:rPr>
          <w:szCs w:val="40"/>
        </w:rPr>
      </w:pPr>
      <w:r>
        <w:rPr>
          <w:szCs w:val="40"/>
          <w:u w:val="single"/>
        </w:rPr>
        <w:lastRenderedPageBreak/>
        <w:t>Председательствующий.</w:t>
      </w:r>
      <w:r>
        <w:rPr>
          <w:szCs w:val="40"/>
        </w:rPr>
        <w:t xml:space="preserve"> Уважаемые коллеги, ещё есть необходимость какие-то уточнения?</w:t>
      </w:r>
    </w:p>
    <w:p w:rsidR="00290505" w:rsidRDefault="00290505" w:rsidP="00290505">
      <w:pPr>
        <w:spacing w:line="360" w:lineRule="auto"/>
        <w:ind w:firstLine="709"/>
        <w:rPr>
          <w:szCs w:val="40"/>
        </w:rPr>
      </w:pPr>
      <w:r>
        <w:rPr>
          <w:szCs w:val="40"/>
        </w:rPr>
        <w:t xml:space="preserve">Да, пожалуйста. </w:t>
      </w:r>
    </w:p>
    <w:p w:rsidR="00290505" w:rsidRDefault="00290505" w:rsidP="00290505">
      <w:pPr>
        <w:spacing w:line="360" w:lineRule="auto"/>
        <w:ind w:firstLine="709"/>
        <w:rPr>
          <w:szCs w:val="40"/>
        </w:rPr>
      </w:pPr>
      <w:r>
        <w:rPr>
          <w:szCs w:val="40"/>
          <w:u w:val="single"/>
        </w:rPr>
        <w:tab/>
      </w:r>
      <w:r>
        <w:rPr>
          <w:szCs w:val="40"/>
          <w:u w:val="single"/>
        </w:rPr>
        <w:tab/>
        <w:t>.</w:t>
      </w:r>
      <w:r>
        <w:rPr>
          <w:szCs w:val="40"/>
        </w:rPr>
        <w:t xml:space="preserve"> Хотелось бы обратить внимание, что, допустим, из предприятий, которые</w:t>
      </w:r>
      <w:proofErr w:type="gramStart"/>
      <w:r>
        <w:rPr>
          <w:szCs w:val="40"/>
        </w:rPr>
        <w:t xml:space="preserve"> .</w:t>
      </w:r>
      <w:proofErr w:type="gramEnd"/>
      <w:r>
        <w:rPr>
          <w:szCs w:val="40"/>
        </w:rPr>
        <w:t xml:space="preserve">.. , то для ... зарегистрированы ... населения. Все остальные идут, грубо говоря, начиная с ...  И поэтому все налоги, отчисления идут...  </w:t>
      </w:r>
      <w:proofErr w:type="gramStart"/>
      <w:r>
        <w:rPr>
          <w:szCs w:val="40"/>
        </w:rPr>
        <w:t>Ну</w:t>
      </w:r>
      <w:proofErr w:type="gramEnd"/>
      <w:r>
        <w:rPr>
          <w:szCs w:val="40"/>
        </w:rPr>
        <w:t xml:space="preserve"> они помогают, может быть, где-то ... Северный поток-2 выделяет ... Но будет необходимость ... То есть они зарегистрированы на территории НОВАТЭКА, ... При этом ... построил ... осталось всего там от силы ... И они сделали музей, ... мы ему помогаем, финансируем, он наш. ... Поэтому и проблемы. </w:t>
      </w:r>
    </w:p>
    <w:p w:rsidR="00290505" w:rsidRPr="00661FE6" w:rsidRDefault="00290505" w:rsidP="00290505">
      <w:pPr>
        <w:spacing w:line="360" w:lineRule="auto"/>
        <w:ind w:firstLine="709"/>
        <w:rPr>
          <w:szCs w:val="40"/>
        </w:rPr>
      </w:pPr>
      <w:r>
        <w:rPr>
          <w:szCs w:val="40"/>
        </w:rPr>
        <w:t>И ещё могу сказать, что очень много решается вопросов ... приняли решение по школе. ..</w:t>
      </w:r>
      <w:proofErr w:type="gramStart"/>
      <w:r>
        <w:rPr>
          <w:szCs w:val="40"/>
        </w:rPr>
        <w:t>.</w:t>
      </w:r>
      <w:proofErr w:type="gramEnd"/>
      <w:r>
        <w:rPr>
          <w:szCs w:val="40"/>
        </w:rPr>
        <w:t xml:space="preserve"> </w:t>
      </w:r>
      <w:proofErr w:type="gramStart"/>
      <w:r>
        <w:rPr>
          <w:szCs w:val="40"/>
        </w:rPr>
        <w:t>н</w:t>
      </w:r>
      <w:proofErr w:type="gramEnd"/>
      <w:r>
        <w:rPr>
          <w:szCs w:val="40"/>
        </w:rPr>
        <w:t xml:space="preserve">а сегодняшний день уже мало. Приняли решение о строительстве детского сада на 220 мест. Так как территория развивается, ... все больше и больше.  </w:t>
      </w:r>
    </w:p>
    <w:p w:rsidR="00290505" w:rsidRDefault="00290505" w:rsidP="00290505">
      <w:pPr>
        <w:spacing w:line="360" w:lineRule="auto"/>
        <w:ind w:firstLine="709"/>
        <w:rPr>
          <w:szCs w:val="40"/>
        </w:rPr>
      </w:pPr>
      <w:r>
        <w:rPr>
          <w:szCs w:val="40"/>
        </w:rPr>
        <w:t>Поэтому хотелось бы тут более движение немножко другое … , федеральные деньги и самое главное – территория по населению ведь маленькая, … человек, но … миллионов, зарплата, грубо говоря</w:t>
      </w:r>
      <w:proofErr w:type="gramStart"/>
      <w:r>
        <w:rPr>
          <w:szCs w:val="40"/>
        </w:rPr>
        <w:t>… Э</w:t>
      </w:r>
      <w:proofErr w:type="gramEnd"/>
      <w:r>
        <w:rPr>
          <w:szCs w:val="40"/>
        </w:rPr>
        <w:t xml:space="preserve">то рабочий момент. </w:t>
      </w:r>
    </w:p>
    <w:p w:rsidR="00290505" w:rsidRDefault="00290505" w:rsidP="00290505">
      <w:pPr>
        <w:spacing w:line="360" w:lineRule="auto"/>
        <w:ind w:firstLine="709"/>
        <w:rPr>
          <w:szCs w:val="40"/>
        </w:rPr>
      </w:pPr>
      <w:r>
        <w:rPr>
          <w:szCs w:val="40"/>
          <w:u w:val="single"/>
        </w:rPr>
        <w:t>Председательствующий.</w:t>
      </w:r>
      <w:r>
        <w:rPr>
          <w:szCs w:val="40"/>
        </w:rPr>
        <w:t xml:space="preserve"> Да, мы об этом говорили, что крупные проекты, в том числе логистические, они требуют пребывания большого количества людей и сразу же увеличивается количество</w:t>
      </w:r>
      <w:r w:rsidR="004B68B8">
        <w:rPr>
          <w:szCs w:val="40"/>
        </w:rPr>
        <w:t xml:space="preserve"> необходимой инфраструктуры</w:t>
      </w:r>
      <w:r>
        <w:rPr>
          <w:szCs w:val="40"/>
        </w:rPr>
        <w:t xml:space="preserve"> …, то есть  обслуживать сложно, </w:t>
      </w:r>
      <w:r w:rsidR="004B68B8">
        <w:rPr>
          <w:szCs w:val="40"/>
        </w:rPr>
        <w:t xml:space="preserve">много требуется </w:t>
      </w:r>
      <w:r>
        <w:rPr>
          <w:szCs w:val="40"/>
        </w:rPr>
        <w:t>сервиса, который рано или поздно</w:t>
      </w:r>
      <w:proofErr w:type="gramStart"/>
      <w:r>
        <w:rPr>
          <w:szCs w:val="40"/>
        </w:rPr>
        <w:t>… В</w:t>
      </w:r>
      <w:proofErr w:type="gramEnd"/>
      <w:r>
        <w:rPr>
          <w:szCs w:val="40"/>
        </w:rPr>
        <w:t xml:space="preserve"> этой части, конечно, наверное, должны участвовать все стороны и представители региона и поселения. Об этом говорили в</w:t>
      </w:r>
      <w:r w:rsidR="004B68B8">
        <w:rPr>
          <w:szCs w:val="40"/>
        </w:rPr>
        <w:t>…</w:t>
      </w:r>
      <w:r>
        <w:rPr>
          <w:szCs w:val="40"/>
        </w:rPr>
        <w:t>, когда вводили этот курортный сбор. Моя фракция не поддержала</w:t>
      </w:r>
      <w:proofErr w:type="gramStart"/>
      <w:r>
        <w:rPr>
          <w:szCs w:val="40"/>
        </w:rPr>
        <w:t>… Н</w:t>
      </w:r>
      <w:proofErr w:type="gramEnd"/>
      <w:r>
        <w:rPr>
          <w:szCs w:val="40"/>
        </w:rPr>
        <w:t xml:space="preserve">о в целом …, когда маятниковая такая численность населения …, она может быть увеличена в два раза, численность населения, </w:t>
      </w:r>
      <w:r>
        <w:rPr>
          <w:szCs w:val="40"/>
        </w:rPr>
        <w:lastRenderedPageBreak/>
        <w:t>туристов … в течение курортного периода. Разумеется, нагрузка на … инфраструктуру, на транспорт, на все. Это большое количество ресурсов требует</w:t>
      </w:r>
      <w:bookmarkStart w:id="0" w:name="_GoBack"/>
      <w:bookmarkEnd w:id="0"/>
      <w:r>
        <w:rPr>
          <w:szCs w:val="40"/>
        </w:rPr>
        <w:t xml:space="preserve"> и экономику можно строить только так, чтобы извлечение этих преимуществ в течение трех-четырех месяцев можно было использовать в течение всего года. К сожалению, другого института, кроме как сбор, в этом случае не придумали. Но такая сезонность маятниковая, конечно, она должна </w:t>
      </w:r>
      <w:proofErr w:type="gramStart"/>
      <w:r>
        <w:rPr>
          <w:szCs w:val="40"/>
        </w:rPr>
        <w:t>отражаться</w:t>
      </w:r>
      <w:proofErr w:type="gramEnd"/>
      <w:r>
        <w:rPr>
          <w:szCs w:val="40"/>
        </w:rPr>
        <w:t xml:space="preserve"> в том числе и … источниках муниципалитета, который этой структурой занимается, ее планирует, содержит и развивает. Здесь вы правы.</w:t>
      </w:r>
    </w:p>
    <w:p w:rsidR="00290505" w:rsidRDefault="00290505" w:rsidP="00290505">
      <w:pPr>
        <w:spacing w:line="360" w:lineRule="auto"/>
        <w:ind w:firstLine="709"/>
        <w:rPr>
          <w:szCs w:val="40"/>
        </w:rPr>
      </w:pPr>
      <w:r>
        <w:rPr>
          <w:szCs w:val="40"/>
        </w:rPr>
        <w:t xml:space="preserve">Коллеги, всё на этом. Тогда прежде чем завершить работу нашего "круглого стола", я передам слово организаторам, чтобы они дальнейшую работу, наш формат определили, а депутатов </w:t>
      </w:r>
      <w:proofErr w:type="gramStart"/>
      <w:r>
        <w:rPr>
          <w:szCs w:val="40"/>
        </w:rPr>
        <w:t>Государственной</w:t>
      </w:r>
      <w:proofErr w:type="gramEnd"/>
      <w:r>
        <w:rPr>
          <w:szCs w:val="40"/>
        </w:rPr>
        <w:t xml:space="preserve"> Думы приглашаются на… </w:t>
      </w:r>
    </w:p>
    <w:p w:rsidR="00290505" w:rsidRDefault="00290505" w:rsidP="00290505">
      <w:pPr>
        <w:spacing w:line="360" w:lineRule="auto"/>
        <w:ind w:firstLine="709"/>
        <w:rPr>
          <w:szCs w:val="40"/>
        </w:rPr>
      </w:pPr>
      <w:r>
        <w:rPr>
          <w:szCs w:val="40"/>
          <w:u w:val="single"/>
        </w:rPr>
        <w:tab/>
      </w:r>
      <w:r>
        <w:rPr>
          <w:szCs w:val="40"/>
          <w:u w:val="single"/>
        </w:rPr>
        <w:tab/>
        <w:t>.</w:t>
      </w:r>
      <w:r>
        <w:rPr>
          <w:szCs w:val="40"/>
        </w:rPr>
        <w:t xml:space="preserve"> Громче, к микрофону подойдите.</w:t>
      </w:r>
    </w:p>
    <w:p w:rsidR="00290505" w:rsidRDefault="00290505" w:rsidP="00290505">
      <w:pPr>
        <w:spacing w:line="360" w:lineRule="auto"/>
        <w:ind w:firstLine="709"/>
        <w:rPr>
          <w:szCs w:val="40"/>
        </w:rPr>
      </w:pPr>
      <w:r>
        <w:rPr>
          <w:szCs w:val="40"/>
          <w:u w:val="single"/>
        </w:rPr>
        <w:tab/>
      </w:r>
      <w:r>
        <w:rPr>
          <w:szCs w:val="40"/>
          <w:u w:val="single"/>
        </w:rPr>
        <w:tab/>
        <w:t>.</w:t>
      </w:r>
      <w:r>
        <w:rPr>
          <w:szCs w:val="40"/>
        </w:rPr>
        <w:t xml:space="preserve"> Сейчас подход к прессе. </w:t>
      </w:r>
    </w:p>
    <w:p w:rsidR="00290505" w:rsidRPr="00B84B94" w:rsidRDefault="00290505" w:rsidP="00290505">
      <w:pPr>
        <w:spacing w:line="360" w:lineRule="auto"/>
        <w:ind w:firstLine="709"/>
        <w:rPr>
          <w:szCs w:val="40"/>
        </w:rPr>
      </w:pPr>
      <w:r>
        <w:rPr>
          <w:szCs w:val="40"/>
          <w:u w:val="single"/>
        </w:rPr>
        <w:t>Председательствующий.</w:t>
      </w:r>
      <w:r>
        <w:rPr>
          <w:szCs w:val="40"/>
        </w:rPr>
        <w:t xml:space="preserve"> Через 10 минут, коллеги, все встречаемся на улице, там мы разделимся.</w:t>
      </w:r>
    </w:p>
    <w:p w:rsidR="00290505" w:rsidRPr="00F612EF" w:rsidRDefault="00290505" w:rsidP="005E47DA">
      <w:pPr>
        <w:spacing w:line="360" w:lineRule="auto"/>
        <w:jc w:val="center"/>
      </w:pPr>
    </w:p>
    <w:sectPr w:rsidR="00290505" w:rsidRPr="00F612EF" w:rsidSect="009654E1">
      <w:headerReference w:type="even" r:id="rId7"/>
      <w:headerReference w:type="default" r:id="rId8"/>
      <w:pgSz w:w="11906" w:h="16838" w:code="9"/>
      <w:pgMar w:top="1418" w:right="851" w:bottom="1418" w:left="1701" w:header="1134"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536C" w:rsidRDefault="00DE536C">
      <w:r>
        <w:separator/>
      </w:r>
    </w:p>
  </w:endnote>
  <w:endnote w:type="continuationSeparator" w:id="0">
    <w:p w:rsidR="00DE536C" w:rsidRDefault="00DE5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536C" w:rsidRDefault="00DE536C">
      <w:r>
        <w:separator/>
      </w:r>
    </w:p>
  </w:footnote>
  <w:footnote w:type="continuationSeparator" w:id="0">
    <w:p w:rsidR="00DE536C" w:rsidRDefault="00DE53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FE4" w:rsidRDefault="00F73FE4" w:rsidP="00B1620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F73FE4" w:rsidRDefault="00F73FE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3FE4" w:rsidRDefault="00F73FE4" w:rsidP="00B903BD">
    <w:pPr>
      <w:spacing w:line="240" w:lineRule="auto"/>
      <w:ind w:left="709" w:firstLine="0"/>
      <w:jc w:val="center"/>
      <w:rPr>
        <w:lang w:val="en-US"/>
      </w:rPr>
    </w:pPr>
    <w:r>
      <w:fldChar w:fldCharType="begin"/>
    </w:r>
    <w:r>
      <w:rPr>
        <w:lang w:val="en-US"/>
      </w:rPr>
      <w:instrText>PAGE</w:instrText>
    </w:r>
    <w:r>
      <w:fldChar w:fldCharType="separate"/>
    </w:r>
    <w:r w:rsidR="004B68B8">
      <w:rPr>
        <w:noProof/>
        <w:lang w:val="en-US"/>
      </w:rPr>
      <w:t>99</w:t>
    </w:r>
    <w:r>
      <w:fldChar w:fldCharType="end"/>
    </w:r>
  </w:p>
  <w:p w:rsidR="00F73FE4" w:rsidRDefault="00F73FE4" w:rsidP="00B903BD">
    <w:pPr>
      <w:spacing w:line="240" w:lineRule="auto"/>
      <w:ind w:left="709" w:firstLine="0"/>
      <w:jc w:val="center"/>
      <w:rPr>
        <w:lang w:val="en-US"/>
      </w:rPr>
    </w:pPr>
    <w:r>
      <w:rPr>
        <w:lang w:val="en-US"/>
      </w:rPr>
      <w:fldChar w:fldCharType="begin"/>
    </w:r>
    <w:r>
      <w:rPr>
        <w:lang w:val="en-US"/>
      </w:rPr>
      <w:instrText xml:space="preserve"> IF </w:instrText>
    </w:r>
    <w:r>
      <w:rPr>
        <w:lang w:val="en-US"/>
      </w:rPr>
      <w:fldChar w:fldCharType="begin"/>
    </w:r>
    <w:r>
      <w:rPr>
        <w:lang w:val="en-US"/>
      </w:rPr>
      <w:instrText xml:space="preserve"> DOCVARIABLE  FragmentNumber  \* MERGEFORMAT </w:instrText>
    </w:r>
    <w:r>
      <w:rPr>
        <w:lang w:val="en-US"/>
      </w:rPr>
      <w:fldChar w:fldCharType="end"/>
    </w:r>
    <w:r>
      <w:rPr>
        <w:lang w:val="en-US"/>
      </w:rPr>
      <w:instrText xml:space="preserve"> = 1 </w:instrText>
    </w:r>
    <w:r>
      <w:rPr>
        <w:lang w:val="en-US"/>
      </w:rPr>
      <w:fldChar w:fldCharType="begin"/>
    </w:r>
    <w:r>
      <w:rPr>
        <w:lang w:val="en-US"/>
      </w:rPr>
      <w:instrText xml:space="preserve"> IF </w:instrText>
    </w:r>
    <w:r>
      <w:rPr>
        <w:lang w:val="en-US"/>
      </w:rPr>
      <w:fldChar w:fldCharType="begin"/>
    </w:r>
    <w:r>
      <w:rPr>
        <w:lang w:val="en-US"/>
      </w:rPr>
      <w:instrText xml:space="preserve"> PAGE </w:instrText>
    </w:r>
    <w:r>
      <w:rPr>
        <w:lang w:val="en-US"/>
      </w:rPr>
      <w:fldChar w:fldCharType="end"/>
    </w:r>
    <w:r>
      <w:rPr>
        <w:lang w:val="en-US"/>
      </w:rPr>
      <w:instrText xml:space="preserve"> = 1 "</w:instrText>
    </w:r>
  </w:p>
  <w:p w:rsidR="00F73FE4" w:rsidRPr="003B3969" w:rsidRDefault="00F73FE4" w:rsidP="00357921">
    <w:pPr>
      <w:spacing w:line="240" w:lineRule="auto"/>
      <w:jc w:val="center"/>
      <w:rPr>
        <w:b/>
        <w:spacing w:val="80"/>
        <w:sz w:val="40"/>
        <w:szCs w:val="40"/>
      </w:rPr>
    </w:pPr>
    <w:r w:rsidRPr="003B3969">
      <w:rPr>
        <w:b/>
        <w:spacing w:val="80"/>
        <w:sz w:val="40"/>
        <w:szCs w:val="40"/>
      </w:rPr>
      <w:instrText>СТЕНОГРАММА</w:instrText>
    </w:r>
  </w:p>
  <w:p w:rsidR="00F73FE4" w:rsidRPr="00357921" w:rsidRDefault="00F73FE4" w:rsidP="00B903BD">
    <w:pPr>
      <w:spacing w:line="240" w:lineRule="auto"/>
      <w:ind w:left="709" w:firstLine="0"/>
      <w:jc w:val="center"/>
      <w:rPr>
        <w:sz w:val="24"/>
        <w:szCs w:val="24"/>
        <w:lang w:val="en-US"/>
      </w:rPr>
    </w:pPr>
    <w:r w:rsidRPr="00804968">
      <w:rPr>
        <w:b/>
        <w:u w:val="single"/>
        <w:lang w:val="en-US"/>
      </w:rPr>
      <w:instrText>______________________________</w:instrText>
    </w:r>
    <w:r>
      <w:rPr>
        <w:b/>
        <w:u w:val="single"/>
        <w:lang w:val="en-US"/>
      </w:rPr>
      <w:instrText>_______________________________</w:instrText>
    </w:r>
    <w:r>
      <w:rPr>
        <w:lang w:val="en-US"/>
      </w:rPr>
      <w:instrText xml:space="preserve">" "" </w:instrText>
    </w:r>
    <w:r>
      <w:rPr>
        <w:lang w:val="en-US"/>
      </w:rPr>
      <w:fldChar w:fldCharType="end"/>
    </w:r>
    <w:r>
      <w:rPr>
        <w:lang w:val="en-US"/>
      </w:rPr>
      <w:instrText xml:space="preserve"> </w:instrText>
    </w:r>
    <w:r>
      <w:rPr>
        <w:lang w:val="en-US"/>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ecialView" w:val="0"/>
  </w:docVars>
  <w:rsids>
    <w:rsidRoot w:val="00971087"/>
    <w:rsid w:val="00023B63"/>
    <w:rsid w:val="00040C4C"/>
    <w:rsid w:val="000603ED"/>
    <w:rsid w:val="000707FA"/>
    <w:rsid w:val="000760EB"/>
    <w:rsid w:val="00085155"/>
    <w:rsid w:val="000878AE"/>
    <w:rsid w:val="00096E37"/>
    <w:rsid w:val="000A2C0A"/>
    <w:rsid w:val="000A76D6"/>
    <w:rsid w:val="000B0836"/>
    <w:rsid w:val="000B5379"/>
    <w:rsid w:val="000B68AD"/>
    <w:rsid w:val="000E75EB"/>
    <w:rsid w:val="00104DF5"/>
    <w:rsid w:val="00112B4D"/>
    <w:rsid w:val="001358CE"/>
    <w:rsid w:val="00142CF3"/>
    <w:rsid w:val="00150CF4"/>
    <w:rsid w:val="00165BC6"/>
    <w:rsid w:val="00182572"/>
    <w:rsid w:val="001A4677"/>
    <w:rsid w:val="001A7E5D"/>
    <w:rsid w:val="001C6B9B"/>
    <w:rsid w:val="001F021C"/>
    <w:rsid w:val="001F57E3"/>
    <w:rsid w:val="002211A1"/>
    <w:rsid w:val="00227D7C"/>
    <w:rsid w:val="00244E4A"/>
    <w:rsid w:val="00256E80"/>
    <w:rsid w:val="002612AF"/>
    <w:rsid w:val="0028592B"/>
    <w:rsid w:val="00290505"/>
    <w:rsid w:val="00294FA8"/>
    <w:rsid w:val="002C1478"/>
    <w:rsid w:val="002D0D9C"/>
    <w:rsid w:val="002D3C01"/>
    <w:rsid w:val="002E099D"/>
    <w:rsid w:val="002E2601"/>
    <w:rsid w:val="00300E16"/>
    <w:rsid w:val="00311CD1"/>
    <w:rsid w:val="00314FF5"/>
    <w:rsid w:val="00337A0C"/>
    <w:rsid w:val="0034516C"/>
    <w:rsid w:val="00347B79"/>
    <w:rsid w:val="00357921"/>
    <w:rsid w:val="003636A1"/>
    <w:rsid w:val="0038244E"/>
    <w:rsid w:val="003A6D0B"/>
    <w:rsid w:val="003B4334"/>
    <w:rsid w:val="003B651D"/>
    <w:rsid w:val="003C7E5F"/>
    <w:rsid w:val="003D3D53"/>
    <w:rsid w:val="003E71E0"/>
    <w:rsid w:val="0041447E"/>
    <w:rsid w:val="00435E05"/>
    <w:rsid w:val="004361D1"/>
    <w:rsid w:val="004379B8"/>
    <w:rsid w:val="0045531A"/>
    <w:rsid w:val="0046032A"/>
    <w:rsid w:val="004B68B8"/>
    <w:rsid w:val="00523FCC"/>
    <w:rsid w:val="00542842"/>
    <w:rsid w:val="00545E56"/>
    <w:rsid w:val="00594469"/>
    <w:rsid w:val="005E47DA"/>
    <w:rsid w:val="005E70B5"/>
    <w:rsid w:val="00627747"/>
    <w:rsid w:val="0065603B"/>
    <w:rsid w:val="00664B7A"/>
    <w:rsid w:val="00695E13"/>
    <w:rsid w:val="00696642"/>
    <w:rsid w:val="006A0F1F"/>
    <w:rsid w:val="006B1B05"/>
    <w:rsid w:val="006D7AC7"/>
    <w:rsid w:val="006E6A45"/>
    <w:rsid w:val="006E7BA5"/>
    <w:rsid w:val="00702FE3"/>
    <w:rsid w:val="00713576"/>
    <w:rsid w:val="00736FEC"/>
    <w:rsid w:val="00753310"/>
    <w:rsid w:val="00756657"/>
    <w:rsid w:val="00760BA9"/>
    <w:rsid w:val="00781A64"/>
    <w:rsid w:val="00793397"/>
    <w:rsid w:val="007D1B30"/>
    <w:rsid w:val="007F40D9"/>
    <w:rsid w:val="00804968"/>
    <w:rsid w:val="00813951"/>
    <w:rsid w:val="00823621"/>
    <w:rsid w:val="00827CD7"/>
    <w:rsid w:val="008553BC"/>
    <w:rsid w:val="00870404"/>
    <w:rsid w:val="00871281"/>
    <w:rsid w:val="008B6669"/>
    <w:rsid w:val="008D1D48"/>
    <w:rsid w:val="008D740A"/>
    <w:rsid w:val="008E2558"/>
    <w:rsid w:val="008E3BD9"/>
    <w:rsid w:val="00901D56"/>
    <w:rsid w:val="009119AF"/>
    <w:rsid w:val="00917EF0"/>
    <w:rsid w:val="00943DDB"/>
    <w:rsid w:val="009654E1"/>
    <w:rsid w:val="00971087"/>
    <w:rsid w:val="00972567"/>
    <w:rsid w:val="00981E9E"/>
    <w:rsid w:val="009842B7"/>
    <w:rsid w:val="00984C64"/>
    <w:rsid w:val="009C2EB3"/>
    <w:rsid w:val="00A001F4"/>
    <w:rsid w:val="00A5228E"/>
    <w:rsid w:val="00A729AA"/>
    <w:rsid w:val="00A9088E"/>
    <w:rsid w:val="00AA45A8"/>
    <w:rsid w:val="00AC3EC7"/>
    <w:rsid w:val="00AE5D9E"/>
    <w:rsid w:val="00B16204"/>
    <w:rsid w:val="00B35990"/>
    <w:rsid w:val="00B5719A"/>
    <w:rsid w:val="00B65910"/>
    <w:rsid w:val="00B903BD"/>
    <w:rsid w:val="00BB4C6C"/>
    <w:rsid w:val="00BD0930"/>
    <w:rsid w:val="00C06C46"/>
    <w:rsid w:val="00C619C9"/>
    <w:rsid w:val="00C71722"/>
    <w:rsid w:val="00C76C69"/>
    <w:rsid w:val="00C772DF"/>
    <w:rsid w:val="00C8483B"/>
    <w:rsid w:val="00C963C0"/>
    <w:rsid w:val="00CB48B7"/>
    <w:rsid w:val="00CD2D6A"/>
    <w:rsid w:val="00CE1DF2"/>
    <w:rsid w:val="00CE6483"/>
    <w:rsid w:val="00D11D80"/>
    <w:rsid w:val="00D16C6B"/>
    <w:rsid w:val="00D20808"/>
    <w:rsid w:val="00D23897"/>
    <w:rsid w:val="00D36771"/>
    <w:rsid w:val="00D368B0"/>
    <w:rsid w:val="00D50671"/>
    <w:rsid w:val="00D62F1B"/>
    <w:rsid w:val="00DA5148"/>
    <w:rsid w:val="00DB2163"/>
    <w:rsid w:val="00DC2147"/>
    <w:rsid w:val="00DE1472"/>
    <w:rsid w:val="00DE536C"/>
    <w:rsid w:val="00DF1D63"/>
    <w:rsid w:val="00DF238B"/>
    <w:rsid w:val="00DF3E6B"/>
    <w:rsid w:val="00E23A26"/>
    <w:rsid w:val="00E40608"/>
    <w:rsid w:val="00E440BD"/>
    <w:rsid w:val="00E45F68"/>
    <w:rsid w:val="00E50B98"/>
    <w:rsid w:val="00E60DEF"/>
    <w:rsid w:val="00E719C3"/>
    <w:rsid w:val="00E73568"/>
    <w:rsid w:val="00E74CAA"/>
    <w:rsid w:val="00EA53E2"/>
    <w:rsid w:val="00EA6B38"/>
    <w:rsid w:val="00EB37A7"/>
    <w:rsid w:val="00EB608D"/>
    <w:rsid w:val="00EB7C9C"/>
    <w:rsid w:val="00EC1A2E"/>
    <w:rsid w:val="00ED03E6"/>
    <w:rsid w:val="00EF2C96"/>
    <w:rsid w:val="00EF7CF8"/>
    <w:rsid w:val="00F04152"/>
    <w:rsid w:val="00F33F6A"/>
    <w:rsid w:val="00F6428B"/>
    <w:rsid w:val="00F71213"/>
    <w:rsid w:val="00F73FE4"/>
    <w:rsid w:val="00F76C9C"/>
    <w:rsid w:val="00F80B4F"/>
    <w:rsid w:val="00FB04DC"/>
    <w:rsid w:val="00FD5A84"/>
    <w:rsid w:val="00FF2A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6204"/>
    <w:pPr>
      <w:spacing w:line="480" w:lineRule="auto"/>
      <w:ind w:firstLine="720"/>
      <w:jc w:val="both"/>
    </w:pPr>
    <w:rPr>
      <w:rFonts w:eastAsia="Times New Roman"/>
      <w:sz w:val="28"/>
      <w:szCs w:val="28"/>
    </w:rPr>
  </w:style>
  <w:style w:type="paragraph" w:styleId="1">
    <w:name w:val="heading 1"/>
    <w:basedOn w:val="a"/>
    <w:next w:val="a"/>
    <w:qFormat/>
    <w:rsid w:val="00B16204"/>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autoRedefine/>
    <w:rsid w:val="00B5719A"/>
    <w:pPr>
      <w:tabs>
        <w:tab w:val="center" w:pos="4677"/>
        <w:tab w:val="right" w:pos="9355"/>
      </w:tabs>
    </w:pPr>
    <w:rPr>
      <w:sz w:val="24"/>
    </w:rPr>
  </w:style>
  <w:style w:type="character" w:styleId="a4">
    <w:name w:val="page number"/>
    <w:basedOn w:val="a0"/>
    <w:rsid w:val="008553BC"/>
  </w:style>
  <w:style w:type="paragraph" w:styleId="a5">
    <w:name w:val="footer"/>
    <w:basedOn w:val="a"/>
    <w:rsid w:val="0038244E"/>
    <w:pPr>
      <w:tabs>
        <w:tab w:val="center" w:pos="4844"/>
        <w:tab w:val="right" w:pos="9689"/>
      </w:tabs>
    </w:pPr>
  </w:style>
  <w:style w:type="table" w:styleId="a6">
    <w:name w:val="Table Grid"/>
    <w:basedOn w:val="a1"/>
    <w:rsid w:val="00696642"/>
    <w:rPr>
      <w:rFonts w:eastAsia="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6204"/>
    <w:pPr>
      <w:spacing w:line="480" w:lineRule="auto"/>
      <w:ind w:firstLine="720"/>
      <w:jc w:val="both"/>
    </w:pPr>
    <w:rPr>
      <w:rFonts w:eastAsia="Times New Roman"/>
      <w:sz w:val="28"/>
      <w:szCs w:val="28"/>
    </w:rPr>
  </w:style>
  <w:style w:type="paragraph" w:styleId="1">
    <w:name w:val="heading 1"/>
    <w:basedOn w:val="a"/>
    <w:next w:val="a"/>
    <w:qFormat/>
    <w:rsid w:val="00B16204"/>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autoRedefine/>
    <w:rsid w:val="00B5719A"/>
    <w:pPr>
      <w:tabs>
        <w:tab w:val="center" w:pos="4677"/>
        <w:tab w:val="right" w:pos="9355"/>
      </w:tabs>
    </w:pPr>
    <w:rPr>
      <w:sz w:val="24"/>
    </w:rPr>
  </w:style>
  <w:style w:type="character" w:styleId="a4">
    <w:name w:val="page number"/>
    <w:basedOn w:val="a0"/>
    <w:rsid w:val="008553BC"/>
  </w:style>
  <w:style w:type="paragraph" w:styleId="a5">
    <w:name w:val="footer"/>
    <w:basedOn w:val="a"/>
    <w:rsid w:val="0038244E"/>
    <w:pPr>
      <w:tabs>
        <w:tab w:val="center" w:pos="4844"/>
        <w:tab w:val="right" w:pos="9689"/>
      </w:tabs>
    </w:pPr>
  </w:style>
  <w:style w:type="table" w:styleId="a6">
    <w:name w:val="Table Grid"/>
    <w:basedOn w:val="a1"/>
    <w:rsid w:val="00696642"/>
    <w:rPr>
      <w:rFonts w:eastAsia="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peech%20Technology%20Center\Nestor\Stenographist\Templates\TRANSCRIBER_TEMPLATE_NONPLENARY.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TRANSCRIBER_TEMPLATE_NONPLENARY</Template>
  <TotalTime>126</TotalTime>
  <Pages>99</Pages>
  <Words>25095</Words>
  <Characters>143046</Characters>
  <Application>Microsoft Office Word</Application>
  <DocSecurity>0</DocSecurity>
  <Lines>1192</Lines>
  <Paragraphs>335</Paragraphs>
  <ScaleCrop>false</ScaleCrop>
  <HeadingPairs>
    <vt:vector size="2" baseType="variant">
      <vt:variant>
        <vt:lpstr>Название</vt:lpstr>
      </vt:variant>
      <vt:variant>
        <vt:i4>1</vt:i4>
      </vt:variant>
    </vt:vector>
  </HeadingPairs>
  <TitlesOfParts>
    <vt:vector size="1" baseType="lpstr">
      <vt:lpstr/>
    </vt:vector>
  </TitlesOfParts>
  <Company>stc</Company>
  <LinksUpToDate>false</LinksUpToDate>
  <CharactersWithSpaces>167806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ssuser</dc:creator>
  <cp:lastModifiedBy>ПАВЛОВ Алексей Владимирович</cp:lastModifiedBy>
  <cp:revision>5</cp:revision>
  <cp:lastPrinted>1900-12-31T21:00:00Z</cp:lastPrinted>
  <dcterms:created xsi:type="dcterms:W3CDTF">2018-07-09T08:30:00Z</dcterms:created>
  <dcterms:modified xsi:type="dcterms:W3CDTF">2018-07-09T10:44:00Z</dcterms:modified>
</cp:coreProperties>
</file>