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C70" w:rsidRDefault="00146C70" w:rsidP="00CB7CC1">
      <w:pPr>
        <w:widowControl w:val="0"/>
        <w:spacing w:line="240" w:lineRule="auto"/>
        <w:ind w:firstLine="0"/>
        <w:jc w:val="center"/>
        <w:rPr>
          <w:b/>
          <w:sz w:val="32"/>
          <w:szCs w:val="40"/>
        </w:rPr>
      </w:pPr>
      <w:r>
        <w:rPr>
          <w:b/>
          <w:sz w:val="32"/>
          <w:szCs w:val="40"/>
        </w:rPr>
        <w:t xml:space="preserve">С Т Е Н О Г Р А М </w:t>
      </w:r>
      <w:proofErr w:type="spellStart"/>
      <w:proofErr w:type="gramStart"/>
      <w:r>
        <w:rPr>
          <w:b/>
          <w:sz w:val="32"/>
          <w:szCs w:val="40"/>
        </w:rPr>
        <w:t>М</w:t>
      </w:r>
      <w:proofErr w:type="spellEnd"/>
      <w:proofErr w:type="gramEnd"/>
      <w:r>
        <w:rPr>
          <w:b/>
          <w:sz w:val="32"/>
          <w:szCs w:val="40"/>
        </w:rPr>
        <w:t xml:space="preserve"> А</w:t>
      </w:r>
    </w:p>
    <w:p w:rsidR="00146C70" w:rsidRDefault="00146C70" w:rsidP="00CB7CC1">
      <w:pPr>
        <w:widowControl w:val="0"/>
        <w:spacing w:line="240" w:lineRule="auto"/>
        <w:jc w:val="center"/>
        <w:rPr>
          <w:b/>
          <w:sz w:val="32"/>
          <w:szCs w:val="40"/>
        </w:rPr>
      </w:pPr>
    </w:p>
    <w:p w:rsidR="00146C70" w:rsidRDefault="00146C70" w:rsidP="00CB7CC1">
      <w:pPr>
        <w:widowControl w:val="0"/>
        <w:spacing w:line="240" w:lineRule="auto"/>
        <w:ind w:firstLine="0"/>
        <w:jc w:val="center"/>
        <w:rPr>
          <w:b/>
          <w:szCs w:val="40"/>
        </w:rPr>
      </w:pPr>
      <w:r>
        <w:rPr>
          <w:b/>
          <w:szCs w:val="40"/>
        </w:rPr>
        <w:t xml:space="preserve">"круглого стола" Комитета </w:t>
      </w:r>
      <w:proofErr w:type="gramStart"/>
      <w:r>
        <w:rPr>
          <w:b/>
          <w:szCs w:val="40"/>
        </w:rPr>
        <w:t>Государственной</w:t>
      </w:r>
      <w:proofErr w:type="gramEnd"/>
      <w:r>
        <w:rPr>
          <w:b/>
          <w:szCs w:val="40"/>
        </w:rPr>
        <w:t xml:space="preserve"> Думы </w:t>
      </w:r>
      <w:r w:rsidR="00F401C1">
        <w:rPr>
          <w:b/>
          <w:szCs w:val="40"/>
        </w:rPr>
        <w:br/>
      </w:r>
      <w:r>
        <w:rPr>
          <w:b/>
          <w:szCs w:val="40"/>
        </w:rPr>
        <w:t>по федеративному устройству и вопросам местного самоуправления</w:t>
      </w:r>
    </w:p>
    <w:p w:rsidR="00146C70" w:rsidRDefault="00146C70" w:rsidP="00CB7CC1">
      <w:pPr>
        <w:widowControl w:val="0"/>
        <w:spacing w:line="240" w:lineRule="auto"/>
        <w:ind w:firstLine="0"/>
        <w:jc w:val="center"/>
        <w:rPr>
          <w:b/>
          <w:szCs w:val="40"/>
        </w:rPr>
      </w:pPr>
      <w:r>
        <w:rPr>
          <w:b/>
          <w:szCs w:val="40"/>
        </w:rPr>
        <w:t>на тему: "Система оценки эффективности деятельности органов местного самоуправления и должностных лиц местного самоуправления: совершенствование нормативно-правового регулирования и механизмов практической реализации"</w:t>
      </w:r>
    </w:p>
    <w:p w:rsidR="00146C70" w:rsidRDefault="00146C70" w:rsidP="00CB7CC1">
      <w:pPr>
        <w:widowControl w:val="0"/>
        <w:spacing w:line="240" w:lineRule="auto"/>
        <w:ind w:firstLine="0"/>
        <w:jc w:val="center"/>
        <w:rPr>
          <w:b/>
          <w:szCs w:val="40"/>
        </w:rPr>
      </w:pPr>
    </w:p>
    <w:p w:rsidR="00146C70" w:rsidRDefault="00146C70" w:rsidP="00CB7CC1">
      <w:pPr>
        <w:widowControl w:val="0"/>
        <w:spacing w:line="240" w:lineRule="auto"/>
        <w:ind w:firstLine="0"/>
        <w:jc w:val="center"/>
        <w:rPr>
          <w:b/>
          <w:szCs w:val="40"/>
        </w:rPr>
      </w:pPr>
      <w:r>
        <w:rPr>
          <w:b/>
          <w:szCs w:val="40"/>
        </w:rPr>
        <w:t xml:space="preserve">Здание </w:t>
      </w:r>
      <w:proofErr w:type="gramStart"/>
      <w:r>
        <w:rPr>
          <w:b/>
          <w:szCs w:val="40"/>
        </w:rPr>
        <w:t>Государственной</w:t>
      </w:r>
      <w:proofErr w:type="gramEnd"/>
      <w:r>
        <w:rPr>
          <w:b/>
          <w:szCs w:val="40"/>
        </w:rPr>
        <w:t xml:space="preserve"> Думы. Зал 830.</w:t>
      </w:r>
    </w:p>
    <w:p w:rsidR="00146C70" w:rsidRDefault="00146C70" w:rsidP="00CB7CC1">
      <w:pPr>
        <w:widowControl w:val="0"/>
        <w:spacing w:line="240" w:lineRule="auto"/>
        <w:ind w:firstLine="0"/>
        <w:jc w:val="center"/>
        <w:rPr>
          <w:b/>
          <w:szCs w:val="40"/>
        </w:rPr>
      </w:pPr>
      <w:r>
        <w:rPr>
          <w:b/>
          <w:szCs w:val="40"/>
        </w:rPr>
        <w:t>18 марта 2019 года. 10 часов.</w:t>
      </w:r>
    </w:p>
    <w:p w:rsidR="00146C70" w:rsidRDefault="00146C70" w:rsidP="00CB7CC1">
      <w:pPr>
        <w:widowControl w:val="0"/>
        <w:spacing w:line="240" w:lineRule="auto"/>
        <w:jc w:val="center"/>
        <w:rPr>
          <w:b/>
          <w:szCs w:val="40"/>
        </w:rPr>
      </w:pPr>
    </w:p>
    <w:p w:rsidR="00146C70" w:rsidRDefault="00146C70" w:rsidP="00CB7CC1">
      <w:pPr>
        <w:widowControl w:val="0"/>
        <w:spacing w:line="240" w:lineRule="auto"/>
        <w:jc w:val="center"/>
        <w:rPr>
          <w:b/>
          <w:szCs w:val="40"/>
        </w:rPr>
      </w:pPr>
    </w:p>
    <w:p w:rsidR="00146C70" w:rsidRDefault="00146C70" w:rsidP="00CB7CC1">
      <w:pPr>
        <w:widowControl w:val="0"/>
        <w:spacing w:line="240" w:lineRule="auto"/>
        <w:rPr>
          <w:szCs w:val="40"/>
        </w:rPr>
      </w:pPr>
      <w:r>
        <w:rPr>
          <w:szCs w:val="40"/>
        </w:rPr>
        <w:t>Председательствует председатель Комитета по федеративному устройству и вопросам местного самоуправления А.Н.Диденко</w:t>
      </w:r>
    </w:p>
    <w:p w:rsidR="00146C70" w:rsidRDefault="00146C70" w:rsidP="00CB7CC1">
      <w:pPr>
        <w:widowControl w:val="0"/>
        <w:spacing w:line="240" w:lineRule="auto"/>
        <w:rPr>
          <w:szCs w:val="40"/>
        </w:rPr>
      </w:pPr>
    </w:p>
    <w:p w:rsidR="00146C70" w:rsidRDefault="00146C70" w:rsidP="00CB7CC1">
      <w:pPr>
        <w:widowControl w:val="0"/>
        <w:spacing w:line="240" w:lineRule="auto"/>
        <w:rPr>
          <w:szCs w:val="40"/>
        </w:rPr>
      </w:pPr>
    </w:p>
    <w:p w:rsidR="00146C70" w:rsidRDefault="00146C70" w:rsidP="00CB7CC1">
      <w:pPr>
        <w:widowControl w:val="0"/>
        <w:spacing w:line="360" w:lineRule="auto"/>
        <w:rPr>
          <w:szCs w:val="40"/>
        </w:rPr>
      </w:pPr>
    </w:p>
    <w:p w:rsidR="00146C70" w:rsidRDefault="00146C70" w:rsidP="00CB7CC1">
      <w:pPr>
        <w:widowControl w:val="0"/>
        <w:spacing w:line="360" w:lineRule="auto"/>
        <w:rPr>
          <w:szCs w:val="40"/>
        </w:rPr>
      </w:pPr>
      <w:r>
        <w:rPr>
          <w:szCs w:val="40"/>
          <w:u w:val="single"/>
        </w:rPr>
        <w:t>Председательствующий.</w:t>
      </w:r>
      <w:r>
        <w:rPr>
          <w:szCs w:val="40"/>
        </w:rPr>
        <w:t xml:space="preserve"> </w:t>
      </w:r>
      <w:r w:rsidR="00F401C1">
        <w:rPr>
          <w:szCs w:val="40"/>
        </w:rPr>
        <w:t>У</w:t>
      </w:r>
      <w:r>
        <w:rPr>
          <w:szCs w:val="40"/>
        </w:rPr>
        <w:t xml:space="preserve">важаемые коллеги, давайте начнем, </w:t>
      </w:r>
      <w:r w:rsidR="00F401C1">
        <w:rPr>
          <w:szCs w:val="40"/>
        </w:rPr>
        <w:t>вот</w:t>
      </w:r>
      <w:r>
        <w:rPr>
          <w:szCs w:val="40"/>
        </w:rPr>
        <w:t xml:space="preserve"> подошел Николай Петрович Николаев, председатель Комитета</w:t>
      </w:r>
      <w:r w:rsidR="00F401C1" w:rsidRPr="00F401C1">
        <w:rPr>
          <w:szCs w:val="40"/>
        </w:rPr>
        <w:t xml:space="preserve"> </w:t>
      </w:r>
      <w:r w:rsidR="00F401C1">
        <w:rPr>
          <w:szCs w:val="40"/>
        </w:rPr>
        <w:t>по природным ресурсам, собственности и земельным отношениям</w:t>
      </w:r>
      <w:r>
        <w:rPr>
          <w:szCs w:val="40"/>
        </w:rPr>
        <w:t>, пожалуйста, Николай Петрович.</w:t>
      </w:r>
    </w:p>
    <w:p w:rsidR="00146C70" w:rsidRDefault="00146C70" w:rsidP="00CB7CC1">
      <w:pPr>
        <w:widowControl w:val="0"/>
        <w:spacing w:line="360" w:lineRule="auto"/>
        <w:rPr>
          <w:szCs w:val="40"/>
        </w:rPr>
      </w:pPr>
      <w:r>
        <w:rPr>
          <w:szCs w:val="40"/>
        </w:rPr>
        <w:t xml:space="preserve">Да, прежде чем начнем, сегодня дата у нас особая с точки зрения событий в Государственной Думе, и в стране: 18 марта, вы знаете, пять лет назад мы провели заседание, приняли федеральный конституционный закон о вхождении в состав Российской Федерации двух новых субъектов. Состоялось торжественное подписание договоров в Кремле, в Георгиевском зале, мы все были участниками этих событий. </w:t>
      </w:r>
      <w:r w:rsidR="00F401C1">
        <w:rPr>
          <w:szCs w:val="40"/>
        </w:rPr>
        <w:t>И</w:t>
      </w:r>
      <w:r>
        <w:rPr>
          <w:szCs w:val="40"/>
        </w:rPr>
        <w:t xml:space="preserve"> всю пятилетку после этих очень важных исторических событий наш комитет и все комитеты Государственной Думы в той или иной степени работали над тем, что создавали правовое пространство Республике Крым и городу федерального значения Севастополь. </w:t>
      </w:r>
    </w:p>
    <w:p w:rsidR="00146C70" w:rsidRDefault="00F401C1" w:rsidP="00CB7CC1">
      <w:pPr>
        <w:widowControl w:val="0"/>
        <w:spacing w:line="360" w:lineRule="auto"/>
        <w:rPr>
          <w:szCs w:val="40"/>
        </w:rPr>
      </w:pPr>
      <w:r>
        <w:rPr>
          <w:szCs w:val="40"/>
        </w:rPr>
        <w:t>В этой связи с</w:t>
      </w:r>
      <w:r w:rsidR="00146C70">
        <w:rPr>
          <w:szCs w:val="40"/>
        </w:rPr>
        <w:t xml:space="preserve">остоялось выездное заседание Совета Государственной Думы 15 марта, почти 100 человек – депутатов Государственной Думы, </w:t>
      </w:r>
      <w:r w:rsidR="00146C70">
        <w:rPr>
          <w:szCs w:val="40"/>
        </w:rPr>
        <w:lastRenderedPageBreak/>
        <w:t xml:space="preserve">сотрудников аппаратов во главе с председателями и заместителями, и руководителями фракций работали целый день, в том числе Николай Петрович был, уважаемый наш коллега, председатель комитета в Симферополе и Севастополе. </w:t>
      </w:r>
      <w:r>
        <w:rPr>
          <w:szCs w:val="40"/>
        </w:rPr>
        <w:t>Д</w:t>
      </w:r>
      <w:r w:rsidR="00146C70">
        <w:rPr>
          <w:szCs w:val="40"/>
        </w:rPr>
        <w:t xml:space="preserve">овольно продуктивное состоялось заседание, обсуждение существующих вопросов. Нам еще многое, что нужно сделать, над чем поработать, в том числе и на наш комитет тоже есть участок работы, поскольку наша система местного самоуправления для </w:t>
      </w:r>
      <w:proofErr w:type="spellStart"/>
      <w:r w:rsidR="00146C70">
        <w:rPr>
          <w:szCs w:val="40"/>
        </w:rPr>
        <w:t>крымчан</w:t>
      </w:r>
      <w:proofErr w:type="spellEnd"/>
      <w:r w:rsidR="00146C70">
        <w:rPr>
          <w:szCs w:val="40"/>
        </w:rPr>
        <w:t xml:space="preserve"> оказалась новой, находится в стадии становления и совершенствования. Вы знаете, что у нас в сфере территориальной организации </w:t>
      </w:r>
      <w:proofErr w:type="gramStart"/>
      <w:r w:rsidR="00146C70">
        <w:rPr>
          <w:szCs w:val="40"/>
        </w:rPr>
        <w:t>грядут довольно серьезные реформы и это не может</w:t>
      </w:r>
      <w:proofErr w:type="gramEnd"/>
      <w:r w:rsidR="00146C70">
        <w:rPr>
          <w:szCs w:val="40"/>
        </w:rPr>
        <w:t xml:space="preserve"> не быть замеченным нашими коллегами в субъектах Федерации, они к этому вопросу тоже нас периодически возвращают.</w:t>
      </w:r>
    </w:p>
    <w:p w:rsidR="00146C70" w:rsidRDefault="00146C70" w:rsidP="00CB7CC1">
      <w:pPr>
        <w:widowControl w:val="0"/>
        <w:spacing w:line="360" w:lineRule="auto"/>
        <w:rPr>
          <w:szCs w:val="40"/>
        </w:rPr>
      </w:pPr>
      <w:r>
        <w:rPr>
          <w:szCs w:val="40"/>
        </w:rPr>
        <w:t xml:space="preserve">Уважаемые коллеги, я, прежде чем открыть наше заседание, сделаю несколько организационных объявлений. </w:t>
      </w:r>
    </w:p>
    <w:p w:rsidR="00146C70" w:rsidRDefault="00146C70" w:rsidP="00CB7CC1">
      <w:pPr>
        <w:widowControl w:val="0"/>
        <w:spacing w:line="360" w:lineRule="auto"/>
        <w:rPr>
          <w:szCs w:val="40"/>
        </w:rPr>
      </w:pPr>
      <w:r>
        <w:rPr>
          <w:szCs w:val="40"/>
        </w:rPr>
        <w:t xml:space="preserve">Сегодня у нас присутствуют 70 представителей из 30 субъектов Российской Федерации, присутствует экспертное сообщество, наши коллеги из Совета Федерации, подъезжает и Общественная палата, от Министерства экономического развития также мы ждем представителей. Присутствует у нас Счетная палата. </w:t>
      </w:r>
      <w:proofErr w:type="gramStart"/>
      <w:r>
        <w:rPr>
          <w:szCs w:val="40"/>
        </w:rPr>
        <w:t>Но не могу не отметить тот факт, что интерес нашего сегодняшнего "круглого стола" и заявленная тема обнаружила очень серьезную заинтересованность со стороны субъектов Федерации: пришло 68 отзывов из субъектов Российской Федерации, 60 – от исполнительных и 35 - от законодательных</w:t>
      </w:r>
      <w:r w:rsidR="00F401C1">
        <w:rPr>
          <w:szCs w:val="40"/>
        </w:rPr>
        <w:t xml:space="preserve"> органов государственной власти субъектов Российской Федерации</w:t>
      </w:r>
      <w:r>
        <w:rPr>
          <w:szCs w:val="40"/>
        </w:rPr>
        <w:t>.</w:t>
      </w:r>
      <w:proofErr w:type="gramEnd"/>
      <w:r>
        <w:rPr>
          <w:szCs w:val="40"/>
        </w:rPr>
        <w:t xml:space="preserve"> Очень редко бывает такая активность на заявленные темы "круглых столов", что лишь свидетельствует лишний раз об актуальности темы и актуальности нашего сегодняшнего разговора.</w:t>
      </w:r>
    </w:p>
    <w:p w:rsidR="00146C70" w:rsidRDefault="00146C70" w:rsidP="00CB7CC1">
      <w:pPr>
        <w:widowControl w:val="0"/>
        <w:spacing w:line="360" w:lineRule="auto"/>
        <w:rPr>
          <w:szCs w:val="40"/>
        </w:rPr>
      </w:pPr>
      <w:r>
        <w:rPr>
          <w:szCs w:val="40"/>
        </w:rPr>
        <w:t xml:space="preserve">Уважаемые коллеги, прежде чем начнем обсуждать заявленные вопросы, предлагается установить регламент нашей с вами работы. С учетом того, что в Государственной Думе идет сегодня параллельно четыре </w:t>
      </w:r>
      <w:r>
        <w:rPr>
          <w:szCs w:val="40"/>
        </w:rPr>
        <w:lastRenderedPageBreak/>
        <w:t xml:space="preserve">мероприятия, все залы и аудиторный фонд нарасхват, есть предложение за 2-2,5 часа управиться. В этой связи придется установить довольно жесткий регламент: доклады, коих у нас планируется три, - до 15 минут; выступления участников "круглого стола" – до 7 минут. Краткость, конкретность, разумеется, приветствуются, надеюсь, что мы в 13.30 закончим, поскольку наши коллеги </w:t>
      </w:r>
      <w:proofErr w:type="gramStart"/>
      <w:r>
        <w:rPr>
          <w:szCs w:val="40"/>
        </w:rPr>
        <w:t>будут наступать на аудиторию и придется</w:t>
      </w:r>
      <w:proofErr w:type="gramEnd"/>
      <w:r>
        <w:rPr>
          <w:szCs w:val="40"/>
        </w:rPr>
        <w:t xml:space="preserve"> ее нам с вами уступить.</w:t>
      </w:r>
    </w:p>
    <w:p w:rsidR="00146C70" w:rsidRDefault="00146C70" w:rsidP="00CB7CC1">
      <w:pPr>
        <w:widowControl w:val="0"/>
        <w:spacing w:line="360" w:lineRule="auto"/>
        <w:rPr>
          <w:szCs w:val="40"/>
        </w:rPr>
      </w:pPr>
      <w:r>
        <w:rPr>
          <w:szCs w:val="40"/>
        </w:rPr>
        <w:t>Уважаемые коллеги, принимается такой регламент работы? Если возражений нет, я предлагаю заявленную тему обсудить, придерживаться (огромная просьба) регламента. Выступающих просьба не повторяться, а, может быть, сосредоточиться на каких-то отдельных тезисах, мыслях, которые у вас в ходе обсуждения возникнут.</w:t>
      </w:r>
    </w:p>
    <w:p w:rsidR="00146C70" w:rsidRDefault="00146C70" w:rsidP="00CB7CC1">
      <w:pPr>
        <w:widowControl w:val="0"/>
        <w:spacing w:line="360" w:lineRule="auto"/>
        <w:ind w:firstLine="708"/>
        <w:rPr>
          <w:szCs w:val="40"/>
        </w:rPr>
      </w:pPr>
      <w:r>
        <w:rPr>
          <w:szCs w:val="40"/>
        </w:rPr>
        <w:t>У вас в раздаточных материалах есть проект наших рекомендаций, можете, если еще этого не сделали, с ним ознакомиться. В конце резолютивной части содержатся конкретные предложения, мы, конечно, будем признательны, если в течение нескольких недель (я еще об этом скажу) после проведения нашего "круглого стола" вы свои письменные предложения, замечания уже по итогам состоявшегося обсуждения предоставите, и мы их утвердим на заседании нашего комитета.</w:t>
      </w:r>
    </w:p>
    <w:p w:rsidR="00146C70" w:rsidRDefault="00146C70" w:rsidP="00CB7CC1">
      <w:pPr>
        <w:widowControl w:val="0"/>
        <w:spacing w:line="360" w:lineRule="auto"/>
        <w:ind w:firstLine="709"/>
        <w:rPr>
          <w:szCs w:val="40"/>
        </w:rPr>
      </w:pPr>
      <w:r>
        <w:rPr>
          <w:szCs w:val="40"/>
        </w:rPr>
        <w:t>Позвольте мне начать со вступительного доклада небольшого, который, может быть, подтолкнет вас на какие-то новые идеи, мысли, и буду рад ответить в завершение на возникшие ко мне вопросы.</w:t>
      </w:r>
    </w:p>
    <w:p w:rsidR="00146C70" w:rsidRDefault="00146C70" w:rsidP="00CB7CC1">
      <w:pPr>
        <w:widowControl w:val="0"/>
        <w:spacing w:line="360" w:lineRule="auto"/>
        <w:ind w:firstLine="709"/>
        <w:rPr>
          <w:szCs w:val="40"/>
        </w:rPr>
      </w:pPr>
      <w:r>
        <w:rPr>
          <w:szCs w:val="40"/>
        </w:rPr>
        <w:t xml:space="preserve">Тема сегодняшняя представляется весьма важной и актуальной в связи с тем, какие серьезные задачи поставлены перед государственными структурами, перед субъектами Федерации, перед нашими муниципалитетами по выполнению тех показателей, которые </w:t>
      </w:r>
      <w:r w:rsidR="00F401C1">
        <w:rPr>
          <w:szCs w:val="40"/>
        </w:rPr>
        <w:t>П</w:t>
      </w:r>
      <w:r>
        <w:rPr>
          <w:szCs w:val="40"/>
        </w:rPr>
        <w:t xml:space="preserve">резидент обозначил в своем Послании 1 марта 2018 года о национальных целях и стратегических задачах развития Российской Федерации до 2024 года. И, </w:t>
      </w:r>
      <w:r>
        <w:rPr>
          <w:szCs w:val="40"/>
        </w:rPr>
        <w:lastRenderedPageBreak/>
        <w:t>разумеется, любая деятельность любой государственной структуры, государственного органа и деятельность органов местного самоуправления по решению вопросов местного значения и иных полномочий, которые на них возложены, требует соответствующей оценки.</w:t>
      </w:r>
    </w:p>
    <w:p w:rsidR="00146C70" w:rsidRDefault="00146C70" w:rsidP="00CB7CC1">
      <w:pPr>
        <w:widowControl w:val="0"/>
        <w:spacing w:line="360" w:lineRule="auto"/>
        <w:ind w:firstLine="709"/>
        <w:rPr>
          <w:szCs w:val="40"/>
        </w:rPr>
      </w:pPr>
      <w:r>
        <w:rPr>
          <w:szCs w:val="40"/>
        </w:rPr>
        <w:t>Нужно сказать, что в Российской Федерации система управления по результатам деятельности складывалась поэтапно, и она использует разные инструменты и механизмы подобной модели управления.</w:t>
      </w:r>
    </w:p>
    <w:p w:rsidR="00146C70" w:rsidRDefault="00146C70" w:rsidP="00CB7CC1">
      <w:pPr>
        <w:widowControl w:val="0"/>
        <w:spacing w:line="360" w:lineRule="auto"/>
        <w:ind w:firstLine="709"/>
        <w:rPr>
          <w:szCs w:val="40"/>
        </w:rPr>
      </w:pPr>
      <w:r>
        <w:rPr>
          <w:szCs w:val="40"/>
        </w:rPr>
        <w:t>Среди всего разнообразия механизмов и инструментов управления можно выделить долгосрочное, среднесрочное социально-экономическое планирование, доклад о результатах деятельности и основных направлениях, оценка результатов деятельности органов исполнительной власти, обоснование бюджетных ассигнований, госпрограммы, программы муниципальные, приоритетные национальные проекты и многие-многие другие. Если обратиться к зарубежному опыту оценку эффективности деятельности организации и корпорации, нужно сказать, что здесь, конечно, зарубежный опыт у нас существенный представляет интерес, в наших проектах рекомендаций анонсирован довольно подробно, поэтому я отдельно, может, не буду останавливаться, лишь обобщу некоторые моменты.</w:t>
      </w:r>
    </w:p>
    <w:p w:rsidR="00146C70" w:rsidRDefault="00146C70" w:rsidP="00CB7CC1">
      <w:pPr>
        <w:widowControl w:val="0"/>
        <w:spacing w:line="360" w:lineRule="auto"/>
        <w:ind w:firstLine="709"/>
        <w:rPr>
          <w:szCs w:val="40"/>
        </w:rPr>
      </w:pPr>
      <w:r>
        <w:rPr>
          <w:szCs w:val="40"/>
        </w:rPr>
        <w:t xml:space="preserve">Вообще система оценки эффективности, как правило, у нас бизнес и корпорации здесь хронологически идут впереди, и все эти технологии приходят в государственное управление из корпоративной сферы. Также произошло и в США, опыт которых представляется весьма интересным и поучительным. В 20-х годах </w:t>
      </w:r>
      <w:r>
        <w:rPr>
          <w:szCs w:val="40"/>
          <w:lang w:val="en-US"/>
        </w:rPr>
        <w:t>XX</w:t>
      </w:r>
      <w:r>
        <w:rPr>
          <w:szCs w:val="40"/>
        </w:rPr>
        <w:t xml:space="preserve"> века для изучения организации эффективности работы на местном уровне было создано бюро по изучению муниципальных проблем</w:t>
      </w:r>
      <w:r w:rsidR="005D492B">
        <w:rPr>
          <w:szCs w:val="40"/>
        </w:rPr>
        <w:t>. Н</w:t>
      </w:r>
      <w:r>
        <w:rPr>
          <w:szCs w:val="40"/>
        </w:rPr>
        <w:t>ациональный комитет муниципальных стандартов США разработал способы оценки эффективности работы государственных муниципальных служб. В конце 3</w:t>
      </w:r>
      <w:r w:rsidR="005D492B">
        <w:rPr>
          <w:szCs w:val="40"/>
        </w:rPr>
        <w:t>0</w:t>
      </w:r>
      <w:r>
        <w:rPr>
          <w:szCs w:val="40"/>
        </w:rPr>
        <w:t xml:space="preserve">-х годов было проведено </w:t>
      </w:r>
      <w:r>
        <w:rPr>
          <w:szCs w:val="40"/>
        </w:rPr>
        <w:lastRenderedPageBreak/>
        <w:t>серьезное всеобъемлющее исследование с целью разработки критериев оценки органов местного самоуправления, и по результатам этого исследования был разработан справочник по эффективности муниципально</w:t>
      </w:r>
      <w:r w:rsidR="005D492B">
        <w:rPr>
          <w:szCs w:val="40"/>
        </w:rPr>
        <w:t>го</w:t>
      </w:r>
      <w:r>
        <w:rPr>
          <w:szCs w:val="40"/>
        </w:rPr>
        <w:t xml:space="preserve"> управлени</w:t>
      </w:r>
      <w:r w:rsidR="005D492B">
        <w:rPr>
          <w:szCs w:val="40"/>
        </w:rPr>
        <w:t>я</w:t>
      </w:r>
      <w:r>
        <w:rPr>
          <w:szCs w:val="40"/>
        </w:rPr>
        <w:t>. В иных зарубежных странах с середины века также активно применялись системы оценки эффективной деятельности государственного управления, муниципального управления</w:t>
      </w:r>
      <w:r w:rsidR="005D492B">
        <w:rPr>
          <w:szCs w:val="40"/>
        </w:rPr>
        <w:t>.</w:t>
      </w:r>
      <w:r>
        <w:rPr>
          <w:szCs w:val="40"/>
        </w:rPr>
        <w:t xml:space="preserve"> Российская Федерация в полном объеме, полноценно встала на этот путь лишь 10 лет назад, и у нас также работает система оценки эффективности органов МСУ. </w:t>
      </w:r>
      <w:proofErr w:type="gramStart"/>
      <w:r>
        <w:rPr>
          <w:szCs w:val="40"/>
        </w:rPr>
        <w:t>Очевидно, что советский опыт, который складывался до этого, был определен тем, что эффективность руководителей на уровне городов, районов, а также сельсоветов оценивался по итогам реализации планов, выполняемых предприятиями, организациями, расположенными на этой территории, что было вызвано плановым укладом нашей экономики и нашего хозяйства, и, как следствие, государственно-муниципального управления в этих территориях.</w:t>
      </w:r>
      <w:proofErr w:type="gramEnd"/>
    </w:p>
    <w:p w:rsidR="00146C70" w:rsidRDefault="00146C70" w:rsidP="00CB7CC1">
      <w:pPr>
        <w:widowControl w:val="0"/>
        <w:spacing w:line="360" w:lineRule="auto"/>
        <w:ind w:firstLine="709"/>
        <w:rPr>
          <w:szCs w:val="40"/>
        </w:rPr>
      </w:pPr>
      <w:r>
        <w:rPr>
          <w:szCs w:val="40"/>
        </w:rPr>
        <w:t>Если говорить тезисно о способах системы оценки эффективности, то можно их классифицировать на следующие типы. По инициатору соответствующей оценки можно выделить муниципальный и государственный способ. Муниципальный – когда сами органы местного самоуправления, сами муниципальные сообщества выступают инициатором проведения оценки эффективности деятельности отдельных органов, муниципалитета в целом или всей системы органов местного самоуправления, подобный опыт применяется в США и Германии, как вы видите на представленном слайде. Либо государственный тип, когда заказчиком оценки эффективности является либо региональный уровень, либо государственный уровень, так, как это происходит в Великобритании.</w:t>
      </w:r>
    </w:p>
    <w:p w:rsidR="00146C70" w:rsidRPr="00DD4467" w:rsidRDefault="00146C70" w:rsidP="00CB7CC1">
      <w:pPr>
        <w:widowControl w:val="0"/>
        <w:spacing w:line="360" w:lineRule="auto"/>
        <w:rPr>
          <w:szCs w:val="40"/>
        </w:rPr>
      </w:pPr>
      <w:r>
        <w:rPr>
          <w:szCs w:val="40"/>
        </w:rPr>
        <w:t xml:space="preserve">Также можно классифицировать системы оценки в зависимости от входящих в ее состав показателей. Здесь можно выделить унифицированную </w:t>
      </w:r>
      <w:r>
        <w:rPr>
          <w:szCs w:val="40"/>
        </w:rPr>
        <w:lastRenderedPageBreak/>
        <w:t>систему оценки, когда используется довольно широкий и единственный перечень показателей и критериев оценки эффективности без учета специфики муниципалитета или условий его функционирования. Подобный опыт применяется в Германии и в Великобритании. И оригинальная система оценки, или гибкая система оценки, в которой муниципалитеты оцениваются по перечню и критериям, вырабатываемым с учетом условий функционирования муниципалитета, каких-то территориальных, климатических и иных особенностей.</w:t>
      </w:r>
    </w:p>
    <w:p w:rsidR="00146C70" w:rsidRDefault="00146C70" w:rsidP="00CB7CC1">
      <w:pPr>
        <w:widowControl w:val="0"/>
        <w:spacing w:line="360" w:lineRule="auto"/>
        <w:rPr>
          <w:szCs w:val="40"/>
        </w:rPr>
      </w:pPr>
      <w:r>
        <w:rPr>
          <w:szCs w:val="40"/>
        </w:rPr>
        <w:t>В любом случае, показатели использования сравнений и сопоставлений вырабатываются на основе уникальных методик, по которым определяется эффективность деятельности того или иного муниципалитета с учётом его специфики.</w:t>
      </w:r>
    </w:p>
    <w:p w:rsidR="00146C70" w:rsidRDefault="00146C70" w:rsidP="00CB7CC1">
      <w:pPr>
        <w:widowControl w:val="0"/>
        <w:spacing w:line="360" w:lineRule="auto"/>
        <w:rPr>
          <w:szCs w:val="40"/>
        </w:rPr>
      </w:pPr>
      <w:r>
        <w:rPr>
          <w:szCs w:val="40"/>
        </w:rPr>
        <w:t>Такая система представляет очень серьёзный, глубокий интерес для Российской Федерации, в которой степень асимметрии тоже довольно высока и социально-экономического развития, и схемы</w:t>
      </w:r>
      <w:r w:rsidR="005D492B">
        <w:rPr>
          <w:szCs w:val="40"/>
        </w:rPr>
        <w:t xml:space="preserve"> расселения</w:t>
      </w:r>
      <w:r>
        <w:rPr>
          <w:szCs w:val="40"/>
        </w:rPr>
        <w:t>, и климатических зон.</w:t>
      </w:r>
    </w:p>
    <w:p w:rsidR="00146C70" w:rsidRDefault="00146C70" w:rsidP="00CB7CC1">
      <w:pPr>
        <w:widowControl w:val="0"/>
        <w:spacing w:line="360" w:lineRule="auto"/>
        <w:rPr>
          <w:szCs w:val="40"/>
        </w:rPr>
      </w:pPr>
      <w:r>
        <w:rPr>
          <w:szCs w:val="40"/>
        </w:rPr>
        <w:t>В этой связи опыт США также представляет серьёзный интерес, живой интерес. Прошу обратить ваше внимание, уважаемые коллеги, я здесь подробно не буду останавливаться, поскольку уйдёт очень много времени.</w:t>
      </w:r>
    </w:p>
    <w:p w:rsidR="00146C70" w:rsidRDefault="00146C70" w:rsidP="00CB7CC1">
      <w:pPr>
        <w:widowControl w:val="0"/>
        <w:spacing w:line="360" w:lineRule="auto"/>
        <w:rPr>
          <w:szCs w:val="40"/>
        </w:rPr>
      </w:pPr>
      <w:r>
        <w:rPr>
          <w:szCs w:val="40"/>
        </w:rPr>
        <w:t>В раздаточных материалах есть интересные статьи и ссылки на исследования, публикации в периодических изданиях. Вы можете обратиться к библиодосье. И с этим опытом очень подробно и внимательно ознакомиться.</w:t>
      </w:r>
    </w:p>
    <w:p w:rsidR="00146C70" w:rsidRDefault="00146C70" w:rsidP="00CB7CC1">
      <w:pPr>
        <w:widowControl w:val="0"/>
        <w:spacing w:line="360" w:lineRule="auto"/>
        <w:rPr>
          <w:szCs w:val="40"/>
        </w:rPr>
      </w:pPr>
      <w:r>
        <w:rPr>
          <w:szCs w:val="40"/>
        </w:rPr>
        <w:t xml:space="preserve">Следующий слайд. Внедрение оценочных технологий и механизмов в систему Российской Федерации пошло по пути снизу вверх, можно так сказать. И мы стали оценивать не федеральные структуры, а изначально </w:t>
      </w:r>
      <w:proofErr w:type="spellStart"/>
      <w:r>
        <w:rPr>
          <w:szCs w:val="40"/>
        </w:rPr>
        <w:t>субъектовый</w:t>
      </w:r>
      <w:proofErr w:type="spellEnd"/>
      <w:r>
        <w:rPr>
          <w:szCs w:val="40"/>
        </w:rPr>
        <w:t xml:space="preserve"> уровень и уровень муниципальных образований.</w:t>
      </w:r>
    </w:p>
    <w:p w:rsidR="00146C70" w:rsidRDefault="00146C70" w:rsidP="00CB7CC1">
      <w:pPr>
        <w:widowControl w:val="0"/>
        <w:spacing w:line="360" w:lineRule="auto"/>
        <w:rPr>
          <w:szCs w:val="40"/>
        </w:rPr>
      </w:pPr>
      <w:r>
        <w:rPr>
          <w:szCs w:val="40"/>
        </w:rPr>
        <w:t>Вы видите на слайде, представленном, весь перечень нормативно-</w:t>
      </w:r>
      <w:r>
        <w:rPr>
          <w:szCs w:val="40"/>
        </w:rPr>
        <w:lastRenderedPageBreak/>
        <w:t xml:space="preserve">правовых актов, который за последние десятилетия по этой тематике был издан, не все из них продолжают действовать. Особый интерес для нас представляет </w:t>
      </w:r>
      <w:r w:rsidR="005D492B">
        <w:rPr>
          <w:szCs w:val="40"/>
        </w:rPr>
        <w:t>У</w:t>
      </w:r>
      <w:r>
        <w:rPr>
          <w:szCs w:val="40"/>
        </w:rPr>
        <w:t xml:space="preserve">каз </w:t>
      </w:r>
      <w:r w:rsidR="005D492B">
        <w:rPr>
          <w:szCs w:val="40"/>
        </w:rPr>
        <w:t>П</w:t>
      </w:r>
      <w:r>
        <w:rPr>
          <w:szCs w:val="40"/>
        </w:rPr>
        <w:t xml:space="preserve">резидента </w:t>
      </w:r>
      <w:r w:rsidR="005D492B">
        <w:rPr>
          <w:szCs w:val="40"/>
        </w:rPr>
        <w:t xml:space="preserve">№ </w:t>
      </w:r>
      <w:r>
        <w:rPr>
          <w:szCs w:val="40"/>
        </w:rPr>
        <w:t xml:space="preserve">607 от 28 апреля 2008 года, а также постановление </w:t>
      </w:r>
      <w:r w:rsidR="005D492B">
        <w:rPr>
          <w:szCs w:val="40"/>
        </w:rPr>
        <w:t>П</w:t>
      </w:r>
      <w:r>
        <w:rPr>
          <w:szCs w:val="40"/>
        </w:rPr>
        <w:t xml:space="preserve">равительства </w:t>
      </w:r>
      <w:r w:rsidR="005D492B">
        <w:rPr>
          <w:szCs w:val="40"/>
        </w:rPr>
        <w:t xml:space="preserve">№ </w:t>
      </w:r>
      <w:r>
        <w:rPr>
          <w:szCs w:val="40"/>
        </w:rPr>
        <w:t xml:space="preserve">1307 от 2012 года о мерах по реализации </w:t>
      </w:r>
      <w:r w:rsidR="005D492B">
        <w:rPr>
          <w:szCs w:val="40"/>
        </w:rPr>
        <w:t>У</w:t>
      </w:r>
      <w:r>
        <w:rPr>
          <w:szCs w:val="40"/>
        </w:rPr>
        <w:t xml:space="preserve">каза </w:t>
      </w:r>
      <w:r w:rsidR="005D492B">
        <w:rPr>
          <w:szCs w:val="40"/>
        </w:rPr>
        <w:t>П</w:t>
      </w:r>
      <w:r>
        <w:rPr>
          <w:szCs w:val="40"/>
        </w:rPr>
        <w:t>резидента, назовём так, поскольку эти акты, несмотря на то, что они неоднократно редактировались, для нас являются базовыми. И на их основе мы будем строить сегодняшнюю работу и к этим документам постоянно возвращаться.</w:t>
      </w:r>
    </w:p>
    <w:p w:rsidR="00146C70" w:rsidRDefault="00146C70" w:rsidP="00CB7CC1">
      <w:pPr>
        <w:widowControl w:val="0"/>
        <w:spacing w:line="360" w:lineRule="auto"/>
        <w:rPr>
          <w:szCs w:val="40"/>
        </w:rPr>
      </w:pPr>
      <w:r>
        <w:rPr>
          <w:szCs w:val="40"/>
        </w:rPr>
        <w:t xml:space="preserve">Также хотелось обратить внимание, что здесь, не указано, на этом слайде, но по итогам расширенного заседания Президиума Государственного совета, в конце 2018 года </w:t>
      </w:r>
      <w:r w:rsidR="005D492B">
        <w:rPr>
          <w:szCs w:val="40"/>
        </w:rPr>
        <w:t xml:space="preserve">по </w:t>
      </w:r>
      <w:r>
        <w:rPr>
          <w:szCs w:val="40"/>
        </w:rPr>
        <w:t>поручени</w:t>
      </w:r>
      <w:r w:rsidR="005D492B">
        <w:rPr>
          <w:szCs w:val="40"/>
        </w:rPr>
        <w:t>ю</w:t>
      </w:r>
      <w:r>
        <w:rPr>
          <w:szCs w:val="40"/>
        </w:rPr>
        <w:t xml:space="preserve"> </w:t>
      </w:r>
      <w:r w:rsidR="005D492B">
        <w:rPr>
          <w:szCs w:val="40"/>
        </w:rPr>
        <w:t>П</w:t>
      </w:r>
      <w:r>
        <w:rPr>
          <w:szCs w:val="40"/>
        </w:rPr>
        <w:t xml:space="preserve">резидента был одобрен перечень показателей для высших должностных лиц субъектов Российской Федерации, </w:t>
      </w:r>
      <w:r w:rsidR="005D492B">
        <w:rPr>
          <w:szCs w:val="40"/>
        </w:rPr>
        <w:t>привязанный</w:t>
      </w:r>
      <w:r>
        <w:rPr>
          <w:szCs w:val="40"/>
        </w:rPr>
        <w:t xml:space="preserve"> </w:t>
      </w:r>
      <w:r w:rsidR="005D492B">
        <w:rPr>
          <w:szCs w:val="40"/>
        </w:rPr>
        <w:t xml:space="preserve">к </w:t>
      </w:r>
      <w:r>
        <w:rPr>
          <w:szCs w:val="40"/>
        </w:rPr>
        <w:t>майск</w:t>
      </w:r>
      <w:r w:rsidR="005D492B">
        <w:rPr>
          <w:szCs w:val="40"/>
        </w:rPr>
        <w:t>ому</w:t>
      </w:r>
      <w:r>
        <w:rPr>
          <w:szCs w:val="40"/>
        </w:rPr>
        <w:t xml:space="preserve"> </w:t>
      </w:r>
      <w:r w:rsidR="005D492B">
        <w:rPr>
          <w:szCs w:val="40"/>
        </w:rPr>
        <w:t>У</w:t>
      </w:r>
      <w:r>
        <w:rPr>
          <w:szCs w:val="40"/>
        </w:rPr>
        <w:t>каз</w:t>
      </w:r>
      <w:r w:rsidR="005D492B">
        <w:rPr>
          <w:szCs w:val="40"/>
        </w:rPr>
        <w:t>у от</w:t>
      </w:r>
      <w:r>
        <w:rPr>
          <w:szCs w:val="40"/>
        </w:rPr>
        <w:t xml:space="preserve"> 7 мая 2018 года </w:t>
      </w:r>
      <w:r w:rsidR="005D492B">
        <w:rPr>
          <w:szCs w:val="40"/>
        </w:rPr>
        <w:t>№</w:t>
      </w:r>
      <w:r>
        <w:rPr>
          <w:szCs w:val="40"/>
        </w:rPr>
        <w:t xml:space="preserve"> 204. </w:t>
      </w:r>
    </w:p>
    <w:p w:rsidR="00146C70" w:rsidRDefault="00146C70" w:rsidP="00CB7CC1">
      <w:pPr>
        <w:widowControl w:val="0"/>
        <w:spacing w:line="360" w:lineRule="auto"/>
        <w:rPr>
          <w:szCs w:val="40"/>
        </w:rPr>
      </w:pPr>
      <w:r>
        <w:rPr>
          <w:szCs w:val="40"/>
        </w:rPr>
        <w:t xml:space="preserve">Поэтому можно сказать, с учётом единой государственной политики в сфере оценки деятельности органов </w:t>
      </w:r>
      <w:proofErr w:type="spellStart"/>
      <w:r>
        <w:rPr>
          <w:szCs w:val="40"/>
        </w:rPr>
        <w:t>госвласти</w:t>
      </w:r>
      <w:proofErr w:type="spellEnd"/>
      <w:r>
        <w:rPr>
          <w:szCs w:val="40"/>
        </w:rPr>
        <w:t xml:space="preserve"> и муниципальных образований, перечень этих показателей и индикаторов в равной степени можно распространить и на муниципальный уровень управления публичной власти и применить его в отношении муниципальных образований.</w:t>
      </w:r>
    </w:p>
    <w:p w:rsidR="00146C70" w:rsidRDefault="00146C70" w:rsidP="00CB7CC1">
      <w:pPr>
        <w:widowControl w:val="0"/>
        <w:spacing w:line="360" w:lineRule="auto"/>
        <w:rPr>
          <w:szCs w:val="40"/>
        </w:rPr>
      </w:pPr>
      <w:r>
        <w:rPr>
          <w:szCs w:val="40"/>
        </w:rPr>
        <w:t xml:space="preserve">Следующий слайд. Поэтому будем иметь в виду и </w:t>
      </w:r>
      <w:r w:rsidR="005D492B">
        <w:rPr>
          <w:szCs w:val="40"/>
        </w:rPr>
        <w:t>У</w:t>
      </w:r>
      <w:r>
        <w:rPr>
          <w:szCs w:val="40"/>
        </w:rPr>
        <w:t xml:space="preserve">каз </w:t>
      </w:r>
      <w:r w:rsidR="005D492B">
        <w:rPr>
          <w:szCs w:val="40"/>
        </w:rPr>
        <w:t>№</w:t>
      </w:r>
      <w:r>
        <w:rPr>
          <w:szCs w:val="40"/>
        </w:rPr>
        <w:t xml:space="preserve"> 204 как основной, о национальных целях и стратегических задачах, в котором долгосрочные цели и показатели также обозначены.</w:t>
      </w:r>
    </w:p>
    <w:p w:rsidR="00146C70" w:rsidRDefault="00146C70" w:rsidP="00CB7CC1">
      <w:pPr>
        <w:widowControl w:val="0"/>
        <w:spacing w:line="360" w:lineRule="auto"/>
        <w:rPr>
          <w:szCs w:val="40"/>
        </w:rPr>
      </w:pPr>
      <w:proofErr w:type="gramStart"/>
      <w:r>
        <w:rPr>
          <w:szCs w:val="40"/>
        </w:rPr>
        <w:t>По данным Минэконом</w:t>
      </w:r>
      <w:r w:rsidR="005D492B">
        <w:rPr>
          <w:szCs w:val="40"/>
        </w:rPr>
        <w:t>развития России</w:t>
      </w:r>
      <w:r>
        <w:rPr>
          <w:szCs w:val="40"/>
        </w:rPr>
        <w:t xml:space="preserve">, в сводных отчётах многих субъектов Федерации содержатся мероприятия по повышению эффективности деятельности органов местного самоуправления, в том числе утверждение стратегии социально-экономического развития городских округов, муниципальных районов, план мероприятий по её реализации, создание новых высокопроизводительных рабочих мест, обеспечение позиционирования муниципального образования посредством участия в </w:t>
      </w:r>
      <w:r>
        <w:rPr>
          <w:szCs w:val="40"/>
        </w:rPr>
        <w:lastRenderedPageBreak/>
        <w:t>региональных в международных и межрегиональных фор</w:t>
      </w:r>
      <w:r w:rsidR="005D492B">
        <w:rPr>
          <w:szCs w:val="40"/>
        </w:rPr>
        <w:t>у</w:t>
      </w:r>
      <w:r>
        <w:rPr>
          <w:szCs w:val="40"/>
        </w:rPr>
        <w:t>мах, конференциях, осуществление мониторинга и своевременной актуализации данных</w:t>
      </w:r>
      <w:proofErr w:type="gramEnd"/>
      <w:r>
        <w:rPr>
          <w:szCs w:val="40"/>
        </w:rPr>
        <w:t xml:space="preserve"> о муниципальных инвестиционных площадках, свободных земельных участках, свободных производственных площад</w:t>
      </w:r>
      <w:r w:rsidR="005D492B">
        <w:rPr>
          <w:szCs w:val="40"/>
        </w:rPr>
        <w:t>я</w:t>
      </w:r>
      <w:r>
        <w:rPr>
          <w:szCs w:val="40"/>
        </w:rPr>
        <w:t xml:space="preserve">х </w:t>
      </w:r>
      <w:r w:rsidR="005D492B">
        <w:rPr>
          <w:szCs w:val="40"/>
        </w:rPr>
        <w:t>и</w:t>
      </w:r>
      <w:r>
        <w:rPr>
          <w:szCs w:val="40"/>
        </w:rPr>
        <w:t xml:space="preserve"> многие</w:t>
      </w:r>
      <w:r w:rsidR="005D492B">
        <w:rPr>
          <w:szCs w:val="40"/>
        </w:rPr>
        <w:t xml:space="preserve"> другие</w:t>
      </w:r>
      <w:r>
        <w:rPr>
          <w:szCs w:val="40"/>
        </w:rPr>
        <w:t xml:space="preserve"> позитивные вещи.</w:t>
      </w:r>
    </w:p>
    <w:p w:rsidR="00146C70" w:rsidRDefault="00146C70" w:rsidP="00CB7CC1">
      <w:pPr>
        <w:widowControl w:val="0"/>
        <w:spacing w:line="360" w:lineRule="auto"/>
        <w:rPr>
          <w:szCs w:val="40"/>
        </w:rPr>
      </w:pPr>
      <w:r>
        <w:rPr>
          <w:szCs w:val="40"/>
        </w:rPr>
        <w:t xml:space="preserve">Кроме того, в настоящее время сформирован механизм выявления и поощрения </w:t>
      </w:r>
      <w:proofErr w:type="gramStart"/>
      <w:r>
        <w:rPr>
          <w:szCs w:val="40"/>
        </w:rPr>
        <w:t>лучших</w:t>
      </w:r>
      <w:proofErr w:type="gramEnd"/>
      <w:r>
        <w:rPr>
          <w:szCs w:val="40"/>
        </w:rPr>
        <w:t xml:space="preserve"> муниципальных образований, что представляется весьма важным. И в проектах рекомендаций мы, уважаемые коллеги, предлагаем расширить механизмы поощрения лучших практик деятельности органов местного самоуправления.</w:t>
      </w:r>
    </w:p>
    <w:p w:rsidR="00146C70" w:rsidRDefault="00146C70" w:rsidP="00CB7CC1">
      <w:pPr>
        <w:widowControl w:val="0"/>
        <w:spacing w:line="360" w:lineRule="auto"/>
        <w:rPr>
          <w:szCs w:val="40"/>
        </w:rPr>
      </w:pPr>
      <w:r>
        <w:rPr>
          <w:szCs w:val="40"/>
        </w:rPr>
        <w:t>Вместе с тем практика реализации принятых нормативно-правовых актов по оценке эффективности органов местного самоуправления городских</w:t>
      </w:r>
      <w:r w:rsidR="001441DF">
        <w:rPr>
          <w:szCs w:val="40"/>
        </w:rPr>
        <w:t xml:space="preserve"> округов</w:t>
      </w:r>
      <w:r>
        <w:rPr>
          <w:szCs w:val="40"/>
        </w:rPr>
        <w:t xml:space="preserve"> и муниципальных районов обнаружила некоторые недостатки их практического применения.</w:t>
      </w:r>
    </w:p>
    <w:p w:rsidR="00146C70" w:rsidRDefault="00146C70" w:rsidP="00CB7CC1">
      <w:pPr>
        <w:widowControl w:val="0"/>
        <w:spacing w:line="360" w:lineRule="auto"/>
        <w:rPr>
          <w:szCs w:val="40"/>
        </w:rPr>
      </w:pPr>
      <w:proofErr w:type="gramStart"/>
      <w:r>
        <w:rPr>
          <w:szCs w:val="40"/>
        </w:rPr>
        <w:t>В счёт того, что разработчики старались охватить все, без исключения сферы деятельности местного самоуправления, и оценить состояние того или иного муниципалитета, на выходе мы получили довольно обширный перечень показателей и индикаторов, которые не всегда были сбалансированы, не всегда были сопоставимы, и что, самое главное, не всегда позволяли оценить вклад того или иного органа или того или иного должностного лица в</w:t>
      </w:r>
      <w:proofErr w:type="gramEnd"/>
      <w:r>
        <w:rPr>
          <w:szCs w:val="40"/>
        </w:rPr>
        <w:t xml:space="preserve"> социально-экономическое развитие муниципального образования.</w:t>
      </w:r>
    </w:p>
    <w:p w:rsidR="00146C70" w:rsidRDefault="00146C70" w:rsidP="00CB7CC1">
      <w:pPr>
        <w:widowControl w:val="0"/>
        <w:spacing w:line="360" w:lineRule="auto"/>
        <w:rPr>
          <w:szCs w:val="40"/>
        </w:rPr>
      </w:pPr>
      <w:r>
        <w:rPr>
          <w:szCs w:val="40"/>
        </w:rPr>
        <w:t xml:space="preserve">В первоначальном варианте у нас было установлено 130 показателей, из которых 32 содержались в 607-м </w:t>
      </w:r>
      <w:r w:rsidR="001441DF">
        <w:rPr>
          <w:szCs w:val="40"/>
        </w:rPr>
        <w:t>У</w:t>
      </w:r>
      <w:r>
        <w:rPr>
          <w:szCs w:val="40"/>
        </w:rPr>
        <w:t xml:space="preserve">казе. Затем, разумеется, это было всё скорректировано. К 2012 году перечень основных показателей был сокращен с 32 до 13. Однако также не было полной ясности, в чём заслуга органов местного самоуправления в достижении соответствующих показателей. Субъекты Российской Федерации в наш адрес направили очень много </w:t>
      </w:r>
      <w:r>
        <w:rPr>
          <w:szCs w:val="40"/>
        </w:rPr>
        <w:lastRenderedPageBreak/>
        <w:t>предложений. В том числе не совсем понятно как муниципалитеты могут повлиять на число субъектов малого и среднего предпринимательства в расчёте на 10 тысяч человек населения. Доля среднесписочной численности работников малых и средних предприятий</w:t>
      </w:r>
      <w:r w:rsidR="001441DF">
        <w:rPr>
          <w:szCs w:val="40"/>
        </w:rPr>
        <w:t>,</w:t>
      </w:r>
      <w:r>
        <w:rPr>
          <w:szCs w:val="40"/>
        </w:rPr>
        <w:t xml:space="preserve"> среднесписочной численности работников всех предприятий, организаций и многие, многие другие, что позволяет нам сделать вывод о том, что какого-то чёткого и единого вывода о деятельности структурных подразделений органов местного самоуправления, самих органов местного самоуправления или глав</w:t>
      </w:r>
      <w:r w:rsidR="001441DF">
        <w:rPr>
          <w:szCs w:val="40"/>
        </w:rPr>
        <w:t xml:space="preserve"> муниципалитетов</w:t>
      </w:r>
      <w:r>
        <w:rPr>
          <w:szCs w:val="40"/>
        </w:rPr>
        <w:t xml:space="preserve"> сделать довольно сложно. Потому даже при положительной динамике одних и тех же показателей или по всем показателям уровень социально-экономического развития муниципалитета может оставаться крайне низким и наоборот. Муниципалитеты, которые демонстрируют высокий уровень </w:t>
      </w:r>
      <w:proofErr w:type="gramStart"/>
      <w:r>
        <w:rPr>
          <w:szCs w:val="40"/>
        </w:rPr>
        <w:t>социально-экономического</w:t>
      </w:r>
      <w:proofErr w:type="gramEnd"/>
      <w:r>
        <w:rPr>
          <w:szCs w:val="40"/>
        </w:rPr>
        <w:t xml:space="preserve"> развития, по каким-то показателям могут серьёзно отставать.</w:t>
      </w:r>
    </w:p>
    <w:p w:rsidR="00146C70" w:rsidRDefault="00146C70" w:rsidP="00CB7CC1">
      <w:pPr>
        <w:widowControl w:val="0"/>
        <w:spacing w:line="360" w:lineRule="auto"/>
        <w:rPr>
          <w:szCs w:val="40"/>
        </w:rPr>
      </w:pPr>
      <w:r>
        <w:rPr>
          <w:szCs w:val="40"/>
        </w:rPr>
        <w:t xml:space="preserve">Как я уже сказал, постепенно перечень показателей индикаторов сокращался и, на наш взгляд, это позитивная тенденция. </w:t>
      </w:r>
      <w:proofErr w:type="gramStart"/>
      <w:r>
        <w:rPr>
          <w:szCs w:val="40"/>
        </w:rPr>
        <w:t xml:space="preserve">Вместе с тем необходимо </w:t>
      </w:r>
      <w:r w:rsidR="001441DF">
        <w:rPr>
          <w:szCs w:val="40"/>
        </w:rPr>
        <w:t>выработать</w:t>
      </w:r>
      <w:r>
        <w:rPr>
          <w:szCs w:val="40"/>
        </w:rPr>
        <w:t xml:space="preserve"> довольно чётк</w:t>
      </w:r>
      <w:r w:rsidR="001441DF">
        <w:rPr>
          <w:szCs w:val="40"/>
        </w:rPr>
        <w:t>ую</w:t>
      </w:r>
      <w:r>
        <w:rPr>
          <w:szCs w:val="40"/>
        </w:rPr>
        <w:t xml:space="preserve"> и ясн</w:t>
      </w:r>
      <w:r w:rsidR="001441DF">
        <w:rPr>
          <w:szCs w:val="40"/>
        </w:rPr>
        <w:t>ую</w:t>
      </w:r>
      <w:r>
        <w:rPr>
          <w:szCs w:val="40"/>
        </w:rPr>
        <w:t>, прозрачн</w:t>
      </w:r>
      <w:r w:rsidR="001441DF">
        <w:rPr>
          <w:szCs w:val="40"/>
        </w:rPr>
        <w:t>ую</w:t>
      </w:r>
      <w:r>
        <w:rPr>
          <w:szCs w:val="40"/>
        </w:rPr>
        <w:t>, что самое главное</w:t>
      </w:r>
      <w:r w:rsidR="001441DF">
        <w:rPr>
          <w:szCs w:val="40"/>
        </w:rPr>
        <w:t>,</w:t>
      </w:r>
      <w:r>
        <w:rPr>
          <w:szCs w:val="40"/>
        </w:rPr>
        <w:t xml:space="preserve"> понятн</w:t>
      </w:r>
      <w:r w:rsidR="001441DF">
        <w:rPr>
          <w:szCs w:val="40"/>
        </w:rPr>
        <w:t>ую систему</w:t>
      </w:r>
      <w:r>
        <w:rPr>
          <w:szCs w:val="40"/>
        </w:rPr>
        <w:t xml:space="preserve"> критери</w:t>
      </w:r>
      <w:r w:rsidR="001441DF">
        <w:rPr>
          <w:szCs w:val="40"/>
        </w:rPr>
        <w:t>ев</w:t>
      </w:r>
      <w:r>
        <w:rPr>
          <w:szCs w:val="40"/>
        </w:rPr>
        <w:t xml:space="preserve"> оценки эффективности деятельности, как органов местного самоуправления, так и самих высших должностных лиц, глав муниципальных образований, поскольку одним из главных недостатков системы оценки эффективности нам представляется, что при существующих показателях в отношении всего муниципалитета нет формализованных и материализованных в нормативных документах критериев оценки эффективности</w:t>
      </w:r>
      <w:proofErr w:type="gramEnd"/>
      <w:r>
        <w:rPr>
          <w:szCs w:val="40"/>
        </w:rPr>
        <w:t xml:space="preserve"> деятельности самого главы, что порождает на практике очень часто политический кризис муниципалитетов. Мы об этом скажем чуть далее.</w:t>
      </w:r>
    </w:p>
    <w:p w:rsidR="00146C70" w:rsidRDefault="00146C70" w:rsidP="00CB7CC1">
      <w:pPr>
        <w:widowControl w:val="0"/>
        <w:spacing w:line="360" w:lineRule="auto"/>
        <w:rPr>
          <w:szCs w:val="40"/>
        </w:rPr>
      </w:pPr>
      <w:r>
        <w:rPr>
          <w:szCs w:val="40"/>
        </w:rPr>
        <w:t xml:space="preserve">Следующий слайд. Очень важным нормативно-правовым актом является постановление </w:t>
      </w:r>
      <w:r w:rsidR="001441DF">
        <w:rPr>
          <w:szCs w:val="40"/>
        </w:rPr>
        <w:t>П</w:t>
      </w:r>
      <w:r>
        <w:rPr>
          <w:szCs w:val="40"/>
        </w:rPr>
        <w:t>равительства</w:t>
      </w:r>
      <w:r w:rsidR="001441DF">
        <w:rPr>
          <w:szCs w:val="40"/>
        </w:rPr>
        <w:t xml:space="preserve"> №</w:t>
      </w:r>
      <w:r>
        <w:rPr>
          <w:szCs w:val="40"/>
        </w:rPr>
        <w:t xml:space="preserve"> 1317 о мерах по реализации </w:t>
      </w:r>
      <w:r w:rsidR="001441DF">
        <w:rPr>
          <w:szCs w:val="40"/>
        </w:rPr>
        <w:t>У</w:t>
      </w:r>
      <w:r>
        <w:rPr>
          <w:szCs w:val="40"/>
        </w:rPr>
        <w:t xml:space="preserve">каза </w:t>
      </w:r>
      <w:r w:rsidR="001441DF">
        <w:rPr>
          <w:szCs w:val="40"/>
        </w:rPr>
        <w:t>П</w:t>
      </w:r>
      <w:r>
        <w:rPr>
          <w:szCs w:val="40"/>
        </w:rPr>
        <w:t xml:space="preserve">резидента об оценке эффективности деятельности органов местного </w:t>
      </w:r>
      <w:r>
        <w:rPr>
          <w:szCs w:val="40"/>
        </w:rPr>
        <w:lastRenderedPageBreak/>
        <w:t xml:space="preserve">самоуправления, поскольку среди прочего были утверждены перечни дополнительных показателей для оценки эффективности деятельности органов местного самоуправления городских округов и муниципальных районов. Как вы знаете, </w:t>
      </w:r>
      <w:r w:rsidR="001441DF">
        <w:rPr>
          <w:szCs w:val="40"/>
        </w:rPr>
        <w:t>У</w:t>
      </w:r>
      <w:r>
        <w:rPr>
          <w:szCs w:val="40"/>
        </w:rPr>
        <w:t xml:space="preserve">казом </w:t>
      </w:r>
      <w:r w:rsidR="001441DF">
        <w:rPr>
          <w:szCs w:val="40"/>
        </w:rPr>
        <w:t>П</w:t>
      </w:r>
      <w:r>
        <w:rPr>
          <w:szCs w:val="40"/>
        </w:rPr>
        <w:t xml:space="preserve">резидента было запрещено на </w:t>
      </w:r>
      <w:proofErr w:type="spellStart"/>
      <w:r>
        <w:rPr>
          <w:szCs w:val="40"/>
        </w:rPr>
        <w:t>субъектовом</w:t>
      </w:r>
      <w:proofErr w:type="spellEnd"/>
      <w:r>
        <w:rPr>
          <w:szCs w:val="40"/>
        </w:rPr>
        <w:t xml:space="preserve"> уровне устанавливать дополнительны</w:t>
      </w:r>
      <w:r w:rsidR="001441DF">
        <w:rPr>
          <w:szCs w:val="40"/>
        </w:rPr>
        <w:t>е</w:t>
      </w:r>
      <w:r>
        <w:rPr>
          <w:szCs w:val="40"/>
        </w:rPr>
        <w:t xml:space="preserve"> показател</w:t>
      </w:r>
      <w:r w:rsidR="001441DF">
        <w:rPr>
          <w:szCs w:val="40"/>
        </w:rPr>
        <w:t>и</w:t>
      </w:r>
      <w:r>
        <w:rPr>
          <w:szCs w:val="40"/>
        </w:rPr>
        <w:t xml:space="preserve"> оценки </w:t>
      </w:r>
      <w:proofErr w:type="spellStart"/>
      <w:proofErr w:type="gramStart"/>
      <w:r>
        <w:rPr>
          <w:szCs w:val="40"/>
        </w:rPr>
        <w:t>оценки</w:t>
      </w:r>
      <w:proofErr w:type="spellEnd"/>
      <w:proofErr w:type="gramEnd"/>
      <w:r>
        <w:rPr>
          <w:szCs w:val="40"/>
        </w:rPr>
        <w:t xml:space="preserve"> эффективности органов местного самоуправления. Всего в настоящий момент утверждено 28 дополнительных показателей. Изначально их было 78, то есть они также сокращались.</w:t>
      </w:r>
    </w:p>
    <w:p w:rsidR="00146C70" w:rsidRDefault="00146C70" w:rsidP="00CB7CC1">
      <w:pPr>
        <w:widowControl w:val="0"/>
        <w:spacing w:line="360" w:lineRule="auto"/>
        <w:rPr>
          <w:szCs w:val="40"/>
        </w:rPr>
      </w:pPr>
      <w:r>
        <w:rPr>
          <w:szCs w:val="40"/>
        </w:rPr>
        <w:t>Была утверждена методика мониторинга эффективности деятельности органов местного самоуправления городских округов</w:t>
      </w:r>
      <w:r w:rsidR="001441DF">
        <w:rPr>
          <w:szCs w:val="40"/>
        </w:rPr>
        <w:t xml:space="preserve"> и</w:t>
      </w:r>
      <w:r>
        <w:rPr>
          <w:szCs w:val="40"/>
        </w:rPr>
        <w:t xml:space="preserve"> муниципальных районов, типовая форма доклада. Методические рекомендации </w:t>
      </w:r>
      <w:r w:rsidR="001441DF">
        <w:rPr>
          <w:szCs w:val="40"/>
        </w:rPr>
        <w:t>по</w:t>
      </w:r>
      <w:r>
        <w:rPr>
          <w:szCs w:val="40"/>
        </w:rPr>
        <w:t xml:space="preserve"> выделени</w:t>
      </w:r>
      <w:r w:rsidR="001441DF">
        <w:rPr>
          <w:szCs w:val="40"/>
        </w:rPr>
        <w:t>ю</w:t>
      </w:r>
      <w:r>
        <w:rPr>
          <w:szCs w:val="40"/>
        </w:rPr>
        <w:t xml:space="preserve"> средств за счёт бюджетных ассигнований, бюджетов субъектов, грантов муниципальных образований в целях содействия достижени</w:t>
      </w:r>
      <w:r w:rsidR="001441DF">
        <w:rPr>
          <w:szCs w:val="40"/>
        </w:rPr>
        <w:t>ю</w:t>
      </w:r>
      <w:r>
        <w:rPr>
          <w:szCs w:val="40"/>
        </w:rPr>
        <w:t xml:space="preserve"> или по результатам </w:t>
      </w:r>
      <w:proofErr w:type="gramStart"/>
      <w:r>
        <w:rPr>
          <w:szCs w:val="40"/>
        </w:rPr>
        <w:t>достижения наилучши</w:t>
      </w:r>
      <w:r w:rsidR="001441DF">
        <w:rPr>
          <w:szCs w:val="40"/>
        </w:rPr>
        <w:t>х</w:t>
      </w:r>
      <w:r>
        <w:rPr>
          <w:szCs w:val="40"/>
        </w:rPr>
        <w:t xml:space="preserve"> значени</w:t>
      </w:r>
      <w:r w:rsidR="001441DF">
        <w:rPr>
          <w:szCs w:val="40"/>
        </w:rPr>
        <w:t>й</w:t>
      </w:r>
      <w:r>
        <w:rPr>
          <w:szCs w:val="40"/>
        </w:rPr>
        <w:t xml:space="preserve"> показателей деятельности органов</w:t>
      </w:r>
      <w:proofErr w:type="gramEnd"/>
      <w:r>
        <w:rPr>
          <w:szCs w:val="40"/>
        </w:rPr>
        <w:t xml:space="preserve"> местного самоуправления. Перечень рекомендуемых показателей, используемых для определения размера грантов и многое другое.</w:t>
      </w:r>
    </w:p>
    <w:p w:rsidR="00146C70" w:rsidRDefault="00146C70" w:rsidP="00CB7CC1">
      <w:pPr>
        <w:widowControl w:val="0"/>
        <w:spacing w:line="360" w:lineRule="auto"/>
        <w:rPr>
          <w:szCs w:val="40"/>
        </w:rPr>
      </w:pPr>
      <w:proofErr w:type="gramStart"/>
      <w:r>
        <w:rPr>
          <w:szCs w:val="40"/>
        </w:rPr>
        <w:t>Уважаемые коллеги, вы знаете, что согласно методике мониторинга деятельности органов местного самоуправления предметом оценки являются результаты деятельности да</w:t>
      </w:r>
      <w:r w:rsidR="001441DF">
        <w:rPr>
          <w:szCs w:val="40"/>
        </w:rPr>
        <w:t>нных органов в следующих сферах:</w:t>
      </w:r>
      <w:r>
        <w:rPr>
          <w:szCs w:val="40"/>
        </w:rPr>
        <w:t xml:space="preserve"> </w:t>
      </w:r>
      <w:r w:rsidR="001441DF">
        <w:rPr>
          <w:szCs w:val="40"/>
        </w:rPr>
        <w:t>э</w:t>
      </w:r>
      <w:r>
        <w:rPr>
          <w:szCs w:val="40"/>
        </w:rPr>
        <w:t>кономическое развитие, дошкольное образование, общее дополнительное образование, сфера культуры, физическая культура и спорт, жилищное строительство и обеспечение граждан жильём, жилищно-коммунальное хозяйство, организация муниципального управления, энергосбережение, повышение энергетической эффективности, а также</w:t>
      </w:r>
      <w:r w:rsidR="006D7C83">
        <w:rPr>
          <w:szCs w:val="40"/>
        </w:rPr>
        <w:t>,</w:t>
      </w:r>
      <w:r>
        <w:rPr>
          <w:szCs w:val="40"/>
        </w:rPr>
        <w:t xml:space="preserve"> что немаловажно</w:t>
      </w:r>
      <w:r w:rsidR="006D7C83">
        <w:rPr>
          <w:szCs w:val="40"/>
        </w:rPr>
        <w:t>,</w:t>
      </w:r>
      <w:r>
        <w:rPr>
          <w:szCs w:val="40"/>
        </w:rPr>
        <w:t xml:space="preserve"> проведение независимой оценки качества условий оказания</w:t>
      </w:r>
      <w:proofErr w:type="gramEnd"/>
      <w:r>
        <w:rPr>
          <w:szCs w:val="40"/>
        </w:rPr>
        <w:t xml:space="preserve"> социальных услуг муниципальны</w:t>
      </w:r>
      <w:r w:rsidR="006D7C83">
        <w:rPr>
          <w:szCs w:val="40"/>
        </w:rPr>
        <w:t>ми</w:t>
      </w:r>
      <w:r>
        <w:rPr>
          <w:szCs w:val="40"/>
        </w:rPr>
        <w:t xml:space="preserve"> организаци</w:t>
      </w:r>
      <w:r w:rsidR="006D7C83">
        <w:rPr>
          <w:szCs w:val="40"/>
        </w:rPr>
        <w:t>ями</w:t>
      </w:r>
      <w:r>
        <w:rPr>
          <w:szCs w:val="40"/>
        </w:rPr>
        <w:t>.</w:t>
      </w:r>
    </w:p>
    <w:p w:rsidR="00146C70" w:rsidRDefault="00146C70" w:rsidP="00CB7CC1">
      <w:pPr>
        <w:widowControl w:val="0"/>
        <w:spacing w:line="360" w:lineRule="auto"/>
        <w:rPr>
          <w:szCs w:val="40"/>
        </w:rPr>
      </w:pPr>
      <w:r>
        <w:rPr>
          <w:szCs w:val="40"/>
        </w:rPr>
        <w:t xml:space="preserve">Вместе с тем, несмотря на принятые нормативно-правовые акты и принятые изменения в них практика реализации существующих механизмов </w:t>
      </w:r>
      <w:r>
        <w:rPr>
          <w:szCs w:val="40"/>
        </w:rPr>
        <w:lastRenderedPageBreak/>
        <w:t xml:space="preserve">обнаружила в настоящее время, что указанная система недостаточно </w:t>
      </w:r>
      <w:proofErr w:type="gramStart"/>
      <w:r>
        <w:rPr>
          <w:szCs w:val="40"/>
        </w:rPr>
        <w:t>прозрачна</w:t>
      </w:r>
      <w:r w:rsidR="006D7C83">
        <w:rPr>
          <w:szCs w:val="40"/>
        </w:rPr>
        <w:t xml:space="preserve"> и</w:t>
      </w:r>
      <w:r>
        <w:rPr>
          <w:szCs w:val="40"/>
        </w:rPr>
        <w:t xml:space="preserve"> объективна</w:t>
      </w:r>
      <w:proofErr w:type="gramEnd"/>
      <w:r>
        <w:rPr>
          <w:szCs w:val="40"/>
        </w:rPr>
        <w:t xml:space="preserve"> и, как следствие, не в полной мере отвечает поставленной задаче.</w:t>
      </w:r>
    </w:p>
    <w:p w:rsidR="006D7C83" w:rsidRPr="006D7C83" w:rsidRDefault="006D7C83" w:rsidP="00CB7CC1">
      <w:pPr>
        <w:widowControl w:val="0"/>
        <w:spacing w:line="360" w:lineRule="auto"/>
        <w:rPr>
          <w:szCs w:val="40"/>
        </w:rPr>
      </w:pPr>
      <w:r w:rsidRPr="006D7C83">
        <w:rPr>
          <w:szCs w:val="40"/>
        </w:rPr>
        <w:t xml:space="preserve">Во-первых, нет четкой </w:t>
      </w:r>
      <w:r>
        <w:rPr>
          <w:szCs w:val="40"/>
        </w:rPr>
        <w:t xml:space="preserve">и </w:t>
      </w:r>
      <w:r w:rsidRPr="006D7C83">
        <w:rPr>
          <w:szCs w:val="40"/>
        </w:rPr>
        <w:t xml:space="preserve">логически обоснованной привязки </w:t>
      </w:r>
      <w:proofErr w:type="gramStart"/>
      <w:r w:rsidRPr="006D7C83">
        <w:rPr>
          <w:szCs w:val="40"/>
        </w:rPr>
        <w:t>показателей оценки эффективности деятельности органов</w:t>
      </w:r>
      <w:proofErr w:type="gramEnd"/>
      <w:r w:rsidRPr="006D7C83">
        <w:rPr>
          <w:szCs w:val="40"/>
        </w:rPr>
        <w:t xml:space="preserve"> местного самоуправления к вопросам местного значения городских округов и муниципальных районов;</w:t>
      </w:r>
    </w:p>
    <w:p w:rsidR="006D7C83" w:rsidRPr="006D7C83" w:rsidRDefault="006D7C83" w:rsidP="00CB7CC1">
      <w:pPr>
        <w:widowControl w:val="0"/>
        <w:spacing w:line="360" w:lineRule="auto"/>
        <w:rPr>
          <w:szCs w:val="40"/>
        </w:rPr>
      </w:pPr>
      <w:r w:rsidRPr="006D7C83">
        <w:rPr>
          <w:szCs w:val="40"/>
        </w:rPr>
        <w:t xml:space="preserve">Во-вторых, указанные показатели установлены только для двух видов муниципальных образований: городских округов и муниципальных районов. Деятельность же органов местного самоуправления и глав муниципальных образований других видов муниципалитетов не имеет нормативно установленных критериев оценки эффективности их деятельности. Хотя основное число муниципальных образований составляют городские и сельские поселения. Кроме того, планируется введение и нового вида муниципальных образований – муниципального округа, </w:t>
      </w:r>
      <w:proofErr w:type="gramStart"/>
      <w:r w:rsidRPr="006D7C83">
        <w:rPr>
          <w:szCs w:val="40"/>
        </w:rPr>
        <w:t>законопроект</w:t>
      </w:r>
      <w:proofErr w:type="gramEnd"/>
      <w:r w:rsidRPr="006D7C83">
        <w:rPr>
          <w:szCs w:val="40"/>
        </w:rPr>
        <w:t xml:space="preserve"> о чем ожидается к принятию Государственной Думой уже в ближайшее время. В этой </w:t>
      </w:r>
      <w:proofErr w:type="gramStart"/>
      <w:r w:rsidRPr="006D7C83">
        <w:rPr>
          <w:szCs w:val="40"/>
        </w:rPr>
        <w:t>связи</w:t>
      </w:r>
      <w:proofErr w:type="gramEnd"/>
      <w:r w:rsidRPr="006D7C83">
        <w:rPr>
          <w:szCs w:val="40"/>
        </w:rPr>
        <w:t xml:space="preserve"> очевидно, что развитие системы оценки эффективности должно быть направлено, в том числе, и на ее поэтапное распространение на органы местного самоуправления всех существующих и проектируемых видов муниципальных образований.</w:t>
      </w:r>
    </w:p>
    <w:p w:rsidR="006D7C83" w:rsidRPr="006D7C83" w:rsidRDefault="006D7C83" w:rsidP="00CB7CC1">
      <w:pPr>
        <w:widowControl w:val="0"/>
        <w:spacing w:line="360" w:lineRule="auto"/>
        <w:rPr>
          <w:szCs w:val="40"/>
        </w:rPr>
      </w:pPr>
      <w:r w:rsidRPr="006D7C83">
        <w:rPr>
          <w:szCs w:val="40"/>
        </w:rPr>
        <w:t xml:space="preserve">В-третьих, закрепленная совокупность </w:t>
      </w:r>
      <w:proofErr w:type="gramStart"/>
      <w:r w:rsidRPr="006D7C83">
        <w:rPr>
          <w:szCs w:val="40"/>
        </w:rPr>
        <w:t>показателей оценки эффективности деятельности органов</w:t>
      </w:r>
      <w:proofErr w:type="gramEnd"/>
      <w:r w:rsidRPr="006D7C83">
        <w:rPr>
          <w:szCs w:val="40"/>
        </w:rPr>
        <w:t xml:space="preserve"> местного самоуправления не содержит ясных формальных показателей деятельности главы муниципального образования, по отдельности или в совокупности однозначно свидетельствующих об уровне его эффективности или неэффективности, как высшего должностного лица муниципального образования.</w:t>
      </w:r>
    </w:p>
    <w:p w:rsidR="006D7C83" w:rsidRPr="006D7C83" w:rsidRDefault="006D7C83" w:rsidP="00CB7CC1">
      <w:pPr>
        <w:widowControl w:val="0"/>
        <w:spacing w:line="360" w:lineRule="auto"/>
        <w:rPr>
          <w:szCs w:val="40"/>
        </w:rPr>
      </w:pPr>
      <w:r w:rsidRPr="006D7C83">
        <w:rPr>
          <w:szCs w:val="40"/>
        </w:rPr>
        <w:t xml:space="preserve">В-четвертых, установленные в федеральном законодательстве показатели оценки эффективности деятельности органов местного </w:t>
      </w:r>
      <w:r w:rsidRPr="006D7C83">
        <w:rPr>
          <w:szCs w:val="40"/>
        </w:rPr>
        <w:lastRenderedPageBreak/>
        <w:t xml:space="preserve">самоуправления по большей мере </w:t>
      </w:r>
      <w:proofErr w:type="gramStart"/>
      <w:r w:rsidRPr="006D7C83">
        <w:rPr>
          <w:szCs w:val="40"/>
        </w:rPr>
        <w:t>ориентированы на уровень опытных специалистов в сфере местного самоуправления и не полностью учитывают</w:t>
      </w:r>
      <w:proofErr w:type="gramEnd"/>
      <w:r w:rsidRPr="006D7C83">
        <w:rPr>
          <w:szCs w:val="40"/>
        </w:rPr>
        <w:t xml:space="preserve"> специфику местного депутатского корпуса.</w:t>
      </w:r>
    </w:p>
    <w:p w:rsidR="006D7C83" w:rsidRPr="006D7C83" w:rsidRDefault="006D7C83" w:rsidP="00CB7CC1">
      <w:pPr>
        <w:widowControl w:val="0"/>
        <w:spacing w:line="360" w:lineRule="auto"/>
        <w:rPr>
          <w:szCs w:val="40"/>
        </w:rPr>
      </w:pPr>
      <w:r w:rsidRPr="006D7C83">
        <w:rPr>
          <w:szCs w:val="40"/>
        </w:rPr>
        <w:t>В-пятых, отсутствуют как общая система ответственности органов местного самоуправления за конечные результаты своей деятельности, так и персональная ответственность должностных лиц местного самоуправления за достижение заявленных результатов.</w:t>
      </w:r>
    </w:p>
    <w:p w:rsidR="00146C70" w:rsidRDefault="006D7C83" w:rsidP="00CB7CC1">
      <w:pPr>
        <w:widowControl w:val="0"/>
        <w:spacing w:line="360" w:lineRule="auto"/>
        <w:rPr>
          <w:szCs w:val="40"/>
        </w:rPr>
      </w:pPr>
      <w:r w:rsidRPr="006D7C83">
        <w:rPr>
          <w:szCs w:val="40"/>
        </w:rPr>
        <w:t>В-шестых, на территории муниципальных образований реализуются документы стратегического планирования, национальные проекты, государственные программы (федерального и регионального уровня), муниципальные программы, но управленческая деятельность органов местного самоуправления в рамках реализации перечисленных документов по каким-то причинам оценке не подлежит</w:t>
      </w:r>
      <w:r w:rsidR="00146C70">
        <w:rPr>
          <w:szCs w:val="40"/>
        </w:rPr>
        <w:t>.</w:t>
      </w:r>
    </w:p>
    <w:p w:rsidR="00146C70" w:rsidRDefault="00146C70" w:rsidP="00CB7CC1">
      <w:pPr>
        <w:widowControl w:val="0"/>
        <w:spacing w:line="360" w:lineRule="auto"/>
        <w:rPr>
          <w:szCs w:val="40"/>
        </w:rPr>
      </w:pPr>
      <w:r>
        <w:rPr>
          <w:szCs w:val="40"/>
        </w:rPr>
        <w:t xml:space="preserve">Таким образом, полагаю, что перечень </w:t>
      </w:r>
      <w:proofErr w:type="gramStart"/>
      <w:r>
        <w:rPr>
          <w:szCs w:val="40"/>
        </w:rPr>
        <w:t>критериев оценки эффективности органов местной власти</w:t>
      </w:r>
      <w:proofErr w:type="gramEnd"/>
      <w:r>
        <w:rPr>
          <w:szCs w:val="40"/>
        </w:rPr>
        <w:t xml:space="preserve"> можно считать оптимальным лишь в том случае, когда он полноценно отражает общенациональные приоритеты, цели и задачи с учетом существующих муниципальных целей и задач. И они при </w:t>
      </w:r>
      <w:proofErr w:type="gramStart"/>
      <w:r>
        <w:rPr>
          <w:szCs w:val="40"/>
        </w:rPr>
        <w:t>этом</w:t>
      </w:r>
      <w:proofErr w:type="gramEnd"/>
      <w:r>
        <w:rPr>
          <w:szCs w:val="40"/>
        </w:rPr>
        <w:t xml:space="preserve"> не выходят за пределы компетенции муниципального уровня публичной власти.</w:t>
      </w:r>
    </w:p>
    <w:p w:rsidR="006D7C83" w:rsidRPr="006D7C83" w:rsidRDefault="006D7C83" w:rsidP="00CB7CC1">
      <w:pPr>
        <w:widowControl w:val="0"/>
        <w:spacing w:line="360" w:lineRule="auto"/>
        <w:rPr>
          <w:szCs w:val="40"/>
        </w:rPr>
      </w:pPr>
      <w:r w:rsidRPr="006D7C83">
        <w:rPr>
          <w:szCs w:val="40"/>
        </w:rPr>
        <w:t xml:space="preserve">Следует отметить, что оценка эффективности деятельности органов местного самоуправления осложняется одним объективным обстоятельством, которое крайне сложно исключить. Изначально муниципальные образования обладают различным материально-финансовым и кадровым потенциалом, различным уровнем развития инфраструктуры, различным по своей инвестиционной привлекательности географическим и климатическим положением, даже в пределах одного региона может существенно различаться демографическая ситуация. В этой связи, для того чтобы снизить погрешность при оценке эффективности деятельности органов местного </w:t>
      </w:r>
      <w:r w:rsidRPr="006D7C83">
        <w:rPr>
          <w:szCs w:val="40"/>
        </w:rPr>
        <w:lastRenderedPageBreak/>
        <w:t xml:space="preserve">самоуправления, в перечень были включены относительные показатели. </w:t>
      </w:r>
    </w:p>
    <w:p w:rsidR="006D7C83" w:rsidRPr="006D7C83" w:rsidRDefault="006D7C83" w:rsidP="00CB7CC1">
      <w:pPr>
        <w:widowControl w:val="0"/>
        <w:spacing w:line="360" w:lineRule="auto"/>
        <w:rPr>
          <w:szCs w:val="40"/>
        </w:rPr>
      </w:pPr>
      <w:r w:rsidRPr="006D7C83">
        <w:rPr>
          <w:szCs w:val="40"/>
        </w:rPr>
        <w:t>Кроме того, в методике мониторинга эффективности деятельности органов местного самоуправления рекомендовано рассматривать значения показателей в динамике, т</w:t>
      </w:r>
      <w:r>
        <w:rPr>
          <w:szCs w:val="40"/>
        </w:rPr>
        <w:t xml:space="preserve">о </w:t>
      </w:r>
      <w:r w:rsidRPr="006D7C83">
        <w:rPr>
          <w:szCs w:val="40"/>
        </w:rPr>
        <w:t>е</w:t>
      </w:r>
      <w:r>
        <w:rPr>
          <w:szCs w:val="40"/>
        </w:rPr>
        <w:t>сть</w:t>
      </w:r>
      <w:r w:rsidRPr="006D7C83">
        <w:rPr>
          <w:szCs w:val="40"/>
        </w:rPr>
        <w:t xml:space="preserve"> пусть каждый муниципалитет стартовал с определенного уровня социально-экономического развития, но сравнивать нужно темпы роста (в динамике), а не общие объемы достигнутых значений показателей. </w:t>
      </w:r>
    </w:p>
    <w:p w:rsidR="00146C70" w:rsidRDefault="00146C70" w:rsidP="00CB7CC1">
      <w:pPr>
        <w:widowControl w:val="0"/>
        <w:spacing w:line="360" w:lineRule="auto"/>
        <w:rPr>
          <w:szCs w:val="40"/>
        </w:rPr>
      </w:pPr>
      <w:r>
        <w:rPr>
          <w:szCs w:val="40"/>
        </w:rPr>
        <w:t xml:space="preserve">На это обращается внимание в постановлении </w:t>
      </w:r>
      <w:r w:rsidR="006D7C83">
        <w:rPr>
          <w:szCs w:val="40"/>
        </w:rPr>
        <w:t>П</w:t>
      </w:r>
      <w:r>
        <w:rPr>
          <w:szCs w:val="40"/>
        </w:rPr>
        <w:t>равительства о том, что нужно использовать не общий объем достижимых показателей, а относительные показания, а также темпы роста и динамика в отдельно взятых показателях, а не абсолютное значение. Тогда это позволит сделать систему критериев и систему индикаторов более эффективной.</w:t>
      </w:r>
    </w:p>
    <w:p w:rsidR="00146C70" w:rsidRDefault="00146C70" w:rsidP="00CB7CC1">
      <w:pPr>
        <w:widowControl w:val="0"/>
        <w:spacing w:line="360" w:lineRule="auto"/>
        <w:rPr>
          <w:szCs w:val="40"/>
        </w:rPr>
      </w:pPr>
      <w:r>
        <w:rPr>
          <w:szCs w:val="40"/>
        </w:rPr>
        <w:t xml:space="preserve">Вот здесь я напомню об опыте США </w:t>
      </w:r>
      <w:proofErr w:type="gramStart"/>
      <w:r>
        <w:rPr>
          <w:szCs w:val="40"/>
        </w:rPr>
        <w:t>и</w:t>
      </w:r>
      <w:proofErr w:type="gramEnd"/>
      <w:r>
        <w:rPr>
          <w:szCs w:val="40"/>
        </w:rPr>
        <w:t xml:space="preserve"> о гибких оригинальных системах оценки, когда европейский опыт </w:t>
      </w:r>
      <w:r w:rsidR="006D7C83">
        <w:rPr>
          <w:szCs w:val="40"/>
        </w:rPr>
        <w:t xml:space="preserve">тоже </w:t>
      </w:r>
      <w:r>
        <w:rPr>
          <w:szCs w:val="40"/>
        </w:rPr>
        <w:t xml:space="preserve">содержит группировку показателей по степени их сопоставимости. Потому что есть очевидный показатель, </w:t>
      </w:r>
      <w:r w:rsidR="006D7C83">
        <w:rPr>
          <w:szCs w:val="40"/>
        </w:rPr>
        <w:t>например</w:t>
      </w:r>
      <w:r>
        <w:rPr>
          <w:szCs w:val="40"/>
        </w:rPr>
        <w:t xml:space="preserve"> численность, койко-места, количество учреждений или объектов завершенного, незавершенного строительства. А есть показатели, которые несовместимы. Например, инвестиционный климат.</w:t>
      </w:r>
    </w:p>
    <w:p w:rsidR="00146C70" w:rsidRDefault="00146C70" w:rsidP="00CB7CC1">
      <w:pPr>
        <w:widowControl w:val="0"/>
        <w:spacing w:line="360" w:lineRule="auto"/>
        <w:rPr>
          <w:szCs w:val="40"/>
        </w:rPr>
      </w:pPr>
      <w:r>
        <w:rPr>
          <w:szCs w:val="40"/>
        </w:rPr>
        <w:t>Конечно, здесь в каждом отдельно взятом случае на территории одного субъекта, между субъектами необходимо выработать такую систему сопоставления и оценки этих показателей, чтобы она отвечала критериям объективности.</w:t>
      </w:r>
    </w:p>
    <w:p w:rsidR="00146C70" w:rsidRDefault="006D7C83" w:rsidP="00CB7CC1">
      <w:pPr>
        <w:widowControl w:val="0"/>
        <w:spacing w:line="360" w:lineRule="auto"/>
        <w:rPr>
          <w:szCs w:val="40"/>
        </w:rPr>
      </w:pPr>
      <w:r w:rsidRPr="006D7C83">
        <w:rPr>
          <w:szCs w:val="40"/>
        </w:rPr>
        <w:t xml:space="preserve">Вместе с тем, уважаемые коллеги, полагаю, </w:t>
      </w:r>
      <w:proofErr w:type="gramStart"/>
      <w:r w:rsidRPr="006D7C83">
        <w:rPr>
          <w:szCs w:val="40"/>
        </w:rPr>
        <w:t>что</w:t>
      </w:r>
      <w:proofErr w:type="gramEnd"/>
      <w:r w:rsidRPr="006D7C83">
        <w:rPr>
          <w:szCs w:val="40"/>
        </w:rPr>
        <w:t xml:space="preserve"> несмотря на наличие недостатков в механизме оценки эффективности деятельности органов местного самоуправления, данный институт нуждается не только в доработке, но и в дальнейшем развитии. Полезный потенциал </w:t>
      </w:r>
      <w:proofErr w:type="gramStart"/>
      <w:r w:rsidRPr="006D7C83">
        <w:rPr>
          <w:szCs w:val="40"/>
        </w:rPr>
        <w:t>системы оценки эффективности деятельности органов</w:t>
      </w:r>
      <w:proofErr w:type="gramEnd"/>
      <w:r w:rsidRPr="006D7C83">
        <w:rPr>
          <w:szCs w:val="40"/>
        </w:rPr>
        <w:t xml:space="preserve"> местного самоуправления в настоящее время далеко не исчерпан. Однако уже сегодня оценка </w:t>
      </w:r>
      <w:r w:rsidRPr="006D7C83">
        <w:rPr>
          <w:szCs w:val="40"/>
        </w:rPr>
        <w:lastRenderedPageBreak/>
        <w:t>эффективности способствует решению важных задач.</w:t>
      </w:r>
    </w:p>
    <w:p w:rsidR="00146C70" w:rsidRDefault="00146C70" w:rsidP="00CB7CC1">
      <w:pPr>
        <w:widowControl w:val="0"/>
        <w:spacing w:line="360" w:lineRule="auto"/>
        <w:rPr>
          <w:szCs w:val="40"/>
        </w:rPr>
      </w:pPr>
      <w:r>
        <w:rPr>
          <w:szCs w:val="40"/>
        </w:rPr>
        <w:t xml:space="preserve">Доклады глав муниципальных образований размещаются в сети Интернет, и сводные доклады размещаются на сайтах региональных органов государственной власти. И всё это делает деятельность, конечно, более прозрачной, гласной и публичной. Невозможно не отметить этот положительный момент. </w:t>
      </w:r>
    </w:p>
    <w:p w:rsidR="00146C70" w:rsidRDefault="00146C70" w:rsidP="00CB7CC1">
      <w:pPr>
        <w:widowControl w:val="0"/>
        <w:spacing w:line="360" w:lineRule="auto"/>
        <w:rPr>
          <w:szCs w:val="40"/>
        </w:rPr>
      </w:pPr>
      <w:r>
        <w:rPr>
          <w:szCs w:val="40"/>
        </w:rPr>
        <w:t xml:space="preserve">Показатели эффективности должны служить индикатором качества и доступности услуг, оказываемых органами публичной власти населению. Услуг в широком смысле этого слова, то есть тех направлений деятельности органов публичной власти, в которых выражается социальная функция государства и местного самоуправления. Это очень важно, чтобы итогом оценки эффективности стало не выстраивание глав муниципалитетов в какой-то ряд, где есть первые места и последние, и сопоставление их между собой. Главная задача и главная цель – создание эффективной системы оценки деятельности органов местного самоуправления. Это создание единого пространства качественного и доступного предоставления государственных и муниципальных услуг. </w:t>
      </w:r>
    </w:p>
    <w:p w:rsidR="00146C70" w:rsidRDefault="00146C70" w:rsidP="00CB7CC1">
      <w:pPr>
        <w:widowControl w:val="0"/>
        <w:spacing w:line="360" w:lineRule="auto"/>
        <w:rPr>
          <w:szCs w:val="40"/>
        </w:rPr>
      </w:pPr>
      <w:proofErr w:type="gramStart"/>
      <w:r>
        <w:rPr>
          <w:szCs w:val="40"/>
        </w:rPr>
        <w:t>Вот если нам удастся усовершенствовать нашу систему показателей и оценки эффективности до такого уровня, что вне зависимости от асимметрии нашей страны как в её пределах, так и в пределах отдельно взятого субъекта вот эти барьеры удастся снять и эту асимметрию удастся снять, и гражданин вне зависимости от места проживания будет пользоваться одинаковым объёмом услуг и с одинаковой степенью доступа к</w:t>
      </w:r>
      <w:proofErr w:type="gramEnd"/>
      <w:r>
        <w:rPr>
          <w:szCs w:val="40"/>
        </w:rPr>
        <w:t xml:space="preserve"> этим услугам, наверное, тогда деятельность органов местного самоуправления можно будет считать эффективной. </w:t>
      </w:r>
    </w:p>
    <w:p w:rsidR="00146C70" w:rsidRDefault="00146C70" w:rsidP="00CB7CC1">
      <w:pPr>
        <w:widowControl w:val="0"/>
        <w:spacing w:line="360" w:lineRule="auto"/>
        <w:rPr>
          <w:szCs w:val="40"/>
        </w:rPr>
      </w:pPr>
      <w:r>
        <w:rPr>
          <w:szCs w:val="40"/>
        </w:rPr>
        <w:t xml:space="preserve">Уважаемые коллеги, в связи с этим представляется, что необходимо изменить подходы к повышению результативности, оценки эффективности деятельности органов местного самоуправления путём установления </w:t>
      </w:r>
      <w:r>
        <w:rPr>
          <w:szCs w:val="40"/>
        </w:rPr>
        <w:lastRenderedPageBreak/>
        <w:t xml:space="preserve">объективно измеримых, прозрачных и понятных, как обществу, так и депутатам представительных органов муниципальных образований, показателей существующей оценки. При этом необходимо установление таких показателей, достижение которых зависит непосредственно от деятельности, то есть вклада всех органов местного самоуправления в достижение общего результата. </w:t>
      </w:r>
    </w:p>
    <w:p w:rsidR="00146C70" w:rsidRDefault="00146C70" w:rsidP="00CB7CC1">
      <w:pPr>
        <w:widowControl w:val="0"/>
        <w:spacing w:line="360" w:lineRule="auto"/>
        <w:rPr>
          <w:szCs w:val="40"/>
        </w:rPr>
      </w:pPr>
      <w:r>
        <w:rPr>
          <w:szCs w:val="40"/>
        </w:rPr>
        <w:t xml:space="preserve">Уважаемые коллеги, очень важно, что в ходе подготовки к "круглому столу" и при анализе материалов мы убедились, что не все показатели находятся в прямой зависимости от деятельности органов местного самоуправления. </w:t>
      </w:r>
    </w:p>
    <w:p w:rsidR="00146C70" w:rsidRDefault="00146C70" w:rsidP="00CB7CC1">
      <w:pPr>
        <w:widowControl w:val="0"/>
        <w:spacing w:line="360" w:lineRule="auto"/>
        <w:rPr>
          <w:szCs w:val="40"/>
        </w:rPr>
      </w:pPr>
      <w:r>
        <w:rPr>
          <w:szCs w:val="40"/>
        </w:rPr>
        <w:t xml:space="preserve">Я лишь несколько примеров приведу, чтобы не останавливаться на этом. В частности, доля выпускников муниципальных учреждений образования, не получивших аттестат о среднем полном образовании, в общей численности выпускников муниципальных образовательных учреждений. Или общая площадь жилых помещений, приходящаяся в среднем на одного жителя. Допустим, удельная величина потребления энергетических ресурсов в многоквартирных домах и в муниципальных учреждениях. И многие, и многие другие. </w:t>
      </w:r>
    </w:p>
    <w:p w:rsidR="00146C70" w:rsidRDefault="00146C70" w:rsidP="00CB7CC1">
      <w:pPr>
        <w:widowControl w:val="0"/>
        <w:spacing w:line="360" w:lineRule="auto"/>
        <w:rPr>
          <w:szCs w:val="40"/>
        </w:rPr>
      </w:pPr>
      <w:r>
        <w:rPr>
          <w:szCs w:val="40"/>
        </w:rPr>
        <w:t>Субъекты Российской Федерации на это указывали, в своих замечаниях</w:t>
      </w:r>
      <w:r w:rsidR="00F531BB">
        <w:rPr>
          <w:szCs w:val="40"/>
        </w:rPr>
        <w:t>. Также</w:t>
      </w:r>
      <w:r>
        <w:rPr>
          <w:szCs w:val="40"/>
        </w:rPr>
        <w:t xml:space="preserve"> обращали внимание, что не всегда зависит от органа местного самоуправления или от усилий одного главы или представительного органа достижение показателей в этих сферах. Потому что потребление энергетических ресурсов зависит от климатических условий, а расходы на содержание органов управления на душу населения зависят от численности данного муниципального образования, и многое, и многое другое. </w:t>
      </w:r>
    </w:p>
    <w:p w:rsidR="00146C70" w:rsidRDefault="00146C70" w:rsidP="00CB7CC1">
      <w:pPr>
        <w:widowControl w:val="0"/>
        <w:spacing w:line="360" w:lineRule="auto"/>
        <w:rPr>
          <w:szCs w:val="40"/>
        </w:rPr>
      </w:pPr>
      <w:r>
        <w:rPr>
          <w:szCs w:val="40"/>
        </w:rPr>
        <w:t xml:space="preserve">Кроме того, некоторые показатели вообще утратили актуальность. В частности, у нас был показатель – наличие в городских округах принятых </w:t>
      </w:r>
      <w:r>
        <w:rPr>
          <w:szCs w:val="40"/>
        </w:rPr>
        <w:lastRenderedPageBreak/>
        <w:t>генеральных планов</w:t>
      </w:r>
      <w:r w:rsidR="00F531BB">
        <w:rPr>
          <w:szCs w:val="40"/>
        </w:rPr>
        <w:t>, а в</w:t>
      </w:r>
      <w:r>
        <w:rPr>
          <w:szCs w:val="40"/>
        </w:rPr>
        <w:t xml:space="preserve"> муниципальных район</w:t>
      </w:r>
      <w:r w:rsidR="00F531BB">
        <w:rPr>
          <w:szCs w:val="40"/>
        </w:rPr>
        <w:t>ах</w:t>
      </w:r>
      <w:r>
        <w:rPr>
          <w:szCs w:val="40"/>
        </w:rPr>
        <w:t xml:space="preserve"> схем территориального планирования. У нас 57 субъектов полностью выполнили эти требования. И можно сказать, что все эти муниципалитеты являются лидерами, а те, кто эту работу не провёл, остаются в аутсайдерах. Поэтому информативность таких показателей, конечно же, стремится к нулю. </w:t>
      </w:r>
    </w:p>
    <w:p w:rsidR="00146C70" w:rsidRDefault="00146C70" w:rsidP="00CB7CC1">
      <w:pPr>
        <w:widowControl w:val="0"/>
        <w:spacing w:line="360" w:lineRule="auto"/>
        <w:rPr>
          <w:szCs w:val="40"/>
        </w:rPr>
      </w:pPr>
      <w:r>
        <w:rPr>
          <w:szCs w:val="40"/>
        </w:rPr>
        <w:t xml:space="preserve">Обращаем внимание на то, что не вносились с 2016 года изменения в соответствующие нормативно-правовые акты. На наш взгляд, требуется их </w:t>
      </w:r>
      <w:r w:rsidR="00F531BB">
        <w:rPr>
          <w:szCs w:val="40"/>
        </w:rPr>
        <w:t xml:space="preserve">дальнейшая </w:t>
      </w:r>
      <w:r>
        <w:rPr>
          <w:szCs w:val="40"/>
        </w:rPr>
        <w:t xml:space="preserve">корректировка, а особенно с учётом принятого 7 мая 2018 года </w:t>
      </w:r>
      <w:r w:rsidR="00F531BB">
        <w:rPr>
          <w:szCs w:val="40"/>
        </w:rPr>
        <w:t>У</w:t>
      </w:r>
      <w:r>
        <w:rPr>
          <w:szCs w:val="40"/>
        </w:rPr>
        <w:t xml:space="preserve">каза </w:t>
      </w:r>
      <w:r w:rsidR="00F531BB">
        <w:rPr>
          <w:szCs w:val="40"/>
        </w:rPr>
        <w:t>П</w:t>
      </w:r>
      <w:r>
        <w:rPr>
          <w:szCs w:val="40"/>
        </w:rPr>
        <w:t xml:space="preserve">резидента </w:t>
      </w:r>
      <w:r w:rsidR="00F531BB">
        <w:rPr>
          <w:szCs w:val="40"/>
        </w:rPr>
        <w:t>№</w:t>
      </w:r>
      <w:r>
        <w:rPr>
          <w:szCs w:val="40"/>
        </w:rPr>
        <w:t xml:space="preserve"> 204. </w:t>
      </w:r>
    </w:p>
    <w:p w:rsidR="00F531BB" w:rsidRPr="00F531BB" w:rsidRDefault="00146C70" w:rsidP="00CB7CC1">
      <w:pPr>
        <w:widowControl w:val="0"/>
        <w:spacing w:line="360" w:lineRule="auto"/>
        <w:rPr>
          <w:szCs w:val="40"/>
        </w:rPr>
      </w:pPr>
      <w:r>
        <w:rPr>
          <w:szCs w:val="40"/>
        </w:rPr>
        <w:t>Хотелось бы отдельно остановиться на таком очень важном моменте, как отчёт главы муниципального образования перед представительн</w:t>
      </w:r>
      <w:r w:rsidR="00F531BB">
        <w:rPr>
          <w:szCs w:val="40"/>
        </w:rPr>
        <w:t>ым</w:t>
      </w:r>
      <w:r>
        <w:rPr>
          <w:szCs w:val="40"/>
        </w:rPr>
        <w:t xml:space="preserve"> орган</w:t>
      </w:r>
      <w:r w:rsidR="00F531BB">
        <w:rPr>
          <w:szCs w:val="40"/>
        </w:rPr>
        <w:t>ом</w:t>
      </w:r>
      <w:r>
        <w:rPr>
          <w:szCs w:val="40"/>
        </w:rPr>
        <w:t xml:space="preserve"> местного самоуправления. </w:t>
      </w:r>
      <w:r w:rsidR="00F531BB" w:rsidRPr="00F531BB">
        <w:rPr>
          <w:szCs w:val="40"/>
        </w:rPr>
        <w:t>Следует увязать результаты оценки эффективности деятельности органов местного самоуправления с отрешением от должности и удалением в отставку глав муниципальных образований, как высших должностных лиц местного самоуправления. Это повысит как значимость всей системы оценки эффективности, так и объективность оценки деятельности глав муниципальных образований и их ответственность за свою деятельность, позволит увязать вопрос о качестве работы главы муниципального образования с вопросом о его способности продолжать управление подведомственной территорией, но при этом на основе объективных и проверяемых данных.</w:t>
      </w:r>
    </w:p>
    <w:p w:rsidR="00146C70" w:rsidRDefault="00F531BB" w:rsidP="00CB7CC1">
      <w:pPr>
        <w:widowControl w:val="0"/>
        <w:spacing w:line="360" w:lineRule="auto"/>
        <w:rPr>
          <w:szCs w:val="40"/>
        </w:rPr>
      </w:pPr>
      <w:r w:rsidRPr="00F531BB">
        <w:rPr>
          <w:szCs w:val="40"/>
        </w:rPr>
        <w:t xml:space="preserve">В связи с этим представляется, что необходимо изменить подходы к повышению </w:t>
      </w:r>
      <w:proofErr w:type="gramStart"/>
      <w:r w:rsidRPr="00F531BB">
        <w:rPr>
          <w:szCs w:val="40"/>
        </w:rPr>
        <w:t>результативности оценки эффективности деятельности органов</w:t>
      </w:r>
      <w:proofErr w:type="gramEnd"/>
      <w:r w:rsidRPr="00F531BB">
        <w:rPr>
          <w:szCs w:val="40"/>
        </w:rPr>
        <w:t xml:space="preserve"> местного самоуправления путем установления объективно измеримых, прозрачных и понятных обществу и депутатам представительных органов муниципальных образований показателей осуществления такой оценки. При этом необходимо установление таких показателей, достижение которых зависит непосредственно от деятельности органов местного самоуправления</w:t>
      </w:r>
      <w:r w:rsidR="00146C70">
        <w:rPr>
          <w:szCs w:val="40"/>
        </w:rPr>
        <w:t>.</w:t>
      </w:r>
    </w:p>
    <w:p w:rsidR="00146C70" w:rsidRDefault="00146C70" w:rsidP="00CB7CC1">
      <w:pPr>
        <w:widowControl w:val="0"/>
        <w:spacing w:line="360" w:lineRule="auto"/>
        <w:ind w:firstLine="708"/>
        <w:rPr>
          <w:szCs w:val="40"/>
        </w:rPr>
      </w:pPr>
      <w:proofErr w:type="gramStart"/>
      <w:r>
        <w:rPr>
          <w:szCs w:val="40"/>
        </w:rPr>
        <w:lastRenderedPageBreak/>
        <w:t>Очень часто оценк</w:t>
      </w:r>
      <w:r w:rsidR="00F531BB">
        <w:rPr>
          <w:szCs w:val="40"/>
        </w:rPr>
        <w:t>а</w:t>
      </w:r>
      <w:r>
        <w:rPr>
          <w:szCs w:val="40"/>
        </w:rPr>
        <w:t xml:space="preserve"> нос</w:t>
      </w:r>
      <w:r w:rsidR="00F531BB">
        <w:rPr>
          <w:szCs w:val="40"/>
        </w:rPr>
        <w:t>и</w:t>
      </w:r>
      <w:r>
        <w:rPr>
          <w:szCs w:val="40"/>
        </w:rPr>
        <w:t>т произвольный, оценочный, субъективный характер и очень высока степень усмотрения при голосовании по данному вопросу, что, на наш взгляд, превращает ответственность главы муниципального образования из юридической в политическую, что категорически доктринально нельзя допускать, поскольку к политической ответственности главу муниципального образования может привлечь только избравшее его население в случае, если имеется процедура прямых выборов.</w:t>
      </w:r>
      <w:proofErr w:type="gramEnd"/>
      <w:r>
        <w:rPr>
          <w:szCs w:val="40"/>
        </w:rPr>
        <w:t xml:space="preserve"> И нам нужно закрепить с этой юридической ответственностью необходимые формальные критерии удаления главы в отставку и непринятие отчета главы муниципального образования.</w:t>
      </w:r>
    </w:p>
    <w:p w:rsidR="00146C70" w:rsidRDefault="00146C70" w:rsidP="00CB7CC1">
      <w:pPr>
        <w:widowControl w:val="0"/>
        <w:spacing w:line="360" w:lineRule="auto"/>
        <w:rPr>
          <w:szCs w:val="40"/>
        </w:rPr>
      </w:pPr>
      <w:r>
        <w:rPr>
          <w:szCs w:val="40"/>
        </w:rPr>
        <w:t xml:space="preserve">Эта проблема носит не только частный, но и общий характер. Необходимо установление вообще юридической ответственности за не достижение показателей в работе органов местного самоуправления, поскольку наряду с мерами поощрения, а они у нас, как вы знаете, есть, есть и федеральная система поддержки, есть региональные. Об этом в методике, утвержденной постановлением </w:t>
      </w:r>
      <w:r w:rsidR="00F531BB">
        <w:rPr>
          <w:szCs w:val="40"/>
        </w:rPr>
        <w:t>П</w:t>
      </w:r>
      <w:r>
        <w:rPr>
          <w:szCs w:val="40"/>
        </w:rPr>
        <w:t xml:space="preserve">равительства, также указано региональное стимулирование лучших муниципальных практик в различных сферах. Но наряду с мерами стимулирования, поощрения по достижению показателей, конечно же, должны быть и санкции. В случае </w:t>
      </w:r>
      <w:proofErr w:type="gramStart"/>
      <w:r>
        <w:rPr>
          <w:szCs w:val="40"/>
        </w:rPr>
        <w:t>не достижения</w:t>
      </w:r>
      <w:proofErr w:type="gramEnd"/>
      <w:r>
        <w:rPr>
          <w:szCs w:val="40"/>
        </w:rPr>
        <w:t xml:space="preserve"> показателей они должны быть четко установлены и, возможно, по итогам не достижения и отставка главы муниципального образования, досрочное прекращение полномочий представительного и иных органов. В любом случае этот вопрос составляет широкое поле для дискуссий и для нас, законодателей, возможность нормативно-правового регулирования.</w:t>
      </w:r>
    </w:p>
    <w:p w:rsidR="00146C70" w:rsidRDefault="00146C70" w:rsidP="00CB7CC1">
      <w:pPr>
        <w:widowControl w:val="0"/>
        <w:spacing w:line="360" w:lineRule="auto"/>
        <w:rPr>
          <w:szCs w:val="40"/>
        </w:rPr>
      </w:pPr>
      <w:r>
        <w:rPr>
          <w:szCs w:val="40"/>
        </w:rPr>
        <w:t xml:space="preserve">В завершение скажу, что на практике вызывает очень много споров вопрос обнародования статистических данных. Как вы знаете, у нас главы муниципальных образований представляют отчет к 1 мая года, следующего за отчетным, и обращали наши субъекты внимание на то, что часто Росстат </w:t>
      </w:r>
      <w:r>
        <w:rPr>
          <w:szCs w:val="40"/>
        </w:rPr>
        <w:lastRenderedPageBreak/>
        <w:t>либо предоставляет данные по тем или иным показателям в конце мая, либо вообще раз в несколько лет. В этой связи органы местного самоуправления вынуждены тратить финансовые и кадровые ресурсы на ведение ведомственного учета и в последующем корректировать их после обнародования, опубликования соответствующей статистической информации, что порождает явное неудобство. В этой связи, мы рекомендуем в своем проекте</w:t>
      </w:r>
      <w:r w:rsidR="00F531BB">
        <w:rPr>
          <w:szCs w:val="40"/>
        </w:rPr>
        <w:t xml:space="preserve"> рекомендаций</w:t>
      </w:r>
      <w:r>
        <w:rPr>
          <w:szCs w:val="40"/>
        </w:rPr>
        <w:t xml:space="preserve"> Росстату и Министерству экономического развития</w:t>
      </w:r>
      <w:r w:rsidR="00F531BB">
        <w:rPr>
          <w:szCs w:val="40"/>
        </w:rPr>
        <w:t>,</w:t>
      </w:r>
      <w:r>
        <w:rPr>
          <w:szCs w:val="40"/>
        </w:rPr>
        <w:t xml:space="preserve"> как курирующему ведомству</w:t>
      </w:r>
      <w:r w:rsidR="00F531BB">
        <w:rPr>
          <w:szCs w:val="40"/>
        </w:rPr>
        <w:t>,</w:t>
      </w:r>
      <w:r>
        <w:rPr>
          <w:szCs w:val="40"/>
        </w:rPr>
        <w:t xml:space="preserve"> изменить сроки предоставления, обнародования официальной статистической информации, установленных в федеральном плане статистических работ, утвержденные распоряжением Правительства Российской Федерации, и установить срок предоставления соответствующей информации не позднее 1 апреля. Тогда до 1 мая у глав будет весь объем информации, весь объем данных с тем, чтобы составить качественный информативный и объективный отчет о деятельности по итогам года.</w:t>
      </w:r>
    </w:p>
    <w:p w:rsidR="00146C70" w:rsidRDefault="00146C70" w:rsidP="00CB7CC1">
      <w:pPr>
        <w:widowControl w:val="0"/>
        <w:spacing w:line="360" w:lineRule="auto"/>
        <w:rPr>
          <w:szCs w:val="40"/>
        </w:rPr>
      </w:pPr>
      <w:r>
        <w:rPr>
          <w:szCs w:val="40"/>
        </w:rPr>
        <w:t xml:space="preserve">Уважаемые коллеги, подводя черту своему выступлению, хотелось бы настроить всех присутствующих на живую и интересную дискуссию, на, может быть, свободу в своих каких-то высказываниях, может быть, некую крайность в предложениях, что позволит нам выйти на объективные решения. </w:t>
      </w:r>
    </w:p>
    <w:p w:rsidR="00146C70" w:rsidRDefault="00146C70" w:rsidP="00CB7CC1">
      <w:pPr>
        <w:widowControl w:val="0"/>
        <w:spacing w:line="360" w:lineRule="auto"/>
        <w:rPr>
          <w:szCs w:val="40"/>
        </w:rPr>
      </w:pPr>
      <w:r>
        <w:rPr>
          <w:szCs w:val="40"/>
        </w:rPr>
        <w:t xml:space="preserve">Коллеги, повторюсь, что </w:t>
      </w:r>
      <w:r w:rsidR="00F531BB">
        <w:rPr>
          <w:szCs w:val="40"/>
        </w:rPr>
        <w:t xml:space="preserve">тема </w:t>
      </w:r>
      <w:r>
        <w:rPr>
          <w:szCs w:val="40"/>
        </w:rPr>
        <w:t>оценк</w:t>
      </w:r>
      <w:r w:rsidR="00F531BB">
        <w:rPr>
          <w:szCs w:val="40"/>
        </w:rPr>
        <w:t>и</w:t>
      </w:r>
      <w:r>
        <w:rPr>
          <w:szCs w:val="40"/>
        </w:rPr>
        <w:t xml:space="preserve"> эффективности государственного управления в последнее время очень часто появляется в выступлениях как руководителей страны, так и на различных площадках экспертных, и выработать объективную систему оценки эффективности муниципального</w:t>
      </w:r>
      <w:r w:rsidR="00F531BB">
        <w:rPr>
          <w:szCs w:val="40"/>
        </w:rPr>
        <w:t xml:space="preserve"> и</w:t>
      </w:r>
      <w:r>
        <w:rPr>
          <w:szCs w:val="40"/>
        </w:rPr>
        <w:t xml:space="preserve"> государственного управления задача непростая. Это нас ко многому обязывает.</w:t>
      </w:r>
    </w:p>
    <w:p w:rsidR="00146C70" w:rsidRDefault="00146C70" w:rsidP="00CB7CC1">
      <w:pPr>
        <w:widowControl w:val="0"/>
        <w:spacing w:line="360" w:lineRule="auto"/>
        <w:rPr>
          <w:szCs w:val="40"/>
        </w:rPr>
      </w:pPr>
      <w:r>
        <w:rPr>
          <w:szCs w:val="40"/>
        </w:rPr>
        <w:t xml:space="preserve">Уважаемые коллеги, на этом я свою вступительную речь завершу. Призываю вас к открытой и живой дискуссии. И с огромным удовольствием </w:t>
      </w:r>
      <w:r>
        <w:rPr>
          <w:szCs w:val="40"/>
        </w:rPr>
        <w:lastRenderedPageBreak/>
        <w:t>предоставляю возможность для выступления нашему коллеге, члену Совета Федерации, заместителю председателя Комитета Совета Федерации по федеративному устройству, региональной политике, местному самоуправлению и делам Севера Владимиру Филипповичу Городецкому.</w:t>
      </w:r>
    </w:p>
    <w:p w:rsidR="00146C70" w:rsidRDefault="00146C70" w:rsidP="00CB7CC1">
      <w:pPr>
        <w:widowControl w:val="0"/>
        <w:spacing w:line="360" w:lineRule="auto"/>
        <w:rPr>
          <w:szCs w:val="40"/>
        </w:rPr>
      </w:pPr>
      <w:r>
        <w:rPr>
          <w:szCs w:val="40"/>
          <w:u w:val="single"/>
        </w:rPr>
        <w:t>Городецкий В.Ф.</w:t>
      </w:r>
      <w:r>
        <w:rPr>
          <w:szCs w:val="40"/>
        </w:rPr>
        <w:t xml:space="preserve"> Добрый день, уважаемые коллеги! Тема заседания сегодняшнего "круглого стола" всегда была актуальна во все времена. Но, мне думается, наибольшую актуальность, конечно, она приобретает именно сегодня, в настоящее время, когда разрабатываются механизмы реализации национальных проектов, когда сегодня живем рассуждениями выполнения Послания Президента.</w:t>
      </w:r>
    </w:p>
    <w:p w:rsidR="00146C70" w:rsidRDefault="00146C70" w:rsidP="00CB7CC1">
      <w:pPr>
        <w:widowControl w:val="0"/>
        <w:spacing w:line="360" w:lineRule="auto"/>
        <w:rPr>
          <w:szCs w:val="40"/>
        </w:rPr>
      </w:pPr>
      <w:r>
        <w:rPr>
          <w:szCs w:val="40"/>
        </w:rPr>
        <w:t xml:space="preserve">Мы все прекрасно понимаем, что благополучие и граждан нашей страны, и те показатели благополучия, они напрямую зависят, конечно же, и от качества работы органов государственной власти, органов местного самоуправления, а также от конкретных должностных лиц. И при </w:t>
      </w:r>
      <w:proofErr w:type="gramStart"/>
      <w:r>
        <w:rPr>
          <w:szCs w:val="40"/>
        </w:rPr>
        <w:t>этом</w:t>
      </w:r>
      <w:proofErr w:type="gramEnd"/>
      <w:r w:rsidR="00352387">
        <w:rPr>
          <w:szCs w:val="40"/>
        </w:rPr>
        <w:t>,</w:t>
      </w:r>
      <w:r>
        <w:rPr>
          <w:szCs w:val="40"/>
        </w:rPr>
        <w:t xml:space="preserve"> во многом</w:t>
      </w:r>
      <w:r w:rsidR="00352387">
        <w:rPr>
          <w:szCs w:val="40"/>
        </w:rPr>
        <w:t>,</w:t>
      </w:r>
      <w:r>
        <w:rPr>
          <w:szCs w:val="40"/>
        </w:rPr>
        <w:t xml:space="preserve"> именно по качеству работы органов местного самоуправления у людей формируется представление о власти в целом, в том числе федеральной власти. Поэтому это особый, я думаю, такой аспект.</w:t>
      </w:r>
    </w:p>
    <w:p w:rsidR="00146C70" w:rsidRDefault="00146C70" w:rsidP="00CB7CC1">
      <w:pPr>
        <w:widowControl w:val="0"/>
        <w:spacing w:line="360" w:lineRule="auto"/>
        <w:rPr>
          <w:szCs w:val="40"/>
        </w:rPr>
      </w:pPr>
      <w:r>
        <w:rPr>
          <w:szCs w:val="40"/>
        </w:rPr>
        <w:t>Очевидно, что качество этой работы требует постоянного совершенствования, но для того чтобы понимать, в каком направлении требуется это совершенствование, мне думается, необходима эффективная система индикации. Ведь чем более объективную картину мы будем представлять, видеть, тем более качественно мы сможем настраивать всю систему управления на повышение ее эффективности, понимая значимость этой эффективности по отношению к качеству жизни людей.</w:t>
      </w:r>
    </w:p>
    <w:p w:rsidR="00146C70" w:rsidRDefault="00146C70" w:rsidP="00CB7CC1">
      <w:pPr>
        <w:widowControl w:val="0"/>
        <w:spacing w:line="360" w:lineRule="auto"/>
        <w:rPr>
          <w:szCs w:val="40"/>
        </w:rPr>
      </w:pPr>
      <w:r>
        <w:rPr>
          <w:szCs w:val="40"/>
        </w:rPr>
        <w:t xml:space="preserve">Сегодня данная система состоит из целого ряда уже сложившегося такого набора мероприятий: это и опросы населения, и представление главами местных администраций, о чем говорил Алексей Николаевич, своих докладов, отчетов представительным органам власти, и </w:t>
      </w:r>
      <w:proofErr w:type="spellStart"/>
      <w:r>
        <w:rPr>
          <w:szCs w:val="40"/>
        </w:rPr>
        <w:t>грантовая</w:t>
      </w:r>
      <w:proofErr w:type="spellEnd"/>
      <w:r>
        <w:rPr>
          <w:szCs w:val="40"/>
        </w:rPr>
        <w:t xml:space="preserve"> поддержка </w:t>
      </w:r>
      <w:r>
        <w:rPr>
          <w:szCs w:val="40"/>
        </w:rPr>
        <w:lastRenderedPageBreak/>
        <w:t>муниципальных образований в целях поощрения достижений наилучших показателей и другие мероприятия. Указом президента 607-м установлены конкретные показатели, их 14, по которым, собственно, и происходит оценка. Я не стану подробно останавливаться на этих показателях, все они нам известны, поскольку все здесь представители органов местного самоуправления работают по этим показателям с точки зрения разработки "дорожных карт", как обеспечить с точки зрения эти показатели. Поэтому хочу обозначить только несколько общих таких значимых, на мой взгляд, вопросов.</w:t>
      </w:r>
    </w:p>
    <w:p w:rsidR="00146C70" w:rsidRDefault="00146C70" w:rsidP="00CB7CC1">
      <w:pPr>
        <w:widowControl w:val="0"/>
        <w:spacing w:line="360" w:lineRule="auto"/>
        <w:rPr>
          <w:szCs w:val="40"/>
        </w:rPr>
      </w:pPr>
      <w:r>
        <w:rPr>
          <w:szCs w:val="40"/>
        </w:rPr>
        <w:t xml:space="preserve">Во-первых, хочу сказать, что в рамках Совета Федерации мы проводим как палата регионов очень много мероприятий, связанных по взаимодействию с регионами: и дни регионов в Совете Федерации, много-много других, и выездные заседания. И, как нельзя лучше, эти вот все мероприятия в совокупности иллюстрируют громадную контрастность нашей великой страны. Мы видим, насколько субъекты Российской Федерации отличаются друг от друга и речь здесь не только об оценках уровня социально-экономического развития, который объективно </w:t>
      </w:r>
      <w:proofErr w:type="gramStart"/>
      <w:r>
        <w:rPr>
          <w:szCs w:val="40"/>
        </w:rPr>
        <w:t>достигнут и есть на той</w:t>
      </w:r>
      <w:proofErr w:type="gramEnd"/>
      <w:r>
        <w:rPr>
          <w:szCs w:val="40"/>
        </w:rPr>
        <w:t xml:space="preserve"> или иной территории. Здесь и, прежде всего, в особенности здесь есть то, что разница в чем? </w:t>
      </w:r>
      <w:proofErr w:type="gramStart"/>
      <w:r>
        <w:rPr>
          <w:szCs w:val="40"/>
        </w:rPr>
        <w:t>Обусловлена</w:t>
      </w:r>
      <w:proofErr w:type="gramEnd"/>
      <w:r>
        <w:rPr>
          <w:szCs w:val="40"/>
        </w:rPr>
        <w:t xml:space="preserve"> исключительно объективными обстоятельствами - это такими как климат, природно-климатические условия, потенциал, географическое положение и другие внешние факторы, которые объективно вот присутствуют на данной территории. </w:t>
      </w:r>
    </w:p>
    <w:p w:rsidR="00146C70" w:rsidRDefault="00146C70" w:rsidP="00CB7CC1">
      <w:pPr>
        <w:widowControl w:val="0"/>
        <w:spacing w:line="360" w:lineRule="auto"/>
        <w:rPr>
          <w:szCs w:val="40"/>
        </w:rPr>
      </w:pPr>
      <w:proofErr w:type="gramStart"/>
      <w:r>
        <w:rPr>
          <w:szCs w:val="40"/>
        </w:rPr>
        <w:t>Очевидно, что подход, при котором делается оценка деятельности органов местного самоуправления и их должностных лиц, изначально поставленных в разные объективные условия, происходит по одним и тем же показателям, вызывает, мне думается, определенные вопросы, к которым нужно находить подходы, как их менять (эти подходы), поскольку нет объективного сравнения ввиду вот тех обстоятельств.</w:t>
      </w:r>
      <w:proofErr w:type="gramEnd"/>
    </w:p>
    <w:p w:rsidR="00146C70" w:rsidRDefault="00146C70" w:rsidP="00CB7CC1">
      <w:pPr>
        <w:widowControl w:val="0"/>
        <w:spacing w:line="360" w:lineRule="auto"/>
        <w:rPr>
          <w:szCs w:val="40"/>
        </w:rPr>
      </w:pPr>
      <w:r>
        <w:rPr>
          <w:szCs w:val="40"/>
        </w:rPr>
        <w:lastRenderedPageBreak/>
        <w:t xml:space="preserve">Уважаемые коллеги, я думаю, что было бы правильно подумать о следующих таких направлениях: это возможность учета особенностей муниципальных образований при оценке эффективности деятельности их органов и должностных лиц. И здесь, на мой взгляд, особое внимание следует обратить на малонаселенные территории и отдаленные местности. Например, вот сегодня в одном из показателей звучит, есть такой показатель как доля площади земельных участков, которая является объектом налогообложения, то есть она находится в хозяйственном ведении того или иного муниципального образования и в общей площади территории городского округа. Но очевидно, что земельные участки, расположенные на территории Центральной России, и земельные участки, которые располагаются в северных территориях, в Арктической зоне, имеют совершенно несопоставимые характеристики и совершенно различную привлекательность для ведения хозяйственной деятельности, а на некоторых земельных участках и ведение хозяйственной деятельности вообще в принципе и невозможно в перспективе. Поэтому как можно учитывать показатель объективно в показателе оценки эффективности органов местного самоуправления в данном случае? </w:t>
      </w:r>
    </w:p>
    <w:p w:rsidR="00146C70" w:rsidRPr="003E6064" w:rsidRDefault="00146C70" w:rsidP="00CB7CC1">
      <w:pPr>
        <w:widowControl w:val="0"/>
        <w:spacing w:line="360" w:lineRule="auto"/>
        <w:rPr>
          <w:szCs w:val="40"/>
        </w:rPr>
      </w:pPr>
      <w:r>
        <w:rPr>
          <w:szCs w:val="40"/>
        </w:rPr>
        <w:t xml:space="preserve">Другой пример. Это такой показатель как доля населения, проживающего в населенных пунктах, не имеющих регулярного автобусного и железнодорожного сообщения с административным центром, и показатель доли протяженности автомобильных дорог общего пользования местного значения, не отвечающий нормативным требованиям. </w:t>
      </w:r>
    </w:p>
    <w:p w:rsidR="00146C70" w:rsidRDefault="00146C70" w:rsidP="00CB7CC1">
      <w:pPr>
        <w:widowControl w:val="0"/>
        <w:spacing w:line="360" w:lineRule="auto"/>
        <w:rPr>
          <w:szCs w:val="40"/>
        </w:rPr>
      </w:pPr>
      <w:r>
        <w:rPr>
          <w:szCs w:val="40"/>
        </w:rPr>
        <w:t xml:space="preserve">Да, предпринимаются меры на федеральном уровне. И сегодня эффективно работающая программа БКД, но в то же время мы же понимаем, что расстояние между населёнными пунктами в регионах опять же Центральной России и в регионах Сибири и Дальнего Востока имеют колоссальные различия и подход, при котором используются единые </w:t>
      </w:r>
      <w:r>
        <w:rPr>
          <w:szCs w:val="40"/>
        </w:rPr>
        <w:lastRenderedPageBreak/>
        <w:t>критерии оценки решения о повышении эффективности управленческой деятельности.</w:t>
      </w:r>
    </w:p>
    <w:p w:rsidR="00146C70" w:rsidRDefault="00146C70" w:rsidP="00CB7CC1">
      <w:pPr>
        <w:widowControl w:val="0"/>
        <w:spacing w:line="360" w:lineRule="auto"/>
        <w:rPr>
          <w:szCs w:val="40"/>
        </w:rPr>
      </w:pPr>
      <w:r>
        <w:rPr>
          <w:szCs w:val="40"/>
        </w:rPr>
        <w:t>В качестве конкретных таких размышлений и рекомендаций я предлагаю рассмотреть возможность закрепления такого дифференцированного подхода к применению таких показателей.</w:t>
      </w:r>
    </w:p>
    <w:p w:rsidR="00146C70" w:rsidRDefault="00146C70" w:rsidP="00CB7CC1">
      <w:pPr>
        <w:widowControl w:val="0"/>
        <w:spacing w:line="360" w:lineRule="auto"/>
        <w:rPr>
          <w:szCs w:val="40"/>
        </w:rPr>
      </w:pPr>
      <w:r>
        <w:rPr>
          <w:szCs w:val="40"/>
        </w:rPr>
        <w:t xml:space="preserve">Для этого могут быть использованы различные корректировочные коэффициенты, отражающие соответствующие особенности </w:t>
      </w:r>
      <w:proofErr w:type="gramStart"/>
      <w:r>
        <w:rPr>
          <w:szCs w:val="40"/>
        </w:rPr>
        <w:t>таких</w:t>
      </w:r>
      <w:proofErr w:type="gramEnd"/>
      <w:r>
        <w:rPr>
          <w:szCs w:val="40"/>
        </w:rPr>
        <w:t xml:space="preserve"> муниципальных образований.</w:t>
      </w:r>
    </w:p>
    <w:p w:rsidR="00146C70" w:rsidRDefault="00146C70" w:rsidP="00CB7CC1">
      <w:pPr>
        <w:widowControl w:val="0"/>
        <w:spacing w:line="360" w:lineRule="auto"/>
        <w:rPr>
          <w:szCs w:val="40"/>
        </w:rPr>
      </w:pPr>
      <w:r>
        <w:rPr>
          <w:szCs w:val="40"/>
        </w:rPr>
        <w:t>Второе, о чём хотелось бы сказать, это, прежде всего, наличие в системе оценки эффективности деятельности органов местного самоуправления и должностных лиц показателей, имеющих исключительно субъективный характер.</w:t>
      </w:r>
    </w:p>
    <w:p w:rsidR="00146C70" w:rsidRDefault="00146C70" w:rsidP="00CB7CC1">
      <w:pPr>
        <w:widowControl w:val="0"/>
        <w:spacing w:line="360" w:lineRule="auto"/>
        <w:rPr>
          <w:szCs w:val="40"/>
        </w:rPr>
      </w:pPr>
      <w:proofErr w:type="gramStart"/>
      <w:r>
        <w:rPr>
          <w:szCs w:val="40"/>
        </w:rPr>
        <w:t>Убеждён</w:t>
      </w:r>
      <w:proofErr w:type="gramEnd"/>
      <w:r>
        <w:rPr>
          <w:szCs w:val="40"/>
        </w:rPr>
        <w:t>, что именно мнения граждан лучше всего, конечно, отражают работу власти и являются тем инструментом, без которого повышение эффективности деятельности власти на местах, в принципе, невозможно. И, вместе с тем, хотелось бы сказать о том, что очень важно соблюсти, найти вот эту золотую середину в балансе между её объективной и субъективной составляющей.</w:t>
      </w:r>
    </w:p>
    <w:p w:rsidR="00146C70" w:rsidRDefault="00146C70" w:rsidP="00CB7CC1">
      <w:pPr>
        <w:widowControl w:val="0"/>
        <w:spacing w:line="360" w:lineRule="auto"/>
        <w:rPr>
          <w:szCs w:val="40"/>
        </w:rPr>
      </w:pPr>
      <w:r>
        <w:rPr>
          <w:szCs w:val="40"/>
        </w:rPr>
        <w:t>В этой связи хотелось бы обратить внимание на необходимость совершенствования методов получения соответствующей информации и механизмов повышения активности населения.</w:t>
      </w:r>
    </w:p>
    <w:p w:rsidR="00146C70" w:rsidRDefault="00146C70" w:rsidP="00CB7CC1">
      <w:pPr>
        <w:widowControl w:val="0"/>
        <w:spacing w:line="360" w:lineRule="auto"/>
        <w:rPr>
          <w:szCs w:val="40"/>
        </w:rPr>
      </w:pPr>
      <w:r>
        <w:rPr>
          <w:szCs w:val="40"/>
        </w:rPr>
        <w:t>Также обращу внимание на то, что в ряде показателей отсутствует просто точная статистическая информация. А многие наблюдения статистические осуществляются методами, не позволяющими регулярно получать эту информацию и вовлекать её в механизмы сравнения, о чём мы говорим в оценке эффективности управленческой деятельности.</w:t>
      </w:r>
    </w:p>
    <w:p w:rsidR="00146C70" w:rsidRDefault="00146C70" w:rsidP="00CB7CC1">
      <w:pPr>
        <w:widowControl w:val="0"/>
        <w:spacing w:line="360" w:lineRule="auto"/>
        <w:rPr>
          <w:szCs w:val="40"/>
        </w:rPr>
      </w:pPr>
      <w:r>
        <w:rPr>
          <w:szCs w:val="40"/>
        </w:rPr>
        <w:t xml:space="preserve">Наряду с вопросами оценки эффективности деятельности органов местного самоуправления, мне также хотелось бы кратко обозначить </w:t>
      </w:r>
      <w:r>
        <w:rPr>
          <w:szCs w:val="40"/>
        </w:rPr>
        <w:lastRenderedPageBreak/>
        <w:t>несколько таких аспектов, являющихся наиболее важными для повышения эффективности деятельности органов местного самоуправления.</w:t>
      </w:r>
    </w:p>
    <w:p w:rsidR="00146C70" w:rsidRDefault="00146C70" w:rsidP="00CB7CC1">
      <w:pPr>
        <w:widowControl w:val="0"/>
        <w:spacing w:line="360" w:lineRule="auto"/>
        <w:rPr>
          <w:szCs w:val="40"/>
        </w:rPr>
      </w:pPr>
      <w:r>
        <w:rPr>
          <w:szCs w:val="40"/>
        </w:rPr>
        <w:t>Думаю, что первое, конечно, финансовое обеспечение муниципальных образований, которое остаётся сегодня на довольно невысоком уровне. Надо думать объективными, мы сегодня видим, как регулярно осуществляются какие-то этапные меры поддержки и органов местного самоуправлению по решению целевых задач. Это правда, так. И мы сегодня видим, как в составе национальных проектов формируются региональные программы с участием муниципальных образований, с их конкретикой. Это есть.</w:t>
      </w:r>
    </w:p>
    <w:p w:rsidR="00146C70" w:rsidRDefault="00146C70" w:rsidP="00CB7CC1">
      <w:pPr>
        <w:widowControl w:val="0"/>
        <w:spacing w:line="360" w:lineRule="auto"/>
        <w:rPr>
          <w:szCs w:val="40"/>
        </w:rPr>
      </w:pPr>
      <w:r>
        <w:rPr>
          <w:szCs w:val="40"/>
        </w:rPr>
        <w:t>Но, мне думается, ничто не подменит постоянного уровня собственных доходов муниципалитетов, которые и будут являться очень важным источником повышения их эффективности системности управленческой деятельности.</w:t>
      </w:r>
    </w:p>
    <w:p w:rsidR="00146C70" w:rsidRDefault="00146C70" w:rsidP="00CB7CC1">
      <w:pPr>
        <w:widowControl w:val="0"/>
        <w:spacing w:line="360" w:lineRule="auto"/>
        <w:rPr>
          <w:szCs w:val="40"/>
        </w:rPr>
      </w:pPr>
      <w:r>
        <w:rPr>
          <w:szCs w:val="40"/>
        </w:rPr>
        <w:t>Второе, это, мне думается, необходимость методической поддержки муниципального уровня, которая, на мой взгляд, должна осуществляться на постоянном уровне. Такая поддержка, в том числе нужна при осуществлении проектного управления, стратегического планирования.</w:t>
      </w:r>
    </w:p>
    <w:p w:rsidR="00146C70" w:rsidRDefault="00146C70" w:rsidP="00CB7CC1">
      <w:pPr>
        <w:widowControl w:val="0"/>
        <w:spacing w:line="360" w:lineRule="auto"/>
        <w:rPr>
          <w:szCs w:val="40"/>
        </w:rPr>
      </w:pPr>
      <w:r>
        <w:rPr>
          <w:szCs w:val="40"/>
        </w:rPr>
        <w:t>Думаю, что вопросы повышения качества муниципального управления должны находить отражение и в документах стратегического планирования, разрабатываемых в муниципальных образованиях.</w:t>
      </w:r>
    </w:p>
    <w:p w:rsidR="00146C70" w:rsidRDefault="00146C70" w:rsidP="00CB7CC1">
      <w:pPr>
        <w:widowControl w:val="0"/>
        <w:spacing w:line="360" w:lineRule="auto"/>
        <w:rPr>
          <w:szCs w:val="40"/>
        </w:rPr>
      </w:pPr>
      <w:r>
        <w:rPr>
          <w:szCs w:val="40"/>
        </w:rPr>
        <w:t>Следующее, это, конечно, профессиональное развитие муниципальных служащих. Сегодня в субъектах Российской Федерации и муниципальных образованиях реализуются программы мероприятий, которые направлены на развитие муниципальной службы, обучение муниципальных служащих их компетенциям, это есть. Однако главный вопрос здесь, это, конечно же, финансовое наполнение таких программ, полнота этих программ, с точки зрения финансового наполнения их мероприятий.</w:t>
      </w:r>
    </w:p>
    <w:p w:rsidR="00146C70" w:rsidRDefault="00146C70" w:rsidP="00CB7CC1">
      <w:pPr>
        <w:widowControl w:val="0"/>
        <w:spacing w:line="360" w:lineRule="auto"/>
        <w:rPr>
          <w:szCs w:val="40"/>
        </w:rPr>
      </w:pPr>
      <w:r>
        <w:rPr>
          <w:szCs w:val="40"/>
        </w:rPr>
        <w:t xml:space="preserve">Уважаемые коллеги, я затронул лишь такие общие вопросы, </w:t>
      </w:r>
      <w:r>
        <w:rPr>
          <w:szCs w:val="40"/>
        </w:rPr>
        <w:lastRenderedPageBreak/>
        <w:t xml:space="preserve">касающиеся совершенствования </w:t>
      </w:r>
      <w:proofErr w:type="gramStart"/>
      <w:r>
        <w:rPr>
          <w:szCs w:val="40"/>
        </w:rPr>
        <w:t>системы оценки эффективности деятельности органов</w:t>
      </w:r>
      <w:proofErr w:type="gramEnd"/>
      <w:r>
        <w:rPr>
          <w:szCs w:val="40"/>
        </w:rPr>
        <w:t xml:space="preserve"> местного самоуправления. </w:t>
      </w:r>
      <w:proofErr w:type="gramStart"/>
      <w:r>
        <w:rPr>
          <w:szCs w:val="40"/>
        </w:rPr>
        <w:t>Я думаю, что прозвучит сегодня немало конкретных предложений, которые позволят нам двигаться дальше в оценке изменений ситуации, в оценке повышения эффективности деятельности органов местного самоуправления, с точки зрения методической подготовки этих документов и повышения самой эффективности критериев оценки, о чём говорил и Алексей Николаевич, я думаю, и другие сегодня выступающие об этом тоже скажут.</w:t>
      </w:r>
      <w:proofErr w:type="gramEnd"/>
      <w:r>
        <w:rPr>
          <w:szCs w:val="40"/>
        </w:rPr>
        <w:t xml:space="preserve"> Спасибо.</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большое, </w:t>
      </w:r>
      <w:r w:rsidR="00352387">
        <w:rPr>
          <w:szCs w:val="40"/>
        </w:rPr>
        <w:t>Владимир Филиппович</w:t>
      </w:r>
      <w:r>
        <w:rPr>
          <w:szCs w:val="40"/>
        </w:rPr>
        <w:t>.</w:t>
      </w:r>
    </w:p>
    <w:p w:rsidR="00146C70" w:rsidRDefault="00146C70" w:rsidP="00CB7CC1">
      <w:pPr>
        <w:widowControl w:val="0"/>
        <w:spacing w:line="360" w:lineRule="auto"/>
        <w:rPr>
          <w:szCs w:val="40"/>
        </w:rPr>
      </w:pPr>
      <w:r>
        <w:rPr>
          <w:szCs w:val="40"/>
        </w:rPr>
        <w:t>Владимир Филиппович, большое спасибо за конкретные предложения. Я скажу, что умышленно я не стал в своём докладе говорить о тех проблемах и тех барьерах, которые сегодня у муниципалитетов в плане их стабильного и комплексного социально-экономического развития есть.</w:t>
      </w:r>
    </w:p>
    <w:p w:rsidR="00146C70" w:rsidRPr="00E06F32" w:rsidRDefault="00146C70" w:rsidP="00CB7CC1">
      <w:pPr>
        <w:widowControl w:val="0"/>
        <w:spacing w:line="360" w:lineRule="auto"/>
        <w:rPr>
          <w:szCs w:val="40"/>
        </w:rPr>
      </w:pPr>
      <w:r>
        <w:rPr>
          <w:szCs w:val="40"/>
        </w:rPr>
        <w:t>Вы всё совершенно справедливо охарактеризовали. Я лишь прокомментирую, что касается удовлетворенности населения, этого показателя.</w:t>
      </w:r>
    </w:p>
    <w:p w:rsidR="00146C70" w:rsidRDefault="00146C70" w:rsidP="00CB7CC1">
      <w:pPr>
        <w:widowControl w:val="0"/>
        <w:spacing w:line="360" w:lineRule="auto"/>
        <w:rPr>
          <w:szCs w:val="40"/>
        </w:rPr>
      </w:pPr>
      <w:r>
        <w:rPr>
          <w:szCs w:val="40"/>
        </w:rPr>
        <w:t xml:space="preserve">У нас в проекте рекомендаций очень большое внимание уделено именно этому показателю, его объективизации, возможности справедливой выборки, то есть объективного и полноценного отражения мнения населения о предоставлении тех или иных услуг. Потому что сегодня, к сожалению, те существующие механизмы оценки </w:t>
      </w:r>
      <w:r w:rsidR="00352387">
        <w:rPr>
          <w:szCs w:val="40"/>
        </w:rPr>
        <w:t>на э</w:t>
      </w:r>
      <w:r>
        <w:rPr>
          <w:szCs w:val="40"/>
        </w:rPr>
        <w:t>лектронных площадках не позволяют оценить удовлетворение населения транспортным обслуживанием или предоставлением тех или иных услуг, состоянием дорог. Потому</w:t>
      </w:r>
      <w:r w:rsidR="00352387">
        <w:rPr>
          <w:szCs w:val="40"/>
        </w:rPr>
        <w:t>,</w:t>
      </w:r>
      <w:r>
        <w:rPr>
          <w:szCs w:val="40"/>
        </w:rPr>
        <w:t xml:space="preserve"> что нет ничего хуже</w:t>
      </w:r>
      <w:r w:rsidR="00352387">
        <w:rPr>
          <w:szCs w:val="40"/>
        </w:rPr>
        <w:t>, чем</w:t>
      </w:r>
      <w:r>
        <w:rPr>
          <w:szCs w:val="40"/>
        </w:rPr>
        <w:t xml:space="preserve"> поставить на голосование отношение населения к дорогам, я уверен, что те цифры, которые вы увидите, они вас точно не удивят. Удивляет лишь то, что мы получаем из официальных источников, я сомневаюсь, что это объективные данные. Вместе с тем, оценка этих показателей этих услуг должна носить и экспертный характер. Может быть, </w:t>
      </w:r>
      <w:r>
        <w:rPr>
          <w:szCs w:val="40"/>
        </w:rPr>
        <w:lastRenderedPageBreak/>
        <w:t>плебисцитарные формы не вполне подходят для объективной всесторонней оценки по предоставлению качества этих услуг.</w:t>
      </w:r>
    </w:p>
    <w:p w:rsidR="00146C70" w:rsidRDefault="00146C70" w:rsidP="00CB7CC1">
      <w:pPr>
        <w:widowControl w:val="0"/>
        <w:spacing w:line="360" w:lineRule="auto"/>
        <w:rPr>
          <w:szCs w:val="40"/>
        </w:rPr>
      </w:pPr>
      <w:r>
        <w:rPr>
          <w:szCs w:val="40"/>
        </w:rPr>
        <w:t xml:space="preserve">Поэтому в проекте рекомендаций мы предлагаем расширить число публичных и гласных процедур, соучастных процедур, как публичные слушания, публичные обсуждения, учет мнения, запросы от общественных палат, от общественных советов, запросы независимых заключений, которые будут иметь более </w:t>
      </w:r>
      <w:r w:rsidR="00352387">
        <w:rPr>
          <w:szCs w:val="40"/>
        </w:rPr>
        <w:t>и</w:t>
      </w:r>
      <w:r>
        <w:rPr>
          <w:szCs w:val="40"/>
        </w:rPr>
        <w:t xml:space="preserve">ли менее экспертную степень оценки достижения тех или иных показателей или состояния. Не всегда ставить на голосование или референдум справедливо вещи, которые исключительно субъективно оцениваются. Именно поэтому Конституционный Суд в своих позициях, в своих комментариях, давая оценку различным электоральным процедурам, установил, что выборы являются основной процедурой, которая формирует власть Российской Федерации, а вот, например, уже процедура по отзыву должностного лица, досрочному прекращению полномочий, они должны быть усложнены. И эта процедура, с одной стороны, обязывает граждан более ответственно подходить к своему выбору при </w:t>
      </w:r>
      <w:proofErr w:type="gramStart"/>
      <w:r>
        <w:rPr>
          <w:szCs w:val="40"/>
        </w:rPr>
        <w:t>формировании</w:t>
      </w:r>
      <w:proofErr w:type="gramEnd"/>
      <w:r>
        <w:rPr>
          <w:szCs w:val="40"/>
        </w:rPr>
        <w:t xml:space="preserve"> органов власти и органов местного самоуправления, с другой стороны, защищенность и сложность процедур по досрочному прекращению обеспечивают процесс политической стабильности в стране, в регионе и в муниципалитете. Поэтому этот индикатор, как удовлетворенность населения, на наш взгляд, нуждается в наибольшей проработке и объективизации. Поэтому здесь нужно и социологов привлекать, и выборку давать. Потому что современные продукты цифровые позволяют опрос приближать к максимально </w:t>
      </w:r>
      <w:proofErr w:type="gramStart"/>
      <w:r>
        <w:rPr>
          <w:szCs w:val="40"/>
        </w:rPr>
        <w:t>объективному</w:t>
      </w:r>
      <w:proofErr w:type="gramEnd"/>
      <w:r>
        <w:rPr>
          <w:szCs w:val="40"/>
        </w:rPr>
        <w:t>, нужно просто эти технологии социологов положить на цифру и очень доступно, не</w:t>
      </w:r>
      <w:r w:rsidR="00352387">
        <w:rPr>
          <w:szCs w:val="40"/>
        </w:rPr>
        <w:t xml:space="preserve"> </w:t>
      </w:r>
      <w:proofErr w:type="spellStart"/>
      <w:r>
        <w:rPr>
          <w:szCs w:val="40"/>
        </w:rPr>
        <w:t>затратно</w:t>
      </w:r>
      <w:proofErr w:type="spellEnd"/>
      <w:r>
        <w:rPr>
          <w:szCs w:val="40"/>
        </w:rPr>
        <w:t xml:space="preserve"> получать объективную оценку муниципального сообщества о деятельности тех или иных структур, подразделений или о качестве и доступности тех или иных услуг.</w:t>
      </w:r>
    </w:p>
    <w:p w:rsidR="00146C70" w:rsidRDefault="00146C70" w:rsidP="00CB7CC1">
      <w:pPr>
        <w:widowControl w:val="0"/>
        <w:spacing w:line="360" w:lineRule="auto"/>
        <w:rPr>
          <w:szCs w:val="40"/>
        </w:rPr>
      </w:pPr>
      <w:r>
        <w:rPr>
          <w:szCs w:val="40"/>
        </w:rPr>
        <w:t xml:space="preserve">Я прошу прощения за то, что злоупотребляю правом ведущего, но в </w:t>
      </w:r>
      <w:r>
        <w:rPr>
          <w:szCs w:val="40"/>
        </w:rPr>
        <w:lastRenderedPageBreak/>
        <w:t xml:space="preserve">докладе я об этом не сказал, поэтому позволил себе в перерывах </w:t>
      </w:r>
      <w:proofErr w:type="gramStart"/>
      <w:r>
        <w:rPr>
          <w:szCs w:val="40"/>
        </w:rPr>
        <w:t>между</w:t>
      </w:r>
      <w:proofErr w:type="gramEnd"/>
      <w:r>
        <w:rPr>
          <w:szCs w:val="40"/>
        </w:rPr>
        <w:t xml:space="preserve"> выступающими это сделать. </w:t>
      </w:r>
    </w:p>
    <w:p w:rsidR="00146C70" w:rsidRDefault="00146C70" w:rsidP="00CB7CC1">
      <w:pPr>
        <w:widowControl w:val="0"/>
        <w:spacing w:line="360" w:lineRule="auto"/>
        <w:rPr>
          <w:szCs w:val="40"/>
        </w:rPr>
      </w:pPr>
      <w:r>
        <w:rPr>
          <w:szCs w:val="40"/>
        </w:rPr>
        <w:t>И в этой связи с удовольствием предоставляю возможность выступить нашему коллеге Николаю Петровичу Николаеву, председателю Комитета Государственной Думы по природным ресурсам, земельным отношениям и собственности.</w:t>
      </w:r>
    </w:p>
    <w:p w:rsidR="00146C70" w:rsidRDefault="00146C70" w:rsidP="00CB7CC1">
      <w:pPr>
        <w:widowControl w:val="0"/>
        <w:spacing w:line="360" w:lineRule="auto"/>
        <w:rPr>
          <w:szCs w:val="40"/>
        </w:rPr>
      </w:pPr>
      <w:r>
        <w:rPr>
          <w:szCs w:val="40"/>
          <w:u w:val="single"/>
        </w:rPr>
        <w:t>Николаев Н.П.</w:t>
      </w:r>
      <w:r>
        <w:rPr>
          <w:szCs w:val="40"/>
        </w:rPr>
        <w:t xml:space="preserve"> Да, спасибо большое, Алексей Николаевич.</w:t>
      </w:r>
    </w:p>
    <w:p w:rsidR="00146C70" w:rsidRDefault="00146C70" w:rsidP="00CB7CC1">
      <w:pPr>
        <w:widowControl w:val="0"/>
        <w:spacing w:line="360" w:lineRule="auto"/>
        <w:rPr>
          <w:szCs w:val="40"/>
        </w:rPr>
      </w:pPr>
      <w:r>
        <w:rPr>
          <w:szCs w:val="40"/>
        </w:rPr>
        <w:t>Спасибо за такую интересную тему, для нашего комитета она, может быть, кажется такой не профильной, но</w:t>
      </w:r>
      <w:r w:rsidR="00D82983">
        <w:rPr>
          <w:szCs w:val="40"/>
        </w:rPr>
        <w:t>,</w:t>
      </w:r>
      <w:r>
        <w:rPr>
          <w:szCs w:val="40"/>
        </w:rPr>
        <w:t xml:space="preserve"> тем не менее</w:t>
      </w:r>
      <w:r w:rsidR="00D82983">
        <w:rPr>
          <w:szCs w:val="40"/>
        </w:rPr>
        <w:t>,</w:t>
      </w:r>
      <w:r>
        <w:rPr>
          <w:szCs w:val="40"/>
        </w:rPr>
        <w:t xml:space="preserve"> очень много вопросов, связанных и, понятно, с земельными отношениями, и с собственностью, это как раз вопросы уровня муниципалитета. И поэтому на нашей площадке мы </w:t>
      </w:r>
      <w:r w:rsidR="00D82983">
        <w:rPr>
          <w:szCs w:val="40"/>
        </w:rPr>
        <w:t xml:space="preserve">тоже </w:t>
      </w:r>
      <w:r>
        <w:rPr>
          <w:szCs w:val="40"/>
        </w:rPr>
        <w:t>часто очень обсуждаем все эти проблемы, особенно когда речь идет о земле, о сельхозземле особенно и так далее.</w:t>
      </w:r>
    </w:p>
    <w:p w:rsidR="00146C70" w:rsidRPr="00C900E9" w:rsidRDefault="00146C70" w:rsidP="00CB7CC1">
      <w:pPr>
        <w:widowControl w:val="0"/>
        <w:spacing w:line="360" w:lineRule="auto"/>
        <w:rPr>
          <w:szCs w:val="40"/>
        </w:rPr>
      </w:pPr>
      <w:r>
        <w:rPr>
          <w:szCs w:val="40"/>
        </w:rPr>
        <w:t>Но я хочу остановиться, прежде всего, на том аспекте, о котором вы тоже упомянули сейчас, это вопросы участия населения в этих опросах и оценках. Дело в том, что, конечно, муниципалитеты – это, прежде всего, местное сообщество, и вопрос доверия к руководству муниципалитета, его нельзя никак иначе определить, как методом действительно опроса, оценки именно самими людьми. У нас недавно, помните, был такой новостной повод, все средства массовой информации писали, как Алексей Леонидович Кудрин, выступая, по-моему, на дне открытых данных, посетовал, что население Российской Федерации как-то пассивно вообще относится к тому, куда идут его налоги.</w:t>
      </w:r>
    </w:p>
    <w:p w:rsidR="00146C70" w:rsidRDefault="00146C70" w:rsidP="00CB7CC1">
      <w:pPr>
        <w:widowControl w:val="0"/>
        <w:spacing w:line="360" w:lineRule="auto"/>
        <w:rPr>
          <w:szCs w:val="40"/>
        </w:rPr>
      </w:pPr>
      <w:r>
        <w:rPr>
          <w:szCs w:val="40"/>
        </w:rPr>
        <w:t>И, в общем-то, наверное, корень такой пассивности, прежде всего, от отсутствия доверия, отсутствия уверенности в том, что именно твой голос и твоё мнение будут каким-то образом учтены</w:t>
      </w:r>
      <w:r w:rsidR="00D82983">
        <w:rPr>
          <w:szCs w:val="40"/>
        </w:rPr>
        <w:t>,</w:t>
      </w:r>
      <w:r>
        <w:rPr>
          <w:szCs w:val="40"/>
        </w:rPr>
        <w:t xml:space="preserve"> и станут не просто некой цифрой или неким возгласом вопиющего в пустыне. Будет как-то реально учтен. </w:t>
      </w:r>
    </w:p>
    <w:p w:rsidR="00146C70" w:rsidRDefault="00146C70" w:rsidP="00CB7CC1">
      <w:pPr>
        <w:widowControl w:val="0"/>
        <w:spacing w:line="360" w:lineRule="auto"/>
        <w:rPr>
          <w:szCs w:val="40"/>
        </w:rPr>
      </w:pPr>
      <w:r>
        <w:rPr>
          <w:szCs w:val="40"/>
        </w:rPr>
        <w:lastRenderedPageBreak/>
        <w:t xml:space="preserve">То, что в </w:t>
      </w:r>
      <w:r w:rsidR="00D82983">
        <w:rPr>
          <w:szCs w:val="40"/>
        </w:rPr>
        <w:t>м</w:t>
      </w:r>
      <w:r>
        <w:rPr>
          <w:szCs w:val="40"/>
        </w:rPr>
        <w:t xml:space="preserve">айском </w:t>
      </w:r>
      <w:r w:rsidR="00D82983">
        <w:rPr>
          <w:szCs w:val="40"/>
        </w:rPr>
        <w:t>У</w:t>
      </w:r>
      <w:r>
        <w:rPr>
          <w:szCs w:val="40"/>
        </w:rPr>
        <w:t xml:space="preserve">казе </w:t>
      </w:r>
      <w:r w:rsidR="00D82983">
        <w:rPr>
          <w:szCs w:val="40"/>
        </w:rPr>
        <w:t>П</w:t>
      </w:r>
      <w:r>
        <w:rPr>
          <w:szCs w:val="40"/>
        </w:rPr>
        <w:t xml:space="preserve">резидента 2012 года был дан старт таким опросам и участию, предоставление людям возможности участвовать в такой оценке… Мне кажется, это такое действительно историческое событие. Почему? Потому что только вдумайтесь. Обычно у нас как раз власть сопротивляется тому, чтобы её оценивали, а тут сам президент страны говорит: "А давайте у нас люди будут оценивать, как работает власть". Мне кажется, это уникальная ситуация и невыполнение этого указа по факту это является одновременно и саботажем </w:t>
      </w:r>
      <w:r w:rsidR="00D82983">
        <w:rPr>
          <w:szCs w:val="40"/>
        </w:rPr>
        <w:t>У</w:t>
      </w:r>
      <w:r>
        <w:rPr>
          <w:szCs w:val="40"/>
        </w:rPr>
        <w:t xml:space="preserve">каза </w:t>
      </w:r>
      <w:r w:rsidR="00D82983">
        <w:rPr>
          <w:szCs w:val="40"/>
        </w:rPr>
        <w:t>П</w:t>
      </w:r>
      <w:r>
        <w:rPr>
          <w:szCs w:val="40"/>
        </w:rPr>
        <w:t xml:space="preserve">резидента, и одновременно саботажем воли людей, которые хотят достучаться и хотят сказать о том, что они думают. </w:t>
      </w:r>
    </w:p>
    <w:p w:rsidR="00146C70" w:rsidRDefault="00146C70" w:rsidP="00CB7CC1">
      <w:pPr>
        <w:widowControl w:val="0"/>
        <w:spacing w:line="360" w:lineRule="auto"/>
        <w:rPr>
          <w:szCs w:val="40"/>
        </w:rPr>
      </w:pPr>
      <w:r>
        <w:rPr>
          <w:szCs w:val="40"/>
        </w:rPr>
        <w:t xml:space="preserve">Я в своё время ещё до того как был избран в Государственную Думу, я работал в фонде народной экспертизы и мы достаточно много уделяли времени как раз оценке тому как, каким образом дают возможность участвовать людям в таких опросах. Хочу поделиться с вами несколькими наблюдениями притом, что мы каждый год </w:t>
      </w:r>
      <w:proofErr w:type="gramStart"/>
      <w:r>
        <w:rPr>
          <w:szCs w:val="40"/>
        </w:rPr>
        <w:t>возвращаемся к этой теме и по факту я хочу</w:t>
      </w:r>
      <w:proofErr w:type="gramEnd"/>
      <w:r>
        <w:rPr>
          <w:szCs w:val="40"/>
        </w:rPr>
        <w:t xml:space="preserve"> так констатировать, что ничего не меняется.</w:t>
      </w:r>
    </w:p>
    <w:p w:rsidR="00146C70" w:rsidRDefault="00146C70" w:rsidP="00CB7CC1">
      <w:pPr>
        <w:widowControl w:val="0"/>
        <w:spacing w:line="360" w:lineRule="auto"/>
        <w:rPr>
          <w:szCs w:val="40"/>
        </w:rPr>
      </w:pPr>
      <w:r>
        <w:rPr>
          <w:szCs w:val="40"/>
        </w:rPr>
        <w:t>Во-первых, у нас, конечно же, нет единых подходов к оценке. То есть у нас те самые критерии, которые определены в указе для оценки людьми, они у нас преломляются иногда в 12 опросов, иногда в 13, в 19. Абсолютно, в общем, кто как хочет, тот так, собственно говоря, и проводит вот эти опросы. Но самое ужасное, что у нас практически этот механизм не работает. А если мы видим большие цифры, то чаще всего это абсолютно</w:t>
      </w:r>
      <w:r w:rsidR="000E2A22">
        <w:rPr>
          <w:szCs w:val="40"/>
        </w:rPr>
        <w:t xml:space="preserve"> </w:t>
      </w:r>
      <w:r>
        <w:rPr>
          <w:szCs w:val="40"/>
        </w:rPr>
        <w:t xml:space="preserve">банальные накрутки. Это абсолютная манипуляция, которую используют на самом деле даже те же самые органы муниципальной власти для того чтобы, так сказать, каким-то образом показать свою работу. </w:t>
      </w:r>
    </w:p>
    <w:p w:rsidR="00146C70" w:rsidRDefault="00146C70" w:rsidP="00CB7CC1">
      <w:pPr>
        <w:widowControl w:val="0"/>
        <w:spacing w:line="360" w:lineRule="auto"/>
        <w:rPr>
          <w:szCs w:val="40"/>
        </w:rPr>
      </w:pPr>
      <w:r>
        <w:rPr>
          <w:szCs w:val="40"/>
        </w:rPr>
        <w:t xml:space="preserve">У нас в результате получается, что у нас механизм опросов это не инструмент изучения мнения, не инструмент оценки, а инструмент оправдания. То есть вот приняли какое-то решение, </w:t>
      </w:r>
      <w:proofErr w:type="gramStart"/>
      <w:r>
        <w:rPr>
          <w:szCs w:val="40"/>
        </w:rPr>
        <w:t xml:space="preserve">провели правильный </w:t>
      </w:r>
      <w:r>
        <w:rPr>
          <w:szCs w:val="40"/>
        </w:rPr>
        <w:lastRenderedPageBreak/>
        <w:t>опрос и показали</w:t>
      </w:r>
      <w:proofErr w:type="gramEnd"/>
      <w:r>
        <w:rPr>
          <w:szCs w:val="40"/>
        </w:rPr>
        <w:t xml:space="preserve">, что это решение было поддержано населением. Чаще всего это происходит именно так. </w:t>
      </w:r>
    </w:p>
    <w:p w:rsidR="00146C70" w:rsidRDefault="00146C70" w:rsidP="00CB7CC1">
      <w:pPr>
        <w:widowControl w:val="0"/>
        <w:spacing w:line="360" w:lineRule="auto"/>
        <w:rPr>
          <w:szCs w:val="40"/>
        </w:rPr>
      </w:pPr>
      <w:r>
        <w:rPr>
          <w:szCs w:val="40"/>
        </w:rPr>
        <w:t xml:space="preserve">На самом деле корень вот этих проблем, на мой взгляд, он в том, что саму организацию этой оценки отдали в руки тем, кого и оценивают. Слушайте, если меня спросить: как ты работаешь, то я вряд ли </w:t>
      </w:r>
      <w:proofErr w:type="gramStart"/>
      <w:r>
        <w:rPr>
          <w:szCs w:val="40"/>
        </w:rPr>
        <w:t>посыплю голову пеплом и скажу</w:t>
      </w:r>
      <w:proofErr w:type="gramEnd"/>
      <w:r>
        <w:rPr>
          <w:szCs w:val="40"/>
        </w:rPr>
        <w:t xml:space="preserve">, что я работаю плохо, меня надо уволить и так далее. Даже при определённом </w:t>
      </w:r>
      <w:proofErr w:type="gramStart"/>
      <w:r>
        <w:rPr>
          <w:szCs w:val="40"/>
        </w:rPr>
        <w:t>уровне</w:t>
      </w:r>
      <w:proofErr w:type="gramEnd"/>
      <w:r>
        <w:rPr>
          <w:szCs w:val="40"/>
        </w:rPr>
        <w:t xml:space="preserve"> самокритичности я буду стараться как-то, в общем-то, неплохо выглядеть в глазах окружающих. В этой связи то, что происходит сейчас по всей территории страны практически во всех регионах и во всех муниципалитетах это абсолютно такая большая игра в какой-то виртуальный мир оценки и участия людей в оценке власти. Ерунда, никто ничего не оценивает. </w:t>
      </w:r>
    </w:p>
    <w:p w:rsidR="00146C70" w:rsidRDefault="00146C70" w:rsidP="00CB7CC1">
      <w:pPr>
        <w:widowControl w:val="0"/>
        <w:spacing w:line="360" w:lineRule="auto"/>
        <w:rPr>
          <w:szCs w:val="40"/>
        </w:rPr>
      </w:pPr>
      <w:r>
        <w:rPr>
          <w:szCs w:val="40"/>
        </w:rPr>
        <w:t xml:space="preserve">Я избирался от </w:t>
      </w:r>
      <w:proofErr w:type="gramStart"/>
      <w:r>
        <w:rPr>
          <w:szCs w:val="40"/>
        </w:rPr>
        <w:t>Иркутской</w:t>
      </w:r>
      <w:proofErr w:type="gramEnd"/>
      <w:r>
        <w:rPr>
          <w:szCs w:val="40"/>
        </w:rPr>
        <w:t xml:space="preserve"> области. Я хочу, чтобы далеко не ходить, итог 2018 года. Численность населения, принявшего участие в опросе. Шесть человек </w:t>
      </w:r>
      <w:proofErr w:type="spellStart"/>
      <w:r>
        <w:rPr>
          <w:szCs w:val="40"/>
        </w:rPr>
        <w:t>Усть-Удинский</w:t>
      </w:r>
      <w:proofErr w:type="spellEnd"/>
      <w:r>
        <w:rPr>
          <w:szCs w:val="40"/>
        </w:rPr>
        <w:t xml:space="preserve"> район, десять человек </w:t>
      </w:r>
      <w:proofErr w:type="spellStart"/>
      <w:r>
        <w:rPr>
          <w:szCs w:val="40"/>
        </w:rPr>
        <w:t>Бадайбинский</w:t>
      </w:r>
      <w:proofErr w:type="spellEnd"/>
      <w:r>
        <w:rPr>
          <w:szCs w:val="40"/>
        </w:rPr>
        <w:t xml:space="preserve"> район, 13 человек </w:t>
      </w:r>
      <w:proofErr w:type="spellStart"/>
      <w:r>
        <w:rPr>
          <w:szCs w:val="40"/>
        </w:rPr>
        <w:t>Качукский</w:t>
      </w:r>
      <w:proofErr w:type="spellEnd"/>
      <w:r w:rsidR="00D82983">
        <w:rPr>
          <w:szCs w:val="40"/>
        </w:rPr>
        <w:t xml:space="preserve"> район</w:t>
      </w:r>
      <w:r>
        <w:rPr>
          <w:szCs w:val="40"/>
        </w:rPr>
        <w:t xml:space="preserve">, 21 </w:t>
      </w:r>
      <w:proofErr w:type="spellStart"/>
      <w:r>
        <w:rPr>
          <w:szCs w:val="40"/>
        </w:rPr>
        <w:t>Усольский</w:t>
      </w:r>
      <w:proofErr w:type="spellEnd"/>
      <w:r w:rsidR="00D82983">
        <w:rPr>
          <w:szCs w:val="40"/>
        </w:rPr>
        <w:t xml:space="preserve"> район</w:t>
      </w:r>
      <w:r>
        <w:rPr>
          <w:szCs w:val="40"/>
        </w:rPr>
        <w:t xml:space="preserve">. Кто, наверное, знает, в Мамско-Чуйском ноль, но там и с Интернетом достаточно сложно, с СМС не особо. Поэтому ничего удивительного. </w:t>
      </w:r>
    </w:p>
    <w:p w:rsidR="00146C70" w:rsidRDefault="00146C70" w:rsidP="00CB7CC1">
      <w:pPr>
        <w:widowControl w:val="0"/>
        <w:spacing w:line="360" w:lineRule="auto"/>
        <w:rPr>
          <w:szCs w:val="40"/>
        </w:rPr>
      </w:pPr>
      <w:r>
        <w:rPr>
          <w:szCs w:val="40"/>
        </w:rPr>
        <w:t xml:space="preserve">Что происходит? Например, как можно проголосовать, если я, допустим, такой ответственный очень, въедливый житель, который хочет оценить в соответствии с </w:t>
      </w:r>
      <w:r w:rsidR="00D82983">
        <w:rPr>
          <w:szCs w:val="40"/>
        </w:rPr>
        <w:t>У</w:t>
      </w:r>
      <w:r>
        <w:rPr>
          <w:szCs w:val="40"/>
        </w:rPr>
        <w:t xml:space="preserve">казом </w:t>
      </w:r>
      <w:r w:rsidR="00D82983">
        <w:rPr>
          <w:szCs w:val="40"/>
        </w:rPr>
        <w:t>П</w:t>
      </w:r>
      <w:r>
        <w:rPr>
          <w:szCs w:val="40"/>
        </w:rPr>
        <w:t>резидента, как работает моя муниципальная власть.</w:t>
      </w:r>
    </w:p>
    <w:p w:rsidR="00146C70" w:rsidRDefault="00146C70" w:rsidP="00CB7CC1">
      <w:pPr>
        <w:widowControl w:val="0"/>
        <w:spacing w:line="360" w:lineRule="auto"/>
        <w:rPr>
          <w:szCs w:val="40"/>
        </w:rPr>
      </w:pPr>
      <w:r>
        <w:rPr>
          <w:szCs w:val="40"/>
        </w:rPr>
        <w:t xml:space="preserve">Есть модуль </w:t>
      </w:r>
      <w:r>
        <w:rPr>
          <w:szCs w:val="40"/>
          <w:lang w:val="en-US"/>
        </w:rPr>
        <w:t>IT</w:t>
      </w:r>
      <w:r>
        <w:rPr>
          <w:szCs w:val="40"/>
        </w:rPr>
        <w:t>-голосования в информационно-аналитической системе "Живой регион", это Иркутская область, повторюсь. Вообще, на самом деле, что такое опросы? Обычно у нас раз в пять лет происходят выборы, а здесь нам предлагают такие вот постоянные выборы. Но, когда мы идем на выборы, то мы уверены в том, что зачтут наш голос и то, что эти выборы будут тайными. Это голосование будет тайным.</w:t>
      </w:r>
    </w:p>
    <w:p w:rsidR="00146C70" w:rsidRDefault="00146C70" w:rsidP="00CB7CC1">
      <w:pPr>
        <w:widowControl w:val="0"/>
        <w:spacing w:line="360" w:lineRule="auto"/>
        <w:rPr>
          <w:szCs w:val="40"/>
        </w:rPr>
      </w:pPr>
      <w:r>
        <w:rPr>
          <w:szCs w:val="40"/>
        </w:rPr>
        <w:lastRenderedPageBreak/>
        <w:t xml:space="preserve">Но Иркутская область, например, это один из примеров, их полно, на самом деле, предлагает при таком голосовании заполнить соответствующую анкету. Посмотреть фамилию, имя, отчество, электронную почту при </w:t>
      </w:r>
      <w:proofErr w:type="gramStart"/>
      <w:r>
        <w:rPr>
          <w:szCs w:val="40"/>
        </w:rPr>
        <w:t>этом</w:t>
      </w:r>
      <w:proofErr w:type="gramEnd"/>
      <w:r>
        <w:rPr>
          <w:szCs w:val="40"/>
        </w:rPr>
        <w:t xml:space="preserve"> может любой желающий после того, как вы проголосовали. </w:t>
      </w:r>
    </w:p>
    <w:p w:rsidR="000E2A22" w:rsidRDefault="00146C70" w:rsidP="00CB7CC1">
      <w:pPr>
        <w:widowControl w:val="0"/>
        <w:spacing w:line="360" w:lineRule="auto"/>
        <w:rPr>
          <w:szCs w:val="40"/>
        </w:rPr>
      </w:pPr>
      <w:r>
        <w:rPr>
          <w:szCs w:val="40"/>
        </w:rPr>
        <w:t>Результат, понятно, он предсказуемый, вот количество анкет, которые заполнены: Братск – 15, Саянск – 14, Иркутск – целых 24. Но вот Ангарский район он просто впереди планеты всей – 2072 анкеты.</w:t>
      </w:r>
    </w:p>
    <w:p w:rsidR="00146C70" w:rsidRDefault="00146C70" w:rsidP="00CB7CC1">
      <w:pPr>
        <w:widowControl w:val="0"/>
        <w:spacing w:line="360" w:lineRule="auto"/>
        <w:rPr>
          <w:szCs w:val="40"/>
        </w:rPr>
      </w:pPr>
      <w:r>
        <w:rPr>
          <w:szCs w:val="40"/>
        </w:rPr>
        <w:t>На самом деле, коллеги, я хочу обратить ваше внимание еще вот на что. Дело в том, что, когда, невзирая на репрезентативность выборки, назовем это так, эти результаты они учитываются. То есть, в принципе, можно сказать, что 100 процентов, у нас есть такие примеры, 100 процентов населения поддерживает решения, которые там приняла муниципальная власть. Смотришь, оказывается эти 100 процентов это всего один человек. Один. У нас есть примеры, когда один. И в отчетах это звучит и, собственно говоря, никто даже не стесняется.</w:t>
      </w:r>
    </w:p>
    <w:p w:rsidR="00146C70" w:rsidRDefault="00146C70" w:rsidP="00CB7CC1">
      <w:pPr>
        <w:widowControl w:val="0"/>
        <w:spacing w:line="360" w:lineRule="auto"/>
        <w:rPr>
          <w:szCs w:val="40"/>
        </w:rPr>
      </w:pPr>
      <w:r>
        <w:rPr>
          <w:szCs w:val="40"/>
        </w:rPr>
        <w:t xml:space="preserve">Огромная проблема заключается в том, что порядка 30 субъектов только используют, и то не всегда систему, защищенную от накруток. У нас есть пример, даже на федеральном уровне, когда специалисты фонда "Народная экспертиза" зафиксировали, знаете, такой вот есть ресурс "Ваш контроль". Вот мы в свое время там зафиксировали, не буду говорить для какого органа власти, но, что ежедневно, в одно и то же </w:t>
      </w:r>
      <w:r w:rsidR="00971B45">
        <w:rPr>
          <w:szCs w:val="40"/>
        </w:rPr>
        <w:t xml:space="preserve">практически </w:t>
      </w:r>
      <w:r>
        <w:rPr>
          <w:szCs w:val="40"/>
        </w:rPr>
        <w:t xml:space="preserve">время, там, в 15.00 часов, </w:t>
      </w:r>
      <w:r w:rsidR="00971B45">
        <w:rPr>
          <w:szCs w:val="40"/>
        </w:rPr>
        <w:t>в</w:t>
      </w:r>
      <w:proofErr w:type="gramStart"/>
      <w:r w:rsidR="00971B45">
        <w:rPr>
          <w:szCs w:val="40"/>
        </w:rPr>
        <w:t xml:space="preserve"> </w:t>
      </w:r>
      <w:proofErr w:type="spellStart"/>
      <w:r w:rsidR="00971B45">
        <w:rPr>
          <w:szCs w:val="40"/>
        </w:rPr>
        <w:t>В</w:t>
      </w:r>
      <w:proofErr w:type="spellEnd"/>
      <w:proofErr w:type="gramEnd"/>
      <w:r w:rsidR="00971B45">
        <w:rPr>
          <w:szCs w:val="40"/>
        </w:rPr>
        <w:t xml:space="preserve"> 15.02</w:t>
      </w:r>
      <w:r>
        <w:rPr>
          <w:szCs w:val="40"/>
        </w:rPr>
        <w:t>, сериями запускались положительные оценки, каждый день, с одного и того же адреса, и, собственно говоря, делалась очень красивая и привлекательная картинка.</w:t>
      </w:r>
    </w:p>
    <w:p w:rsidR="00146C70" w:rsidRDefault="00146C70" w:rsidP="00CB7CC1">
      <w:pPr>
        <w:widowControl w:val="0"/>
        <w:spacing w:line="360" w:lineRule="auto"/>
        <w:rPr>
          <w:szCs w:val="40"/>
        </w:rPr>
      </w:pPr>
      <w:r>
        <w:rPr>
          <w:szCs w:val="40"/>
        </w:rPr>
        <w:t xml:space="preserve">Но вопрос даже не столько в этом. Допустим, у нас все будет замечательно, и все будут участвовать, все будет объективно, защищено от накруток и все будет замечательно. Но, коллеги, вот каким образом получить результаты этих опросов, это тоже часто очень большой вопрос. Почему? </w:t>
      </w:r>
      <w:r>
        <w:rPr>
          <w:szCs w:val="40"/>
        </w:rPr>
        <w:lastRenderedPageBreak/>
        <w:t>Потому что мы очень много, во многих регионах, вообще, просто не обнаружили публичных отчетов о принятии какие-либо управленческих решений. То есть, мы зачем вообще голосуем.</w:t>
      </w:r>
    </w:p>
    <w:p w:rsidR="00146C70" w:rsidRDefault="00146C70" w:rsidP="00CB7CC1">
      <w:pPr>
        <w:widowControl w:val="0"/>
        <w:spacing w:line="360" w:lineRule="auto"/>
        <w:rPr>
          <w:szCs w:val="40"/>
        </w:rPr>
      </w:pPr>
      <w:r>
        <w:rPr>
          <w:szCs w:val="40"/>
        </w:rPr>
        <w:t xml:space="preserve"> Я возвращаюсь к доверию. Даже если у нас, допустим, муниципальная власть абсолютно паразитическая, да, и только вредит себе, народу, стране и так далее, и так далее, то вот эти результаты опросов, они ни к чему не приводят. У нас до сих пор нет ни одного случая, когда вот по результатам вот такого голосования, по результатам таких опросов было принято какое-то публичное, в том числе, и кадровое решение. То, что получит муниципалитет грант, или не получит, это, вообще, отдельная песня, потому что система с грантами тоже она достаточно противоречивая. Потому что часто получается, что наименее проблемный регион получает все больше и больше денег, а самый проблемный, который как раз нуждается в финансировании, часто этих денег не </w:t>
      </w:r>
      <w:proofErr w:type="gramStart"/>
      <w:r>
        <w:rPr>
          <w:szCs w:val="40"/>
        </w:rPr>
        <w:t>получает и не имеет</w:t>
      </w:r>
      <w:proofErr w:type="gramEnd"/>
      <w:r>
        <w:rPr>
          <w:szCs w:val="40"/>
        </w:rPr>
        <w:t xml:space="preserve"> такой возможности, в результате страдают-то не мэры, не муниципальные власти, страдают люди.</w:t>
      </w:r>
    </w:p>
    <w:p w:rsidR="00146C70" w:rsidRDefault="00146C70" w:rsidP="00CB7CC1">
      <w:pPr>
        <w:widowControl w:val="0"/>
        <w:spacing w:line="360" w:lineRule="auto"/>
        <w:rPr>
          <w:szCs w:val="40"/>
        </w:rPr>
      </w:pPr>
      <w:r>
        <w:rPr>
          <w:szCs w:val="40"/>
        </w:rPr>
        <w:t>В общем, я, чтобы не занимать много времени, хочу обратить внимание вот на эти вопросы и сделать ряд предложений.</w:t>
      </w:r>
    </w:p>
    <w:p w:rsidR="00146C70" w:rsidRDefault="00146C70" w:rsidP="00CB7CC1">
      <w:pPr>
        <w:widowControl w:val="0"/>
        <w:spacing w:line="360" w:lineRule="auto"/>
        <w:rPr>
          <w:szCs w:val="40"/>
        </w:rPr>
      </w:pPr>
      <w:r>
        <w:rPr>
          <w:szCs w:val="40"/>
        </w:rPr>
        <w:t>Вот, Алексей Николаевич, вы, у вас часть очень важных предложений есть, рекомендаций. Я их всецело поддерживаю, в частности, к вопросу привлечения профессионалов к этой теме, но вот очень важно, мне кажется, было бы обеспечить вот что.</w:t>
      </w:r>
    </w:p>
    <w:p w:rsidR="00146C70" w:rsidRDefault="00146C70" w:rsidP="00CB7CC1">
      <w:pPr>
        <w:widowControl w:val="0"/>
        <w:spacing w:line="360" w:lineRule="auto"/>
        <w:rPr>
          <w:szCs w:val="40"/>
        </w:rPr>
      </w:pPr>
      <w:r>
        <w:rPr>
          <w:szCs w:val="40"/>
        </w:rPr>
        <w:t>Во-первых, действительно, создать единую методику опросов. И создать минимальные критерии, когда результаты этих опросов будут зачитываться вообще. Потому что, ну, невозможно так - когда 10 человек (или 1 процент даже населения) скажут, что всё хорошо (да?), ставить на флаг, что 100 процентов нас поддержало, и двигаться дальше. Это неправильно. Это просто фальсификация, это манипуляция общественным мнением.</w:t>
      </w:r>
    </w:p>
    <w:p w:rsidR="00146C70" w:rsidRDefault="00971B45" w:rsidP="00CB7CC1">
      <w:pPr>
        <w:widowControl w:val="0"/>
        <w:spacing w:line="360" w:lineRule="auto"/>
        <w:rPr>
          <w:szCs w:val="40"/>
        </w:rPr>
      </w:pPr>
      <w:r>
        <w:rPr>
          <w:szCs w:val="40"/>
        </w:rPr>
        <w:lastRenderedPageBreak/>
        <w:t>Следующее.</w:t>
      </w:r>
      <w:r w:rsidR="00146C70">
        <w:rPr>
          <w:szCs w:val="40"/>
        </w:rPr>
        <w:t xml:space="preserve"> У нас же сейчас есть целый национальный проект по цифровой экономике. Ну, мне кажется, нужно в обязательном порядке обеспечить повсеместное и неукоснительное использование механизмов защиты от накруток, это нужно сделать в обязательном порядке. И это контролировать нужно, в том числе с федерального уровня, таким же образом, как у нас контролируются все государственные информационные системы и так далее. </w:t>
      </w:r>
    </w:p>
    <w:p w:rsidR="00146C70" w:rsidRDefault="00146C70" w:rsidP="00CB7CC1">
      <w:pPr>
        <w:widowControl w:val="0"/>
        <w:spacing w:line="360" w:lineRule="auto"/>
        <w:rPr>
          <w:szCs w:val="40"/>
        </w:rPr>
      </w:pPr>
      <w:r>
        <w:rPr>
          <w:szCs w:val="40"/>
        </w:rPr>
        <w:t>Следующий момент</w:t>
      </w:r>
      <w:r w:rsidR="00971B45">
        <w:rPr>
          <w:szCs w:val="40"/>
        </w:rPr>
        <w:t>.</w:t>
      </w:r>
      <w:r>
        <w:rPr>
          <w:szCs w:val="40"/>
        </w:rPr>
        <w:t xml:space="preserve"> Мне кажется, нам нужно очень чётко определить то, что опросы должны проводиться не самим муниципальным образованием, а структурой, которая стоит как минимум над уровнем. То есть если мы оцениваем муниципалитет, это должен проводить регион. Если мы оцениваем регион, это должна проводить Федерация. Иначе мы так и будем, собственно говоря, двигаться в каком-то таком вот виртуальном пространстве, которое на самом деле ничего не будет показывать. И, конечно же, обеспечить публичность результатов, публичность результатов. </w:t>
      </w:r>
    </w:p>
    <w:p w:rsidR="00146C70" w:rsidRDefault="00146C70" w:rsidP="00CB7CC1">
      <w:pPr>
        <w:widowControl w:val="0"/>
        <w:spacing w:line="360" w:lineRule="auto"/>
        <w:rPr>
          <w:szCs w:val="40"/>
        </w:rPr>
      </w:pPr>
      <w:r>
        <w:rPr>
          <w:szCs w:val="40"/>
        </w:rPr>
        <w:t>Это вопрос в целом, конечно, очень сложный. Я здесь, Алексей Николаевич, полностью согласен</w:t>
      </w:r>
      <w:r w:rsidR="00971B45">
        <w:rPr>
          <w:szCs w:val="40"/>
        </w:rPr>
        <w:t>.</w:t>
      </w:r>
      <w:r>
        <w:rPr>
          <w:szCs w:val="40"/>
        </w:rPr>
        <w:t xml:space="preserve"> И согласен, кстати, с тем, о чём вы говорили, что люди не понимают, за что отвечает муниципальная власть </w:t>
      </w:r>
      <w:proofErr w:type="gramStart"/>
      <w:r>
        <w:rPr>
          <w:szCs w:val="40"/>
        </w:rPr>
        <w:t>и</w:t>
      </w:r>
      <w:proofErr w:type="gramEnd"/>
      <w:r>
        <w:rPr>
          <w:szCs w:val="40"/>
        </w:rPr>
        <w:t xml:space="preserve"> за что она не отвечает. Это тоже очень важно, конечно. </w:t>
      </w:r>
      <w:proofErr w:type="gramStart"/>
      <w:r>
        <w:rPr>
          <w:szCs w:val="40"/>
        </w:rPr>
        <w:t>Но</w:t>
      </w:r>
      <w:r w:rsidR="00971B45">
        <w:rPr>
          <w:szCs w:val="40"/>
        </w:rPr>
        <w:t>,</w:t>
      </w:r>
      <w:r>
        <w:rPr>
          <w:szCs w:val="40"/>
        </w:rPr>
        <w:t xml:space="preserve"> тем не менее</w:t>
      </w:r>
      <w:r w:rsidR="00971B45">
        <w:rPr>
          <w:szCs w:val="40"/>
        </w:rPr>
        <w:t>,</w:t>
      </w:r>
      <w:r>
        <w:rPr>
          <w:szCs w:val="40"/>
        </w:rPr>
        <w:t xml:space="preserve"> мне кажется, что если мы добьёмся, чтобы человек смог дать свою оценку, и эта оценка была бы учтена, или, во всяком случае, услышана, или, во всяком случае, продемонстрирована, - в этом случае мы, в конце концов, сдвинем с мёртвой точки вопрос доверия к власти, вопрос доверия, прежде всего, к муниципальным и региональным властям.</w:t>
      </w:r>
      <w:proofErr w:type="gramEnd"/>
      <w:r>
        <w:rPr>
          <w:szCs w:val="40"/>
        </w:rPr>
        <w:t xml:space="preserve"> Ну, тогда, может быть, и люди будут интересоваться действительно и дотошно подходить к тому, а куда идут их налоги, куда идут их голоса, что сделано и что не сделано в муниципалитете, в регионе, для того чтобы им жить лучше. </w:t>
      </w:r>
    </w:p>
    <w:p w:rsidR="00146C70" w:rsidRDefault="00146C70" w:rsidP="00CB7CC1">
      <w:pPr>
        <w:widowControl w:val="0"/>
        <w:spacing w:line="360" w:lineRule="auto"/>
        <w:rPr>
          <w:szCs w:val="40"/>
        </w:rPr>
      </w:pPr>
      <w:r>
        <w:rPr>
          <w:szCs w:val="40"/>
        </w:rPr>
        <w:t xml:space="preserve">Спасибо. </w:t>
      </w:r>
    </w:p>
    <w:p w:rsidR="00146C70" w:rsidRDefault="00146C70" w:rsidP="00CB7CC1">
      <w:pPr>
        <w:widowControl w:val="0"/>
        <w:spacing w:line="360" w:lineRule="auto"/>
        <w:rPr>
          <w:szCs w:val="40"/>
        </w:rPr>
      </w:pPr>
      <w:r>
        <w:rPr>
          <w:szCs w:val="40"/>
          <w:u w:val="single"/>
        </w:rPr>
        <w:lastRenderedPageBreak/>
        <w:t>Председательствующий.</w:t>
      </w:r>
      <w:r>
        <w:rPr>
          <w:szCs w:val="40"/>
        </w:rPr>
        <w:t xml:space="preserve"> Спасибо большое, Николай Петрович. В</w:t>
      </w:r>
      <w:r w:rsidR="00971B45">
        <w:rPr>
          <w:szCs w:val="40"/>
        </w:rPr>
        <w:t>ы</w:t>
      </w:r>
      <w:r>
        <w:rPr>
          <w:szCs w:val="40"/>
        </w:rPr>
        <w:t xml:space="preserve"> прямо такой отдельно важный очень блок взяли. Я тоже о нём не говорил в докладе, потому что в рекомендациях мы частично (хотя довольно подробно, но всё-таки не всеобъемлюще) эту тему рассмотрели. Спасибо за конкретные предложения. Мы их обязательно учтём. </w:t>
      </w:r>
    </w:p>
    <w:p w:rsidR="00146C70" w:rsidRDefault="00146C70" w:rsidP="00CB7CC1">
      <w:pPr>
        <w:widowControl w:val="0"/>
        <w:spacing w:line="360" w:lineRule="auto"/>
        <w:rPr>
          <w:szCs w:val="40"/>
        </w:rPr>
      </w:pPr>
      <w:r>
        <w:rPr>
          <w:szCs w:val="40"/>
        </w:rPr>
        <w:t xml:space="preserve">Я </w:t>
      </w:r>
      <w:proofErr w:type="gramStart"/>
      <w:r>
        <w:rPr>
          <w:szCs w:val="40"/>
        </w:rPr>
        <w:t>бы</w:t>
      </w:r>
      <w:proofErr w:type="gramEnd"/>
      <w:r>
        <w:rPr>
          <w:szCs w:val="40"/>
        </w:rPr>
        <w:t xml:space="preserve"> что хотел сказать? Очень важно разграничивать вопросы учёта мнений и голосования по удовлетворённости нормативно-правовыми актами, которые установлены постановлением правительства, от опросов, установленных 131-м законом, по каким-то событийным вещам, по каким-то отдельным проектам.</w:t>
      </w:r>
    </w:p>
    <w:p w:rsidR="00146C70" w:rsidRDefault="00146C70" w:rsidP="00CB7CC1">
      <w:pPr>
        <w:widowControl w:val="0"/>
        <w:spacing w:line="360" w:lineRule="auto"/>
        <w:rPr>
          <w:szCs w:val="40"/>
        </w:rPr>
      </w:pPr>
      <w:r>
        <w:rPr>
          <w:szCs w:val="40"/>
          <w:u w:val="single"/>
        </w:rPr>
        <w:t>Из зала.</w:t>
      </w:r>
      <w:r>
        <w:rPr>
          <w:szCs w:val="40"/>
        </w:rPr>
        <w:t xml:space="preserve"> Это другое.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Да. То есть это абсолютно разные вещи. </w:t>
      </w:r>
    </w:p>
    <w:p w:rsidR="00146C70" w:rsidRDefault="00146C70" w:rsidP="00CB7CC1">
      <w:pPr>
        <w:widowControl w:val="0"/>
        <w:spacing w:line="360" w:lineRule="auto"/>
        <w:rPr>
          <w:szCs w:val="40"/>
        </w:rPr>
      </w:pPr>
      <w:r>
        <w:rPr>
          <w:szCs w:val="40"/>
        </w:rPr>
        <w:t xml:space="preserve">Второе очень важное как бы предложение и замечание – это вопрос обнародования. То, что население (избиратели) очень плохо информировано о том, где и как посмотреть этот отчёт, доклад, - это </w:t>
      </w:r>
      <w:proofErr w:type="gramStart"/>
      <w:r>
        <w:rPr>
          <w:szCs w:val="40"/>
        </w:rPr>
        <w:t>абсолютнейшая</w:t>
      </w:r>
      <w:proofErr w:type="gramEnd"/>
      <w:r>
        <w:rPr>
          <w:szCs w:val="40"/>
        </w:rPr>
        <w:t xml:space="preserve"> правда. И здесь можно дополнить нормативные акты о том, что это подлежит</w:t>
      </w:r>
      <w:r w:rsidR="000E2A22">
        <w:rPr>
          <w:szCs w:val="40"/>
        </w:rPr>
        <w:t xml:space="preserve"> </w:t>
      </w:r>
      <w:r>
        <w:rPr>
          <w:szCs w:val="40"/>
        </w:rPr>
        <w:t xml:space="preserve">опубликованию в средствах массовой информации, там хотя бы общей фразой обязать как-то обнародовать эти опросы. </w:t>
      </w:r>
    </w:p>
    <w:p w:rsidR="00146C70" w:rsidRDefault="00146C70" w:rsidP="00CB7CC1">
      <w:pPr>
        <w:widowControl w:val="0"/>
        <w:spacing w:line="360" w:lineRule="auto"/>
        <w:rPr>
          <w:szCs w:val="40"/>
        </w:rPr>
      </w:pPr>
      <w:r>
        <w:rPr>
          <w:szCs w:val="40"/>
        </w:rPr>
        <w:t xml:space="preserve">Второе – это система установления критериев объективности опросов по удовлетворённости соответствующих показателей. Потому как есть такие токсичные и раздражительные темы, которые никогда не получат как бы какого-то высокого процента по состоянию удовлетворённости, если не привлечь каких-то экспертов, всесторонне не погрузиться в этот вопрос. </w:t>
      </w:r>
    </w:p>
    <w:p w:rsidR="00146C70" w:rsidRDefault="00971B45" w:rsidP="00CB7CC1">
      <w:pPr>
        <w:widowControl w:val="0"/>
        <w:spacing w:line="360" w:lineRule="auto"/>
        <w:rPr>
          <w:szCs w:val="40"/>
        </w:rPr>
      </w:pPr>
      <w:r>
        <w:rPr>
          <w:szCs w:val="40"/>
        </w:rPr>
        <w:t>С</w:t>
      </w:r>
      <w:r w:rsidR="00146C70">
        <w:rPr>
          <w:szCs w:val="40"/>
        </w:rPr>
        <w:t>амая что ни на есть плебисцитарная форма – это выборы, выборы должностных лиц, выборы депутатов, но и они</w:t>
      </w:r>
      <w:proofErr w:type="gramStart"/>
      <w:r w:rsidR="00146C70">
        <w:rPr>
          <w:szCs w:val="40"/>
        </w:rPr>
        <w:t>… Т</w:t>
      </w:r>
      <w:proofErr w:type="gramEnd"/>
      <w:r w:rsidR="00146C70">
        <w:rPr>
          <w:szCs w:val="40"/>
        </w:rPr>
        <w:t xml:space="preserve">олько в день голосования завершение всей процедуры, всего процесса. Всё-таки дню голосования предшествует агитационная кампания - биографии кандидатов, их агитационные материалы, публичные мероприятия, дебаты, там что угодно, </w:t>
      </w:r>
      <w:r w:rsidR="00146C70">
        <w:rPr>
          <w:szCs w:val="40"/>
        </w:rPr>
        <w:lastRenderedPageBreak/>
        <w:t>то есть весь спектр агитационных мероприятий, когда формируется выбор человека. А голосование – это всё, ты опустил</w:t>
      </w:r>
      <w:r>
        <w:rPr>
          <w:szCs w:val="40"/>
        </w:rPr>
        <w:t xml:space="preserve"> бюллетень</w:t>
      </w:r>
      <w:r w:rsidR="00146C70">
        <w:rPr>
          <w:szCs w:val="40"/>
        </w:rPr>
        <w:t xml:space="preserve">, ты уже определился. Не важно, когда ты это сделал, за пять минут до прихода на избирательный участок или за пять лет до прихода на избирательный участок. </w:t>
      </w:r>
    </w:p>
    <w:p w:rsidR="00146C70" w:rsidRPr="00D1212E" w:rsidRDefault="00146C70" w:rsidP="00CB7CC1">
      <w:pPr>
        <w:widowControl w:val="0"/>
        <w:spacing w:line="360" w:lineRule="auto"/>
        <w:rPr>
          <w:szCs w:val="40"/>
        </w:rPr>
      </w:pPr>
      <w:r>
        <w:rPr>
          <w:szCs w:val="40"/>
        </w:rPr>
        <w:t xml:space="preserve">В этом плане вот такие оперативные ежедневные голосования, к ним граждане относятся легкомысленно, субъективно и поверхностно. </w:t>
      </w:r>
    </w:p>
    <w:p w:rsidR="00146C70" w:rsidRDefault="00146C70" w:rsidP="00CB7CC1">
      <w:pPr>
        <w:widowControl w:val="0"/>
        <w:spacing w:line="360" w:lineRule="auto"/>
        <w:rPr>
          <w:szCs w:val="40"/>
        </w:rPr>
      </w:pPr>
      <w:r>
        <w:rPr>
          <w:szCs w:val="40"/>
        </w:rPr>
        <w:t xml:space="preserve">В этом плане заслуживают внимания наши </w:t>
      </w:r>
      <w:proofErr w:type="gramStart"/>
      <w:r>
        <w:rPr>
          <w:szCs w:val="40"/>
        </w:rPr>
        <w:t>рекомендации</w:t>
      </w:r>
      <w:proofErr w:type="gramEnd"/>
      <w:r>
        <w:rPr>
          <w:szCs w:val="40"/>
        </w:rPr>
        <w:t xml:space="preserve"> в каком ключе. Что публично-гласные, очные мероприятия должны тоже составлять существенный объем в системе оценки эффективности деятельности органов, потому что мы об этом очень долго спорили. Есть цифровики, которые предлагают всё в электронные опросы перевести, это очень удобно, оперативно, дешево. А есть психологи, которые утверждают, что очная форма обсуждения, она и предполагает погружение в тему. Не могут </w:t>
      </w:r>
      <w:r w:rsidR="00971B45">
        <w:rPr>
          <w:szCs w:val="40"/>
        </w:rPr>
        <w:t>присутствующие</w:t>
      </w:r>
      <w:r>
        <w:rPr>
          <w:szCs w:val="40"/>
        </w:rPr>
        <w:t xml:space="preserve"> здесь 130 человек все одинаково во всех сферах </w:t>
      </w:r>
      <w:proofErr w:type="gramStart"/>
      <w:r>
        <w:rPr>
          <w:szCs w:val="40"/>
        </w:rPr>
        <w:t>разбираться и изъясняться</w:t>
      </w:r>
      <w:proofErr w:type="gramEnd"/>
      <w:r>
        <w:rPr>
          <w:szCs w:val="40"/>
        </w:rPr>
        <w:t xml:space="preserve">. Кто-то выступит по своему вопросу, строитель – по своему, теоретик – по </w:t>
      </w:r>
      <w:proofErr w:type="gramStart"/>
      <w:r>
        <w:rPr>
          <w:szCs w:val="40"/>
        </w:rPr>
        <w:t>юридическим</w:t>
      </w:r>
      <w:proofErr w:type="gramEnd"/>
      <w:r>
        <w:rPr>
          <w:szCs w:val="40"/>
        </w:rPr>
        <w:t xml:space="preserve">, практик - по вопросам местного значения, регионалы – по своей тематике. И все эти мнения и оценка со стороны граждан этих мнений приведет их к выбору и к итоговой оценке, принимаемому решению. В этом плане очень важно сохранить и публичные слушания, и участие общественных палат, общественных советов и других инструментов гражданского общества, и, естественно, плебисцитарные какие-то вещи, и запросы заключений счетных органов, контрольно-счетных, независимых экспертных сообществ и многое-многое другое. В общем, вопрос объективности показателей удовлетворенности – это очень сложная тема и здесь, конечно, нужно минимальную выборку смотреть, минимальный объем принявших участие в голосовании, какие-то вещи, связанные с репрезентативностью выборки и так далее и тому подобное. В этом плане </w:t>
      </w:r>
      <w:r>
        <w:rPr>
          <w:szCs w:val="40"/>
        </w:rPr>
        <w:lastRenderedPageBreak/>
        <w:t xml:space="preserve">огромное спасибо, Николай Петрович, за предложения именно в этой сфере, мы обязательно их в итоговых рекомендациях </w:t>
      </w:r>
      <w:proofErr w:type="gramStart"/>
      <w:r>
        <w:rPr>
          <w:szCs w:val="40"/>
        </w:rPr>
        <w:t>учтем и уточним</w:t>
      </w:r>
      <w:proofErr w:type="gramEnd"/>
      <w:r>
        <w:rPr>
          <w:szCs w:val="40"/>
        </w:rPr>
        <w:t xml:space="preserve">. </w:t>
      </w:r>
    </w:p>
    <w:p w:rsidR="00146C70" w:rsidRDefault="00146C70" w:rsidP="00CB7CC1">
      <w:pPr>
        <w:widowControl w:val="0"/>
        <w:spacing w:line="360" w:lineRule="auto"/>
        <w:rPr>
          <w:szCs w:val="40"/>
        </w:rPr>
      </w:pPr>
      <w:r>
        <w:rPr>
          <w:szCs w:val="40"/>
        </w:rPr>
        <w:t xml:space="preserve">Мне тут подсказывают, что Игорь Викторович Егоров – руководитель профильного департамента Министерства экономического развития готов прокомментировать основные доклады, прямо тезисно, и дальше мы приступим к выступлениям. </w:t>
      </w:r>
    </w:p>
    <w:p w:rsidR="00146C70" w:rsidRDefault="00146C70" w:rsidP="00CB7CC1">
      <w:pPr>
        <w:widowControl w:val="0"/>
        <w:spacing w:line="360" w:lineRule="auto"/>
        <w:rPr>
          <w:szCs w:val="40"/>
        </w:rPr>
      </w:pPr>
      <w:r>
        <w:rPr>
          <w:szCs w:val="40"/>
          <w:u w:val="single"/>
        </w:rPr>
        <w:t>Егоров И.В.</w:t>
      </w:r>
      <w:r>
        <w:rPr>
          <w:szCs w:val="40"/>
        </w:rPr>
        <w:t xml:space="preserve"> Коллеги, добрый день!</w:t>
      </w:r>
    </w:p>
    <w:p w:rsidR="00146C70" w:rsidRDefault="00146C70" w:rsidP="00CB7CC1">
      <w:pPr>
        <w:widowControl w:val="0"/>
        <w:spacing w:line="360" w:lineRule="auto"/>
        <w:rPr>
          <w:szCs w:val="40"/>
        </w:rPr>
      </w:pPr>
      <w:r>
        <w:rPr>
          <w:szCs w:val="40"/>
        </w:rPr>
        <w:t xml:space="preserve">В своем комментарии я хотел бы отметить следующее. В первую очередь, когда мы говорим про оценку эффективности деятельности органов местного самоуправления, мне кажется, что мы забываем о том, что это во многом именно </w:t>
      </w:r>
      <w:proofErr w:type="spellStart"/>
      <w:r>
        <w:rPr>
          <w:szCs w:val="40"/>
        </w:rPr>
        <w:t>субъектовый</w:t>
      </w:r>
      <w:proofErr w:type="spellEnd"/>
      <w:r>
        <w:rPr>
          <w:szCs w:val="40"/>
        </w:rPr>
        <w:t xml:space="preserve"> инструмент. И здесь в первую очередь даже надо не столько стимулировать муниципалов к тому, чтобы они большее количество граждан вовлекали в проведение этой оценки, а именно в том плане, чтобы стимулировать субъекты к тому, чтобы они в принципе были заинтересованы к этой оценке. </w:t>
      </w:r>
    </w:p>
    <w:p w:rsidR="00146C70" w:rsidRDefault="00146C70" w:rsidP="00CB7CC1">
      <w:pPr>
        <w:widowControl w:val="0"/>
        <w:spacing w:line="360" w:lineRule="auto"/>
        <w:rPr>
          <w:szCs w:val="40"/>
        </w:rPr>
      </w:pPr>
      <w:r>
        <w:rPr>
          <w:szCs w:val="40"/>
        </w:rPr>
        <w:t xml:space="preserve">Мы, когда смотрели эту оценку за прошлый год, первые подходы к ней, </w:t>
      </w:r>
      <w:proofErr w:type="spellStart"/>
      <w:r>
        <w:rPr>
          <w:szCs w:val="40"/>
        </w:rPr>
        <w:t>драфты</w:t>
      </w:r>
      <w:proofErr w:type="spellEnd"/>
      <w:r>
        <w:rPr>
          <w:szCs w:val="40"/>
        </w:rPr>
        <w:t xml:space="preserve">, мы прекрасно видим, что очень мало граждан приняли участие. И цифры по Иркутской области – это еще намного хорошие цифры, если брать более отдаленные субъекты, там как бы ситуация совсем плохая, там и по тысячи, по полторы тысячи человек приняли участие и всё. Но это, я говорю, это вопрос в первую очередь к тому, что субъект не заинтересован. Да, мы как федеральный орган исполнительной власти должны постоянно совершенствовать этот механизм. Но совершенствовать в каком плане? Совершенно верно, нужно поменять немножко показатели. У нас вышел 204 </w:t>
      </w:r>
      <w:r w:rsidR="000E2A22">
        <w:rPr>
          <w:szCs w:val="40"/>
        </w:rPr>
        <w:t>У</w:t>
      </w:r>
      <w:r>
        <w:rPr>
          <w:szCs w:val="40"/>
        </w:rPr>
        <w:t xml:space="preserve">каз, субъекты теперь будут оцениваться по нему, естественно, зеркально и муниципальные образования должны быть максимально оценены по нему. Да, мы должны, естественно, делать этот инструмент более простым и удобным для субъекта с точки зрения обработки информации и работы, то </w:t>
      </w:r>
      <w:r>
        <w:rPr>
          <w:szCs w:val="40"/>
        </w:rPr>
        <w:lastRenderedPageBreak/>
        <w:t xml:space="preserve">есть это совершенствование системы </w:t>
      </w:r>
      <w:proofErr w:type="spellStart"/>
      <w:r>
        <w:rPr>
          <w:szCs w:val="40"/>
        </w:rPr>
        <w:t>госуправления</w:t>
      </w:r>
      <w:proofErr w:type="spellEnd"/>
      <w:r>
        <w:rPr>
          <w:szCs w:val="40"/>
        </w:rPr>
        <w:t xml:space="preserve">, систем, где должны формироваться сводные отчеты. И мы эту уже </w:t>
      </w:r>
      <w:proofErr w:type="gramStart"/>
      <w:r>
        <w:rPr>
          <w:szCs w:val="40"/>
        </w:rPr>
        <w:t>ведем и надеемся</w:t>
      </w:r>
      <w:proofErr w:type="gramEnd"/>
      <w:r>
        <w:rPr>
          <w:szCs w:val="40"/>
        </w:rPr>
        <w:t>, что к концу этого года такая система, такой модуль уже там заработает.</w:t>
      </w:r>
    </w:p>
    <w:p w:rsidR="00146C70" w:rsidRDefault="00146C70" w:rsidP="00CB7CC1">
      <w:pPr>
        <w:widowControl w:val="0"/>
        <w:spacing w:line="360" w:lineRule="auto"/>
        <w:rPr>
          <w:szCs w:val="40"/>
        </w:rPr>
      </w:pPr>
      <w:r>
        <w:rPr>
          <w:szCs w:val="40"/>
        </w:rPr>
        <w:t xml:space="preserve">Но здесь нужно и субъекты простимулировать на то, чтобы они, помимо того, что вот наша работа, со своей стороны все-таки агитировали те же муниципальные образования, агитировали граждан как можно активнее внедриться в эту систему. Пока граждане не будут в этом заинтересованы, ни показатели, ни </w:t>
      </w:r>
      <w:proofErr w:type="spellStart"/>
      <w:r>
        <w:rPr>
          <w:szCs w:val="40"/>
        </w:rPr>
        <w:t>госуправление</w:t>
      </w:r>
      <w:proofErr w:type="spellEnd"/>
      <w:r>
        <w:rPr>
          <w:szCs w:val="40"/>
        </w:rPr>
        <w:t xml:space="preserve"> не обеспечат</w:t>
      </w:r>
      <w:r w:rsidR="000E2A22">
        <w:rPr>
          <w:szCs w:val="40"/>
        </w:rPr>
        <w:t>,</w:t>
      </w:r>
      <w:r>
        <w:rPr>
          <w:szCs w:val="40"/>
        </w:rPr>
        <w:t xml:space="preserve"> ни прозрачность, ни репрезентативность, ни эффективность этой оценки. Мы ее просто не увидим из-за того, что будет всегда маленькая выборка. Спасибо.</w:t>
      </w:r>
    </w:p>
    <w:p w:rsidR="00146C70" w:rsidRDefault="00146C70" w:rsidP="00CB7CC1">
      <w:pPr>
        <w:widowControl w:val="0"/>
        <w:spacing w:line="360" w:lineRule="auto"/>
        <w:rPr>
          <w:szCs w:val="40"/>
        </w:rPr>
      </w:pPr>
      <w:r w:rsidRPr="00E50F5B">
        <w:rPr>
          <w:szCs w:val="40"/>
          <w:u w:val="single"/>
        </w:rPr>
        <w:t>Председательствующий.</w:t>
      </w:r>
      <w:r>
        <w:rPr>
          <w:szCs w:val="40"/>
        </w:rPr>
        <w:t xml:space="preserve"> Спасибо за конкретные замечания. Я думаю, если вы письменно направите, мы в проекте наших итоговых рекомендаций обязательно учтем, в рассылку поставим регионы с тем, чтобы они активно подключались к этим инструментам, тем более что на их создание очень много сил и сре</w:t>
      </w:r>
      <w:proofErr w:type="gramStart"/>
      <w:r>
        <w:rPr>
          <w:szCs w:val="40"/>
        </w:rPr>
        <w:t>дств тр</w:t>
      </w:r>
      <w:proofErr w:type="gramEnd"/>
      <w:r>
        <w:rPr>
          <w:szCs w:val="40"/>
        </w:rPr>
        <w:t>атится.</w:t>
      </w:r>
    </w:p>
    <w:p w:rsidR="00146C70" w:rsidRDefault="00146C70" w:rsidP="00CB7CC1">
      <w:pPr>
        <w:widowControl w:val="0"/>
        <w:spacing w:line="360" w:lineRule="auto"/>
        <w:rPr>
          <w:szCs w:val="40"/>
        </w:rPr>
      </w:pPr>
      <w:r>
        <w:rPr>
          <w:szCs w:val="40"/>
        </w:rPr>
        <w:t xml:space="preserve">Немножко отстаем от графика. Уважаемые коллеги, просьба не повторяться, потому что ближе к концу заседания это будет всё более и более актуально, многое будет сказано, поэтому какие-то оригинальные, интересные мысли. </w:t>
      </w:r>
      <w:proofErr w:type="gramStart"/>
      <w:r>
        <w:rPr>
          <w:szCs w:val="40"/>
        </w:rPr>
        <w:t>Ну</w:t>
      </w:r>
      <w:proofErr w:type="gramEnd"/>
      <w:r>
        <w:rPr>
          <w:szCs w:val="40"/>
        </w:rPr>
        <w:t xml:space="preserve"> и, естественно, у субъекта свой уникальный </w:t>
      </w:r>
      <w:proofErr w:type="spellStart"/>
      <w:r>
        <w:rPr>
          <w:szCs w:val="40"/>
        </w:rPr>
        <w:t>субъектовый</w:t>
      </w:r>
      <w:proofErr w:type="spellEnd"/>
      <w:r>
        <w:rPr>
          <w:szCs w:val="40"/>
        </w:rPr>
        <w:t xml:space="preserve"> опыт или муниципальный опыт, которым имеет смысл поделиться. </w:t>
      </w:r>
    </w:p>
    <w:p w:rsidR="00146C70" w:rsidRDefault="00146C70" w:rsidP="00CB7CC1">
      <w:pPr>
        <w:widowControl w:val="0"/>
        <w:spacing w:line="360" w:lineRule="auto"/>
        <w:rPr>
          <w:szCs w:val="40"/>
        </w:rPr>
      </w:pPr>
      <w:r>
        <w:rPr>
          <w:szCs w:val="40"/>
        </w:rPr>
        <w:t xml:space="preserve">Пожалуйста, Сергей Александрович Попов – первый заместитель председателя Законодательного Собрания Красноярского края, председатель Комитета по государственному устройству и местному самоуправлению. </w:t>
      </w:r>
    </w:p>
    <w:p w:rsidR="00146C70" w:rsidRDefault="00146C70" w:rsidP="00CB7CC1">
      <w:pPr>
        <w:widowControl w:val="0"/>
        <w:spacing w:line="360" w:lineRule="auto"/>
        <w:rPr>
          <w:szCs w:val="40"/>
        </w:rPr>
      </w:pPr>
      <w:r>
        <w:rPr>
          <w:szCs w:val="40"/>
        </w:rPr>
        <w:t xml:space="preserve">Подготовиться </w:t>
      </w:r>
      <w:proofErr w:type="spellStart"/>
      <w:r>
        <w:rPr>
          <w:szCs w:val="40"/>
        </w:rPr>
        <w:t>Ц</w:t>
      </w:r>
      <w:r w:rsidR="001F2A4F">
        <w:rPr>
          <w:szCs w:val="40"/>
        </w:rPr>
        <w:t>о</w:t>
      </w:r>
      <w:r>
        <w:rPr>
          <w:szCs w:val="40"/>
        </w:rPr>
        <w:t>р</w:t>
      </w:r>
      <w:r w:rsidR="001F2A4F">
        <w:rPr>
          <w:szCs w:val="40"/>
        </w:rPr>
        <w:t>и</w:t>
      </w:r>
      <w:r>
        <w:rPr>
          <w:szCs w:val="40"/>
        </w:rPr>
        <w:t>евой</w:t>
      </w:r>
      <w:proofErr w:type="spellEnd"/>
      <w:r>
        <w:rPr>
          <w:szCs w:val="40"/>
        </w:rPr>
        <w:t>.</w:t>
      </w:r>
    </w:p>
    <w:p w:rsidR="00146C70" w:rsidRPr="000D6D74" w:rsidRDefault="00146C70" w:rsidP="00CB7CC1">
      <w:pPr>
        <w:widowControl w:val="0"/>
        <w:spacing w:line="360" w:lineRule="auto"/>
        <w:ind w:firstLine="708"/>
        <w:rPr>
          <w:szCs w:val="40"/>
        </w:rPr>
      </w:pPr>
      <w:r w:rsidRPr="000D6D74">
        <w:rPr>
          <w:szCs w:val="40"/>
          <w:u w:val="single"/>
        </w:rPr>
        <w:t>Попов С.А.</w:t>
      </w:r>
      <w:r w:rsidRPr="000D6D74">
        <w:rPr>
          <w:szCs w:val="40"/>
        </w:rPr>
        <w:t xml:space="preserve"> Уважаемый Алексей Николаевич! Уважаемые коллеги!</w:t>
      </w:r>
    </w:p>
    <w:p w:rsidR="00146C70" w:rsidRPr="000D6D74" w:rsidRDefault="00146C70" w:rsidP="00CB7CC1">
      <w:pPr>
        <w:widowControl w:val="0"/>
        <w:spacing w:line="360" w:lineRule="auto"/>
        <w:rPr>
          <w:szCs w:val="40"/>
        </w:rPr>
      </w:pPr>
      <w:r w:rsidRPr="000D6D74">
        <w:rPr>
          <w:szCs w:val="40"/>
        </w:rPr>
        <w:t>Спасибо за возможность выступить по этой довольно значимой и важной теме.</w:t>
      </w:r>
    </w:p>
    <w:p w:rsidR="00146C70" w:rsidRDefault="00146C70" w:rsidP="00CB7CC1">
      <w:pPr>
        <w:widowControl w:val="0"/>
        <w:spacing w:line="360" w:lineRule="auto"/>
        <w:rPr>
          <w:szCs w:val="40"/>
        </w:rPr>
      </w:pPr>
      <w:r w:rsidRPr="000D6D74">
        <w:rPr>
          <w:szCs w:val="40"/>
        </w:rPr>
        <w:lastRenderedPageBreak/>
        <w:t xml:space="preserve">Сегодня </w:t>
      </w:r>
      <w:r>
        <w:rPr>
          <w:szCs w:val="40"/>
        </w:rPr>
        <w:t xml:space="preserve">за этим "круглым столом" я не один представляю Красноярский край, вот рядом со мной Игнатенко Андрей Леонидович, заместитель руководителя администрации губернатора. Если что-либо я упущу, он меня дополнит. </w:t>
      </w:r>
    </w:p>
    <w:p w:rsidR="00146C70" w:rsidRDefault="00146C70" w:rsidP="00CB7CC1">
      <w:pPr>
        <w:widowControl w:val="0"/>
        <w:spacing w:line="360" w:lineRule="auto"/>
        <w:rPr>
          <w:szCs w:val="40"/>
        </w:rPr>
      </w:pPr>
      <w:r>
        <w:rPr>
          <w:szCs w:val="40"/>
        </w:rPr>
        <w:t>Я хотел бы сказать пару слов о том, как эта система работает, с какими трудностями, в Красноярском крае, на нашем примере, с какими трудностями мы сталкиваемся.</w:t>
      </w:r>
    </w:p>
    <w:p w:rsidR="00146C70" w:rsidRDefault="00146C70" w:rsidP="00CB7CC1">
      <w:pPr>
        <w:widowControl w:val="0"/>
        <w:spacing w:line="360" w:lineRule="auto"/>
        <w:rPr>
          <w:szCs w:val="40"/>
        </w:rPr>
      </w:pPr>
      <w:r>
        <w:rPr>
          <w:szCs w:val="40"/>
        </w:rPr>
        <w:t xml:space="preserve">Понятно, кое в чём мне придётся повториться, но обещаю делать это быстро, с каким-то таким региональным аспектом, чтобы это было интересно. </w:t>
      </w:r>
      <w:r w:rsidR="000D6D74">
        <w:rPr>
          <w:szCs w:val="40"/>
        </w:rPr>
        <w:t>В</w:t>
      </w:r>
      <w:r>
        <w:rPr>
          <w:szCs w:val="40"/>
        </w:rPr>
        <w:t xml:space="preserve"> финале презентации некоторые конкретные предложения.</w:t>
      </w:r>
    </w:p>
    <w:p w:rsidR="00146C70" w:rsidRDefault="00146C70" w:rsidP="00CB7CC1">
      <w:pPr>
        <w:widowControl w:val="0"/>
        <w:spacing w:line="360" w:lineRule="auto"/>
        <w:rPr>
          <w:szCs w:val="40"/>
        </w:rPr>
      </w:pPr>
      <w:r>
        <w:rPr>
          <w:szCs w:val="40"/>
        </w:rPr>
        <w:t xml:space="preserve">Пожалуйста, следующий слайд. Работает ли оценка, как таковая, вообще этот механизм нужен, не нужен? Если уж так глобально смотреть, безусловно, нужен, безусловно, работает, хотя бы потому, что чёткий, измеримый результат, который нам позволяет сформулировать, создаёт разность потенциалов между настоящим и будущим. И понятно, отсюда появляется мотивация программы и дальнейшая возможность двигаться. Эта сама, </w:t>
      </w:r>
      <w:proofErr w:type="gramStart"/>
      <w:r>
        <w:rPr>
          <w:szCs w:val="40"/>
        </w:rPr>
        <w:t>в</w:t>
      </w:r>
      <w:proofErr w:type="gramEnd"/>
      <w:r>
        <w:rPr>
          <w:szCs w:val="40"/>
        </w:rPr>
        <w:t xml:space="preserve"> </w:t>
      </w:r>
      <w:proofErr w:type="gramStart"/>
      <w:r>
        <w:rPr>
          <w:szCs w:val="40"/>
        </w:rPr>
        <w:t>базом</w:t>
      </w:r>
      <w:proofErr w:type="gramEnd"/>
      <w:r>
        <w:rPr>
          <w:szCs w:val="40"/>
        </w:rPr>
        <w:t xml:space="preserve"> смысле, идея очень правильная.</w:t>
      </w:r>
    </w:p>
    <w:p w:rsidR="00146C70" w:rsidRDefault="00146C70" w:rsidP="00CB7CC1">
      <w:pPr>
        <w:widowControl w:val="0"/>
        <w:spacing w:line="360" w:lineRule="auto"/>
        <w:rPr>
          <w:szCs w:val="40"/>
        </w:rPr>
      </w:pPr>
      <w:r>
        <w:rPr>
          <w:szCs w:val="40"/>
        </w:rPr>
        <w:t xml:space="preserve">Следующий слайд. В Красноярском крае у нас есть определённая нормативная основа, сформированная для того, чтобы всё это работало именно на региональном уровне. </w:t>
      </w:r>
      <w:r w:rsidR="000D6D74">
        <w:rPr>
          <w:szCs w:val="40"/>
        </w:rPr>
        <w:t>И</w:t>
      </w:r>
      <w:r>
        <w:rPr>
          <w:szCs w:val="40"/>
        </w:rPr>
        <w:t xml:space="preserve"> вот та самая </w:t>
      </w:r>
      <w:proofErr w:type="spellStart"/>
      <w:r>
        <w:rPr>
          <w:szCs w:val="40"/>
        </w:rPr>
        <w:t>грантовая</w:t>
      </w:r>
      <w:proofErr w:type="spellEnd"/>
      <w:r>
        <w:rPr>
          <w:szCs w:val="40"/>
        </w:rPr>
        <w:t xml:space="preserve"> система, по итогам комплексной оценки муниципалитетов, ежегодно 25 миллионов рублей на пять муниципальных районов и пять городских округов.</w:t>
      </w:r>
    </w:p>
    <w:p w:rsidR="00146C70" w:rsidRDefault="00146C70" w:rsidP="00CB7CC1">
      <w:pPr>
        <w:widowControl w:val="0"/>
        <w:spacing w:line="360" w:lineRule="auto"/>
        <w:rPr>
          <w:szCs w:val="40"/>
        </w:rPr>
      </w:pPr>
      <w:r>
        <w:rPr>
          <w:szCs w:val="40"/>
        </w:rPr>
        <w:t xml:space="preserve">Следующий слайд. </w:t>
      </w:r>
      <w:r w:rsidR="000D6D74">
        <w:rPr>
          <w:szCs w:val="40"/>
        </w:rPr>
        <w:t>В</w:t>
      </w:r>
      <w:r>
        <w:rPr>
          <w:szCs w:val="40"/>
        </w:rPr>
        <w:t>от в разрезе пят</w:t>
      </w:r>
      <w:r w:rsidR="000D6D74">
        <w:rPr>
          <w:szCs w:val="40"/>
        </w:rPr>
        <w:t>и</w:t>
      </w:r>
      <w:r>
        <w:rPr>
          <w:szCs w:val="40"/>
        </w:rPr>
        <w:t xml:space="preserve"> лет, 2013-2017 годы, у нас 61 муниципальное образование, попадающие вот под эту систему оценки, это 44 муниципальных района, 17 городских округов, 32 муниципальных образования получили гранты, некоторые даже неоднократно.</w:t>
      </w:r>
    </w:p>
    <w:p w:rsidR="00146C70" w:rsidRDefault="00146C70" w:rsidP="00CB7CC1">
      <w:pPr>
        <w:widowControl w:val="0"/>
        <w:spacing w:line="360" w:lineRule="auto"/>
        <w:rPr>
          <w:szCs w:val="40"/>
        </w:rPr>
      </w:pPr>
      <w:r>
        <w:rPr>
          <w:szCs w:val="40"/>
        </w:rPr>
        <w:t>И вот на следующем слайде, это можно пропустить, это направление вполне очевидное, это ремонты, обновление оборудования.</w:t>
      </w:r>
    </w:p>
    <w:p w:rsidR="00146C70" w:rsidRDefault="00146C70" w:rsidP="00CB7CC1">
      <w:pPr>
        <w:widowControl w:val="0"/>
        <w:spacing w:line="360" w:lineRule="auto"/>
        <w:rPr>
          <w:szCs w:val="40"/>
        </w:rPr>
      </w:pPr>
      <w:proofErr w:type="gramStart"/>
      <w:r>
        <w:rPr>
          <w:szCs w:val="40"/>
        </w:rPr>
        <w:lastRenderedPageBreak/>
        <w:t>Предыдущий</w:t>
      </w:r>
      <w:proofErr w:type="gramEnd"/>
      <w:r>
        <w:rPr>
          <w:szCs w:val="40"/>
        </w:rPr>
        <w:t>, будьте добры. Вот этот слайд, это как раз на одной картинке мы видим все городские округа, участвующие в оценке и видно определённую динамику.</w:t>
      </w:r>
    </w:p>
    <w:p w:rsidR="00146C70" w:rsidRDefault="00146C70" w:rsidP="00CB7CC1">
      <w:pPr>
        <w:widowControl w:val="0"/>
        <w:spacing w:line="360" w:lineRule="auto"/>
        <w:rPr>
          <w:szCs w:val="40"/>
        </w:rPr>
      </w:pPr>
      <w:r>
        <w:rPr>
          <w:szCs w:val="40"/>
        </w:rPr>
        <w:t>Там есть вот в серединке, ближе к правому краю Назарово, единственный город, где это заметно</w:t>
      </w:r>
      <w:r w:rsidR="000D6D74">
        <w:rPr>
          <w:szCs w:val="40"/>
        </w:rPr>
        <w:t xml:space="preserve"> – </w:t>
      </w:r>
      <w:r>
        <w:rPr>
          <w:szCs w:val="40"/>
        </w:rPr>
        <w:t>падение. Но в целом мы видим, что динамика есть. Система работает даже в том виде, в котором она существует сейчас, несмотря на все имеющиеся вопросы.</w:t>
      </w:r>
    </w:p>
    <w:p w:rsidR="00146C70" w:rsidRDefault="00146C70" w:rsidP="00CB7CC1">
      <w:pPr>
        <w:widowControl w:val="0"/>
        <w:spacing w:line="360" w:lineRule="auto"/>
        <w:rPr>
          <w:szCs w:val="40"/>
        </w:rPr>
      </w:pPr>
      <w:r>
        <w:rPr>
          <w:szCs w:val="40"/>
        </w:rPr>
        <w:t xml:space="preserve">Следующий слайд. </w:t>
      </w:r>
      <w:r w:rsidR="000D6D74">
        <w:rPr>
          <w:szCs w:val="40"/>
        </w:rPr>
        <w:t>В</w:t>
      </w:r>
      <w:r>
        <w:rPr>
          <w:szCs w:val="40"/>
        </w:rPr>
        <w:t>от конкретный просто показатель, в отношении которого у нашего Министерства экономики и регионального развития есть понимание, что он один из самых достаточно успешно работающих. И вот по некоторым моментам мы видим, какая существенная динамика, вот красный столбец – это, условно говоря, ближайшее к нам время, 2017 год, когда вот отчёт, за который у нас есть. Мы видим эту разницу.</w:t>
      </w:r>
    </w:p>
    <w:p w:rsidR="00146C70" w:rsidRDefault="000D6D74" w:rsidP="00CB7CC1">
      <w:pPr>
        <w:widowControl w:val="0"/>
        <w:spacing w:line="360" w:lineRule="auto"/>
        <w:rPr>
          <w:szCs w:val="40"/>
        </w:rPr>
      </w:pPr>
      <w:r>
        <w:rPr>
          <w:szCs w:val="40"/>
        </w:rPr>
        <w:t>З</w:t>
      </w:r>
      <w:r w:rsidR="00146C70">
        <w:rPr>
          <w:szCs w:val="40"/>
        </w:rPr>
        <w:t xml:space="preserve">десь мы можем увидеть одну из проблем, которая сегодня не звучала, потому что понятно, что определённые показатели. Было сказано, что их достижение ну как бы делает ситуацию, когда мы их дальше </w:t>
      </w:r>
      <w:proofErr w:type="spellStart"/>
      <w:r w:rsidR="00146C70">
        <w:rPr>
          <w:szCs w:val="40"/>
        </w:rPr>
        <w:t>мониторим</w:t>
      </w:r>
      <w:proofErr w:type="spellEnd"/>
      <w:r w:rsidR="00146C70">
        <w:rPr>
          <w:szCs w:val="40"/>
        </w:rPr>
        <w:t>, объективно ненужной. Но есть ещё и вещь чисто математическая, для того чтобы систему пересматривать время от времени.</w:t>
      </w:r>
    </w:p>
    <w:p w:rsidR="00146C70" w:rsidRDefault="00146C70" w:rsidP="00CB7CC1">
      <w:pPr>
        <w:widowControl w:val="0"/>
        <w:spacing w:line="360" w:lineRule="auto"/>
        <w:rPr>
          <w:szCs w:val="40"/>
        </w:rPr>
      </w:pPr>
      <w:r>
        <w:rPr>
          <w:szCs w:val="40"/>
        </w:rPr>
        <w:t xml:space="preserve">Допустим, вот </w:t>
      </w:r>
      <w:proofErr w:type="spellStart"/>
      <w:r>
        <w:rPr>
          <w:szCs w:val="40"/>
        </w:rPr>
        <w:t>Большемуртинский</w:t>
      </w:r>
      <w:proofErr w:type="spellEnd"/>
      <w:r>
        <w:rPr>
          <w:szCs w:val="40"/>
        </w:rPr>
        <w:t xml:space="preserve"> район, у него там 100 процентов по этому показателю. Это седьмой, если слева смотреть. </w:t>
      </w:r>
      <w:proofErr w:type="gramStart"/>
      <w:r>
        <w:rPr>
          <w:szCs w:val="40"/>
        </w:rPr>
        <w:t>Ну</w:t>
      </w:r>
      <w:proofErr w:type="gramEnd"/>
      <w:r>
        <w:rPr>
          <w:szCs w:val="40"/>
        </w:rPr>
        <w:t xml:space="preserve"> какую динамику он может показатель?</w:t>
      </w:r>
      <w:r w:rsidR="00A9007F">
        <w:rPr>
          <w:szCs w:val="40"/>
        </w:rPr>
        <w:t xml:space="preserve"> При этом понятно, что </w:t>
      </w:r>
      <w:proofErr w:type="gramStart"/>
      <w:r w:rsidR="00A9007F">
        <w:rPr>
          <w:szCs w:val="40"/>
        </w:rPr>
        <w:t>никакую</w:t>
      </w:r>
      <w:proofErr w:type="gramEnd"/>
      <w:r w:rsidR="00A9007F">
        <w:rPr>
          <w:szCs w:val="40"/>
        </w:rPr>
        <w:t>.</w:t>
      </w:r>
    </w:p>
    <w:p w:rsidR="00146C70" w:rsidRDefault="00146C70" w:rsidP="00CB7CC1">
      <w:pPr>
        <w:widowControl w:val="0"/>
        <w:spacing w:line="360" w:lineRule="auto"/>
        <w:ind w:firstLine="708"/>
        <w:rPr>
          <w:szCs w:val="40"/>
        </w:rPr>
      </w:pPr>
      <w:r>
        <w:rPr>
          <w:szCs w:val="40"/>
        </w:rPr>
        <w:t xml:space="preserve">Даже по другим показателям может удерживать высокие позиции. В то же время </w:t>
      </w:r>
      <w:proofErr w:type="gramStart"/>
      <w:r>
        <w:rPr>
          <w:szCs w:val="40"/>
        </w:rPr>
        <w:t>отстающие</w:t>
      </w:r>
      <w:proofErr w:type="gramEnd"/>
      <w:r>
        <w:rPr>
          <w:szCs w:val="40"/>
        </w:rPr>
        <w:t xml:space="preserve">, у которых низкая база, могут вдруг стрельнуть и показать в следующем году определённую разницу. Но при </w:t>
      </w:r>
      <w:proofErr w:type="gramStart"/>
      <w:r>
        <w:rPr>
          <w:szCs w:val="40"/>
        </w:rPr>
        <w:t>этом</w:t>
      </w:r>
      <w:proofErr w:type="gramEnd"/>
      <w:r>
        <w:rPr>
          <w:szCs w:val="40"/>
        </w:rPr>
        <w:t xml:space="preserve"> мы понимаем, как считается комплексный показатель. Там огромный вес имеют именно темпы, именно динамика. И за счёт темпов мы можем просто получить математическое искажение. Поэтому даже по этой причине время от времени эту систему нужно пересматривать, ну или отношение к ней </w:t>
      </w:r>
      <w:proofErr w:type="spellStart"/>
      <w:r>
        <w:rPr>
          <w:szCs w:val="40"/>
        </w:rPr>
        <w:lastRenderedPageBreak/>
        <w:t>ревизировать</w:t>
      </w:r>
      <w:proofErr w:type="spellEnd"/>
      <w:r>
        <w:rPr>
          <w:szCs w:val="40"/>
        </w:rPr>
        <w:t>.</w:t>
      </w:r>
    </w:p>
    <w:p w:rsidR="00146C70" w:rsidRDefault="00146C70" w:rsidP="00CB7CC1">
      <w:pPr>
        <w:widowControl w:val="0"/>
        <w:spacing w:line="360" w:lineRule="auto"/>
        <w:ind w:firstLine="708"/>
        <w:rPr>
          <w:szCs w:val="40"/>
        </w:rPr>
      </w:pPr>
      <w:r>
        <w:rPr>
          <w:szCs w:val="40"/>
        </w:rPr>
        <w:t xml:space="preserve">Следующий слайд, пожалуйста. </w:t>
      </w:r>
      <w:r w:rsidR="00A9007F">
        <w:rPr>
          <w:szCs w:val="40"/>
        </w:rPr>
        <w:t>С</w:t>
      </w:r>
      <w:r>
        <w:rPr>
          <w:szCs w:val="40"/>
        </w:rPr>
        <w:t xml:space="preserve">обственно, вот мы подходим к этим вопросам, о которых я уже говорил, объективные вещи, выпадающие показатели. </w:t>
      </w:r>
      <w:proofErr w:type="gramStart"/>
      <w:r>
        <w:rPr>
          <w:szCs w:val="40"/>
        </w:rPr>
        <w:t>Ну</w:t>
      </w:r>
      <w:proofErr w:type="gramEnd"/>
      <w:r>
        <w:rPr>
          <w:szCs w:val="40"/>
        </w:rPr>
        <w:t xml:space="preserve"> и, конечно, выпадающие по объективности, по необходимости показатели.</w:t>
      </w:r>
    </w:p>
    <w:p w:rsidR="00146C70" w:rsidRDefault="00146C70" w:rsidP="00CB7CC1">
      <w:pPr>
        <w:widowControl w:val="0"/>
        <w:spacing w:line="360" w:lineRule="auto"/>
        <w:ind w:firstLine="708"/>
        <w:rPr>
          <w:szCs w:val="40"/>
        </w:rPr>
      </w:pPr>
      <w:r>
        <w:rPr>
          <w:szCs w:val="40"/>
        </w:rPr>
        <w:t>И, конечно же, практика применения, вот о чём я скажу дальше, заставляют работать над стабильностью и качеством этой системы.</w:t>
      </w:r>
    </w:p>
    <w:p w:rsidR="00146C70" w:rsidRDefault="00146C70" w:rsidP="00CB7CC1">
      <w:pPr>
        <w:widowControl w:val="0"/>
        <w:spacing w:line="360" w:lineRule="auto"/>
        <w:ind w:firstLine="708"/>
        <w:rPr>
          <w:szCs w:val="40"/>
        </w:rPr>
      </w:pPr>
      <w:r>
        <w:rPr>
          <w:szCs w:val="40"/>
        </w:rPr>
        <w:t xml:space="preserve">Дальше, пожалуйста. </w:t>
      </w:r>
      <w:r w:rsidR="00A9007F">
        <w:rPr>
          <w:szCs w:val="40"/>
        </w:rPr>
        <w:t>М</w:t>
      </w:r>
      <w:r>
        <w:rPr>
          <w:szCs w:val="40"/>
        </w:rPr>
        <w:t>ы пытались проанализировать или сгруппировать некоторые оценки</w:t>
      </w:r>
      <w:r w:rsidR="00A9007F">
        <w:rPr>
          <w:szCs w:val="40"/>
        </w:rPr>
        <w:t>.</w:t>
      </w:r>
      <w:r>
        <w:rPr>
          <w:szCs w:val="40"/>
        </w:rPr>
        <w:t xml:space="preserve"> Уже сегодня звучало, это и объёмы инвестиций в основной капитал, и доля населения, получившая жилые помещения, доля налоговых и неналоговых доходов.</w:t>
      </w:r>
    </w:p>
    <w:p w:rsidR="00146C70" w:rsidRDefault="00146C70" w:rsidP="00CB7CC1">
      <w:pPr>
        <w:widowControl w:val="0"/>
        <w:spacing w:line="360" w:lineRule="auto"/>
        <w:ind w:firstLine="708"/>
        <w:rPr>
          <w:szCs w:val="40"/>
        </w:rPr>
      </w:pPr>
      <w:r>
        <w:rPr>
          <w:szCs w:val="40"/>
        </w:rPr>
        <w:t>Я в отличие от того, что уже звучало, хочу сказать одну вещь, это не значит, что эти показатели плохие. Это не значит, что от них нужно, в принципе, отказываться.</w:t>
      </w:r>
    </w:p>
    <w:p w:rsidR="00146C70" w:rsidRDefault="00146C70" w:rsidP="00CB7CC1">
      <w:pPr>
        <w:widowControl w:val="0"/>
        <w:spacing w:line="360" w:lineRule="auto"/>
        <w:ind w:firstLine="708"/>
        <w:rPr>
          <w:szCs w:val="40"/>
        </w:rPr>
      </w:pPr>
      <w:r>
        <w:rPr>
          <w:szCs w:val="40"/>
        </w:rPr>
        <w:t xml:space="preserve">Речь просто идёт о том, что необходима определённая и качественная </w:t>
      </w:r>
      <w:proofErr w:type="spellStart"/>
      <w:r>
        <w:rPr>
          <w:szCs w:val="40"/>
        </w:rPr>
        <w:t>донастройка</w:t>
      </w:r>
      <w:proofErr w:type="spellEnd"/>
      <w:r>
        <w:rPr>
          <w:szCs w:val="40"/>
        </w:rPr>
        <w:t xml:space="preserve"> этих показателей, чтобы они отражали реальный вклад муниципалитетов, условно говоря, в </w:t>
      </w:r>
      <w:proofErr w:type="spellStart"/>
      <w:r>
        <w:rPr>
          <w:szCs w:val="40"/>
        </w:rPr>
        <w:t>Труханском</w:t>
      </w:r>
      <w:proofErr w:type="spellEnd"/>
      <w:r>
        <w:rPr>
          <w:szCs w:val="40"/>
        </w:rPr>
        <w:t xml:space="preserve"> районе Красноярского края, развитие </w:t>
      </w:r>
      <w:proofErr w:type="spellStart"/>
      <w:r>
        <w:rPr>
          <w:szCs w:val="40"/>
        </w:rPr>
        <w:t>Ванкорского</w:t>
      </w:r>
      <w:proofErr w:type="spellEnd"/>
      <w:r>
        <w:rPr>
          <w:szCs w:val="40"/>
        </w:rPr>
        <w:t xml:space="preserve"> месторождения, Роснефть. </w:t>
      </w:r>
      <w:proofErr w:type="gramStart"/>
      <w:r>
        <w:rPr>
          <w:szCs w:val="40"/>
        </w:rPr>
        <w:t>Ну</w:t>
      </w:r>
      <w:proofErr w:type="gramEnd"/>
      <w:r>
        <w:rPr>
          <w:szCs w:val="40"/>
        </w:rPr>
        <w:t xml:space="preserve"> какое там участие </w:t>
      </w:r>
      <w:proofErr w:type="spellStart"/>
      <w:r>
        <w:rPr>
          <w:szCs w:val="40"/>
        </w:rPr>
        <w:t>Труханского</w:t>
      </w:r>
      <w:proofErr w:type="spellEnd"/>
      <w:r>
        <w:rPr>
          <w:szCs w:val="40"/>
        </w:rPr>
        <w:t xml:space="preserve"> района?</w:t>
      </w:r>
    </w:p>
    <w:p w:rsidR="00146C70" w:rsidRPr="00322639" w:rsidRDefault="00146C70" w:rsidP="00CB7CC1">
      <w:pPr>
        <w:widowControl w:val="0"/>
        <w:spacing w:line="360" w:lineRule="auto"/>
        <w:ind w:firstLine="708"/>
      </w:pPr>
      <w:r>
        <w:rPr>
          <w:szCs w:val="40"/>
        </w:rPr>
        <w:t xml:space="preserve">Но вместе с тем, очень многое мог бы сделать, </w:t>
      </w:r>
      <w:proofErr w:type="gramStart"/>
      <w:r>
        <w:rPr>
          <w:szCs w:val="40"/>
        </w:rPr>
        <w:t>и</w:t>
      </w:r>
      <w:proofErr w:type="gramEnd"/>
      <w:r>
        <w:rPr>
          <w:szCs w:val="40"/>
        </w:rPr>
        <w:t xml:space="preserve"> в том числе и район для того, чтобы там сервисные услуги для крупного бизнеса, пришедшего в территорию, могли бы развиваться, создавать условия и так далее. То есть откидывать показатель нельзя, нужна внутренняя тонкая </w:t>
      </w:r>
      <w:proofErr w:type="spellStart"/>
      <w:r>
        <w:rPr>
          <w:szCs w:val="40"/>
        </w:rPr>
        <w:t>донастройка</w:t>
      </w:r>
      <w:proofErr w:type="spellEnd"/>
      <w:r>
        <w:rPr>
          <w:szCs w:val="40"/>
        </w:rPr>
        <w:t>.</w:t>
      </w:r>
    </w:p>
    <w:p w:rsidR="00146C70" w:rsidRDefault="00146C70" w:rsidP="00CB7CC1">
      <w:pPr>
        <w:widowControl w:val="0"/>
        <w:spacing w:line="360" w:lineRule="auto"/>
        <w:rPr>
          <w:szCs w:val="40"/>
        </w:rPr>
      </w:pPr>
      <w:r>
        <w:rPr>
          <w:szCs w:val="40"/>
        </w:rPr>
        <w:t xml:space="preserve">И вот, кстати, в качестве таких любопытных вещей, когда мы в комитете нашего парламента, готовясь к этому "круглому столу", разослали письма, предупредили, что такой "круглый стол" состоится, и получили обратную связь от муниципалитетов довольно масштабную и от министерства. </w:t>
      </w:r>
      <w:proofErr w:type="gramStart"/>
      <w:r>
        <w:rPr>
          <w:szCs w:val="40"/>
        </w:rPr>
        <w:t xml:space="preserve">И вот доля населения, получившего жилые помещения, у нас </w:t>
      </w:r>
      <w:r>
        <w:rPr>
          <w:szCs w:val="40"/>
        </w:rPr>
        <w:lastRenderedPageBreak/>
        <w:t>как бы любопытная вещь: допустим, исполнительная власть считает, что это прекрасный показатель, отражающий реальность, а вот как раз муниципалитеты считают, что если они дотационные, там никаких полномочий и возможностей нет, и, собственно, это один из таких не очень показательных и эффективных инструментов в данном случае.</w:t>
      </w:r>
      <w:proofErr w:type="gramEnd"/>
    </w:p>
    <w:p w:rsidR="00146C70" w:rsidRDefault="00146C70" w:rsidP="00CB7CC1">
      <w:pPr>
        <w:widowControl w:val="0"/>
        <w:spacing w:line="360" w:lineRule="auto"/>
        <w:rPr>
          <w:szCs w:val="40"/>
        </w:rPr>
      </w:pPr>
      <w:r>
        <w:rPr>
          <w:szCs w:val="40"/>
        </w:rPr>
        <w:t xml:space="preserve">Пожалуйста, следующий слайд. Говорили: отсутствие единой системы измерения. В плюс к статистике – у нас с определенного момента появилась возможность смотреть реестр налоговых органов по малому и среднему предпринимательству по числу субъектов, но надо понимать, что подали они отчетность – они в реестре появились, не подали отчетность в очередной год – пропали. То есть тоже на них опереться в чистом виде нельзя. Доля протяженности автомобильных дорог, не отвечающих нормативным требованиям, денег на то, чтобы по ГОСТу провести оценку, у большинства муниципалитетов нет и не будет, а, в общем-то, показатель формируется методом визуального осмотра огромной субъективности, у </w:t>
      </w:r>
      <w:proofErr w:type="gramStart"/>
      <w:r>
        <w:rPr>
          <w:szCs w:val="40"/>
        </w:rPr>
        <w:t>кого</w:t>
      </w:r>
      <w:proofErr w:type="gramEnd"/>
      <w:r>
        <w:rPr>
          <w:szCs w:val="40"/>
        </w:rPr>
        <w:t xml:space="preserve"> сколько там творческого потенциала, такой показатель и получается.</w:t>
      </w:r>
    </w:p>
    <w:p w:rsidR="00146C70" w:rsidRDefault="00146C70" w:rsidP="00CB7CC1">
      <w:pPr>
        <w:widowControl w:val="0"/>
        <w:spacing w:line="360" w:lineRule="auto"/>
        <w:rPr>
          <w:szCs w:val="40"/>
        </w:rPr>
      </w:pPr>
      <w:r>
        <w:rPr>
          <w:szCs w:val="40"/>
        </w:rPr>
        <w:t>Тоже здесь просто речь идет о том, что надо определиться с попугаями, в которых мы мерим, чтобы всё одинаково было, и, пересматривая, собственно, показатели, нужно считать не просто формулу, а понимать, собственно, какими источниками мы пользуемся и как на конкретных примерах. Тогда нам можно будет исключить эти моменты, о которых Алексей Николаевич говорил, когда мы предварительные данные статистики используем, потом получаем основные, всё это корректируем. То есть здесь, конечно же, нужно уже в методиках учитывать именно составляющую источников, которые мы берем.</w:t>
      </w:r>
    </w:p>
    <w:p w:rsidR="00146C70" w:rsidRDefault="00146C70" w:rsidP="00CB7CC1">
      <w:pPr>
        <w:widowControl w:val="0"/>
        <w:spacing w:line="360" w:lineRule="auto"/>
        <w:rPr>
          <w:szCs w:val="40"/>
        </w:rPr>
      </w:pPr>
      <w:r>
        <w:rPr>
          <w:szCs w:val="40"/>
        </w:rPr>
        <w:t xml:space="preserve">Дальше, пожалуйста. Проблемы </w:t>
      </w:r>
      <w:r>
        <w:rPr>
          <w:szCs w:val="40"/>
          <w:lang w:val="en-US"/>
        </w:rPr>
        <w:t>IT</w:t>
      </w:r>
      <w:r w:rsidRPr="0055041D">
        <w:rPr>
          <w:szCs w:val="40"/>
        </w:rPr>
        <w:t>-</w:t>
      </w:r>
      <w:r>
        <w:rPr>
          <w:szCs w:val="40"/>
        </w:rPr>
        <w:t xml:space="preserve">опросов много всего сказали. Я скажу только об одном аспекте. Строго говоря, у субъекта сейчас есть возможность своим нормативным регулированием дополнить эти опросы </w:t>
      </w:r>
      <w:r>
        <w:rPr>
          <w:szCs w:val="40"/>
        </w:rPr>
        <w:lastRenderedPageBreak/>
        <w:t xml:space="preserve">социологическими исследованиями, </w:t>
      </w:r>
      <w:r w:rsidR="00A9007F">
        <w:rPr>
          <w:szCs w:val="40"/>
        </w:rPr>
        <w:t xml:space="preserve">ни </w:t>
      </w:r>
      <w:r>
        <w:rPr>
          <w:szCs w:val="40"/>
        </w:rPr>
        <w:t xml:space="preserve">что не мешает. Другое дело, как их считать и как их общие оценки </w:t>
      </w:r>
      <w:proofErr w:type="gramStart"/>
      <w:r>
        <w:rPr>
          <w:szCs w:val="40"/>
        </w:rPr>
        <w:t>использовать и учитывать</w:t>
      </w:r>
      <w:proofErr w:type="gramEnd"/>
      <w:r>
        <w:rPr>
          <w:szCs w:val="40"/>
        </w:rPr>
        <w:t xml:space="preserve">, потому что здесь можно на каждом отдельном </w:t>
      </w:r>
      <w:proofErr w:type="spellStart"/>
      <w:r>
        <w:rPr>
          <w:szCs w:val="40"/>
        </w:rPr>
        <w:t>субъектовом</w:t>
      </w:r>
      <w:proofErr w:type="spellEnd"/>
      <w:r>
        <w:rPr>
          <w:szCs w:val="40"/>
        </w:rPr>
        <w:t xml:space="preserve"> уровне позаниматься творчеством и много чего придумать, непонятно, как использовать, конечно, подход должен быть единый. И, безусловно, дополнение публичными (то, что в рекомендациях есть), публичными формами оценки публичных слушаний, привлечением институтов гражданского общества, конечно, правильная вещь, в том числе, может быть, и местные советы могли бы в этом участвовать, почему нет, тоже как форма оценки. Ну, нагонять, наверное, неправильно людей. Стимулировать – да, а вот социологический опрос, строго проведенный, даст гораздо более качественный результат, чем профанация с помощью </w:t>
      </w:r>
      <w:r>
        <w:rPr>
          <w:szCs w:val="40"/>
          <w:lang w:val="en-US"/>
        </w:rPr>
        <w:t>IT</w:t>
      </w:r>
      <w:r w:rsidRPr="00072B1E">
        <w:rPr>
          <w:szCs w:val="40"/>
        </w:rPr>
        <w:t>-</w:t>
      </w:r>
      <w:r>
        <w:rPr>
          <w:szCs w:val="40"/>
        </w:rPr>
        <w:t>платформ, назовем вещи своими именами.</w:t>
      </w:r>
    </w:p>
    <w:p w:rsidR="00146C70" w:rsidRDefault="00146C70" w:rsidP="00CB7CC1">
      <w:pPr>
        <w:widowControl w:val="0"/>
        <w:spacing w:line="360" w:lineRule="auto"/>
        <w:rPr>
          <w:szCs w:val="40"/>
        </w:rPr>
      </w:pPr>
      <w:r>
        <w:rPr>
          <w:szCs w:val="40"/>
        </w:rPr>
        <w:t xml:space="preserve">Дальше, пожалуйста. Примеры, когда не учитывается, просто проиллюстрирую уже звучавшие мысли, когда не учитывается специфика территорий. Что такое Красноярский край, можете представить. Вот в принципе карта тут рядышком, перед глазами. Там от южных границ до Северного Ледовитого океана. В Норильске, Норильский городской округ, в состав входит </w:t>
      </w:r>
      <w:proofErr w:type="spellStart"/>
      <w:r>
        <w:rPr>
          <w:szCs w:val="40"/>
        </w:rPr>
        <w:t>Снежногорск</w:t>
      </w:r>
      <w:proofErr w:type="spellEnd"/>
      <w:r>
        <w:rPr>
          <w:szCs w:val="40"/>
        </w:rPr>
        <w:t>, поселение, расстояние от административного центра 140 километров, строить дороги и содержать дороги бессмысленно, есть программа региональных авиаперевозок, люди перемещаются самолетами. Условно говоря, неисполнимый никогда показатель и не имеющий никакого практического смысла. Вот как раз пример региональной специфики, когда один из показателей просто невозможно применить. Ну, или удельная величина потребления энергетических ресурсов. Если мы возьмем сельскую местность, там, в общем-то, электроснабжение централизованное, а печки топят углем или дровами. То есть в удельном показателе, то есть о чем этот показательно говорит – трудно как-то понять, о чем. Смысл его не очень понятен.</w:t>
      </w:r>
    </w:p>
    <w:p w:rsidR="00146C70" w:rsidRDefault="00146C70" w:rsidP="00CB7CC1">
      <w:pPr>
        <w:widowControl w:val="0"/>
        <w:spacing w:line="360" w:lineRule="auto"/>
        <w:rPr>
          <w:szCs w:val="40"/>
        </w:rPr>
      </w:pPr>
      <w:r>
        <w:rPr>
          <w:szCs w:val="40"/>
        </w:rPr>
        <w:lastRenderedPageBreak/>
        <w:t>Дальше, пожалуйста. И да, оценка деятельности главы местного самоуправления, мы, кстати, имеем в Красноярском крае пример, когда дважды выносилась отрицательная оценка деятельности главы местным советом, и он уходил в отставку. Есть такой конкретный пример. Безусловно, еще есть ситуации, когда этот механизм является предметом политических спекуляций, и сейчас, когда вот эта оценка деятельности муниципальных образований и глав, и, собственно, вот этот механизм оценки представительным органом муниципального образования, никак друг с другом не сочетаются, то есть они просто пока никак не сочетаются, две параллельные вселенные. Но это неправильная ситуация. Должны ли они дублировать в чистом виде, опираться один на другой – вопрос дискуссионный, но что они должны быть частью одного общего механизма – это очевидно.</w:t>
      </w:r>
    </w:p>
    <w:p w:rsidR="00146C70" w:rsidRDefault="00146C70" w:rsidP="00CB7CC1">
      <w:pPr>
        <w:widowControl w:val="0"/>
        <w:spacing w:line="360" w:lineRule="auto"/>
        <w:ind w:firstLine="708"/>
        <w:rPr>
          <w:szCs w:val="40"/>
        </w:rPr>
      </w:pPr>
      <w:r>
        <w:rPr>
          <w:szCs w:val="40"/>
        </w:rPr>
        <w:t xml:space="preserve">Пожалуйста, дальше. Собственно, выводы и предложения. Здесь примерно как раз четыре блока проблемных моментов, о которых я упомянул. Муниципальный вклад муниципалитетов, как я уже сказал, нужна качественная перенастройка показателей. Не факт, что все их нужно там </w:t>
      </w:r>
      <w:proofErr w:type="gramStart"/>
      <w:r>
        <w:rPr>
          <w:szCs w:val="40"/>
        </w:rPr>
        <w:t>пере</w:t>
      </w:r>
      <w:r w:rsidR="00A9007F">
        <w:rPr>
          <w:szCs w:val="40"/>
        </w:rPr>
        <w:t>именовать</w:t>
      </w:r>
      <w:r>
        <w:rPr>
          <w:szCs w:val="40"/>
        </w:rPr>
        <w:t xml:space="preserve"> и переформатировать</w:t>
      </w:r>
      <w:proofErr w:type="gramEnd"/>
      <w:r>
        <w:rPr>
          <w:szCs w:val="40"/>
        </w:rPr>
        <w:t xml:space="preserve"> принципиально, просто действительно учесть вклад муниципальных образований. Отсутствие единой системы измерения, было сказано, проблемы </w:t>
      </w:r>
      <w:r>
        <w:rPr>
          <w:szCs w:val="40"/>
          <w:lang w:val="en-US"/>
        </w:rPr>
        <w:t>IT</w:t>
      </w:r>
      <w:r w:rsidRPr="000747B2">
        <w:rPr>
          <w:szCs w:val="40"/>
        </w:rPr>
        <w:t xml:space="preserve"> </w:t>
      </w:r>
      <w:r>
        <w:rPr>
          <w:szCs w:val="40"/>
        </w:rPr>
        <w:t>опросов, тоже не буду повторяться и, конечно, учитывать особенности территории. Здесь, конечно, мое предложение идет в разрез правилам, возможность регулирования на уровне субъектов. Не настаиваю на том, что это должно быть так, конечно же, вопрос обсуждаемый, но не принимать во внимание этот блок проблем нельзя.</w:t>
      </w:r>
    </w:p>
    <w:p w:rsidR="00146C70" w:rsidRDefault="00146C70" w:rsidP="00CB7CC1">
      <w:pPr>
        <w:widowControl w:val="0"/>
        <w:spacing w:line="360" w:lineRule="auto"/>
        <w:rPr>
          <w:szCs w:val="40"/>
        </w:rPr>
      </w:pPr>
      <w:r>
        <w:rPr>
          <w:szCs w:val="40"/>
        </w:rPr>
        <w:t xml:space="preserve">Спасибо за внимание.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большое, Сергей Александрович, очень содержательный доклад. </w:t>
      </w:r>
    </w:p>
    <w:p w:rsidR="00146C70" w:rsidRDefault="00146C70" w:rsidP="00CB7CC1">
      <w:pPr>
        <w:widowControl w:val="0"/>
        <w:spacing w:line="360" w:lineRule="auto"/>
        <w:rPr>
          <w:szCs w:val="40"/>
        </w:rPr>
      </w:pPr>
      <w:r>
        <w:rPr>
          <w:szCs w:val="40"/>
        </w:rPr>
        <w:lastRenderedPageBreak/>
        <w:t>Есть необходимость у Андрея Леонидовича что-то дополнить? Пожалуйста.</w:t>
      </w:r>
    </w:p>
    <w:p w:rsidR="00146C70" w:rsidRDefault="00146C70" w:rsidP="00CB7CC1">
      <w:pPr>
        <w:widowControl w:val="0"/>
        <w:spacing w:line="360" w:lineRule="auto"/>
        <w:rPr>
          <w:szCs w:val="40"/>
        </w:rPr>
      </w:pPr>
      <w:r>
        <w:rPr>
          <w:szCs w:val="40"/>
          <w:u w:val="single"/>
        </w:rPr>
        <w:t>Игнатенко А.Л.</w:t>
      </w:r>
      <w:r>
        <w:rPr>
          <w:szCs w:val="40"/>
        </w:rPr>
        <w:t xml:space="preserve"> Буквально два слова просто, с чем столкнулись и хорошо, что вы, Алексей Николаевич, в вашем докладе это уже нашло отражение и, смотрю, в проекте рекомендаций.</w:t>
      </w:r>
    </w:p>
    <w:p w:rsidR="00146C70" w:rsidRDefault="00146C70" w:rsidP="00CB7CC1">
      <w:pPr>
        <w:widowControl w:val="0"/>
        <w:spacing w:line="360" w:lineRule="auto"/>
        <w:rPr>
          <w:szCs w:val="40"/>
        </w:rPr>
      </w:pPr>
      <w:r>
        <w:rPr>
          <w:szCs w:val="40"/>
        </w:rPr>
        <w:t xml:space="preserve">С чем столкнулись и вот особенно, когда у нас весь край перешел на систему выборов и назначений, выборов глав муниципалитетов по конкурсу, один-то пример есть, город Назарово у нас, но таких примеров могло бы быть больше. </w:t>
      </w:r>
      <w:proofErr w:type="gramStart"/>
      <w:r>
        <w:rPr>
          <w:szCs w:val="40"/>
        </w:rPr>
        <w:t>Но как бы пониманием, что, наверное, нас не одобрит федеральное наше руководство, пытаемся превентивные</w:t>
      </w:r>
      <w:r w:rsidR="00A9007F">
        <w:rPr>
          <w:szCs w:val="40"/>
        </w:rPr>
        <w:t xml:space="preserve"> меры</w:t>
      </w:r>
      <w:r>
        <w:rPr>
          <w:szCs w:val="40"/>
        </w:rPr>
        <w:t xml:space="preserve"> какие-то принимать, но, видимо, там как по Гоголю, да, чем породил, так и убью, да, то есть мы тебя избрали, мы тебя и снесем.</w:t>
      </w:r>
      <w:proofErr w:type="gramEnd"/>
      <w:r>
        <w:rPr>
          <w:szCs w:val="40"/>
        </w:rPr>
        <w:t xml:space="preserve"> Я так называю вещи своими именами. И, собственно говоря, когда мы с нашим управлением территориальной политики стали ситуацию анализировать, пришли к парадоксальному выводу, может быть, несколько крамольная вещь. </w:t>
      </w:r>
    </w:p>
    <w:p w:rsidR="00146C70" w:rsidRDefault="00146C70" w:rsidP="00CB7CC1">
      <w:pPr>
        <w:widowControl w:val="0"/>
        <w:spacing w:line="360" w:lineRule="auto"/>
        <w:rPr>
          <w:szCs w:val="40"/>
        </w:rPr>
      </w:pPr>
      <w:r>
        <w:rPr>
          <w:szCs w:val="40"/>
        </w:rPr>
        <w:t>Но в Красноярском крае это из пушки по воробью, вот вся система оценки, собственно говоря, в комплексе учитывается только при вот этой программе повышения эффективности в деятельности органов местного самоуправления. 25 миллионов при многомиллиардном бюджете Красноярского края слезы, сами понимаете. Во всем остальном комплексно все эти показатели не учитываются. Отраслевики смотрят свою какую-то составляющую, Министерство сельского хозяйства, дорожники и так далее. Поэтому мы, собственно говоря, в предложениях своих формулировали и хорошо, что это в рекомендациях нашло, обязательно нужно, нам кажется, на законодательном уровне учитывать показатели эффективности деятельности при оценке главы и о его ответственности… о мерах ответственности в виде удаления</w:t>
      </w:r>
      <w:r w:rsidR="00A9007F">
        <w:rPr>
          <w:szCs w:val="40"/>
        </w:rPr>
        <w:t xml:space="preserve"> в</w:t>
      </w:r>
      <w:r>
        <w:rPr>
          <w:szCs w:val="40"/>
        </w:rPr>
        <w:t xml:space="preserve"> отставку после двух неудов. Спасибо.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Да, есть это в наших предложениях. Более </w:t>
      </w:r>
      <w:r>
        <w:rPr>
          <w:szCs w:val="40"/>
        </w:rPr>
        <w:lastRenderedPageBreak/>
        <w:t>того, там, где двухуровневая система сохраняется, мы же предлагаем поэтапно показатели и оценк</w:t>
      </w:r>
      <w:r w:rsidR="00A9007F">
        <w:rPr>
          <w:szCs w:val="40"/>
        </w:rPr>
        <w:t>у</w:t>
      </w:r>
      <w:r>
        <w:rPr>
          <w:szCs w:val="40"/>
        </w:rPr>
        <w:t xml:space="preserve"> эффективности на поселковый уровень переводить там, где он останется после завтрашнего проекта закона. Но</w:t>
      </w:r>
      <w:r w:rsidR="00A9007F">
        <w:rPr>
          <w:szCs w:val="40"/>
        </w:rPr>
        <w:t>,</w:t>
      </w:r>
      <w:r>
        <w:rPr>
          <w:szCs w:val="40"/>
        </w:rPr>
        <w:t xml:space="preserve"> тем не менее</w:t>
      </w:r>
      <w:r w:rsidR="00A9007F">
        <w:rPr>
          <w:szCs w:val="40"/>
        </w:rPr>
        <w:t>,</w:t>
      </w:r>
      <w:r>
        <w:rPr>
          <w:szCs w:val="40"/>
        </w:rPr>
        <w:t xml:space="preserve"> надеемся все-таки, что останется и как на этот счет дать какие-то инструменты либо главе района, либо профильному департаменту, который готовит соответствующие предложения губернатору по отрешению от должности, в том числе и глав поселков. Проблема эта есть, периодически она звучит. </w:t>
      </w:r>
    </w:p>
    <w:p w:rsidR="00146C70" w:rsidRDefault="00146C70" w:rsidP="00CB7CC1">
      <w:pPr>
        <w:widowControl w:val="0"/>
        <w:spacing w:line="360" w:lineRule="auto"/>
        <w:rPr>
          <w:szCs w:val="40"/>
        </w:rPr>
      </w:pPr>
      <w:r>
        <w:rPr>
          <w:szCs w:val="40"/>
        </w:rPr>
        <w:t xml:space="preserve">Но вопрос конкурса, влияет ли конкурсная процедура на возможности расширения ответственности? Наверное, влияет, потому что все-таки главное состязание, главный механизм отбора кандидатов это механизм прямых выборов. И вполне логично раз мы подобный институт сокращаем и возможность его применения </w:t>
      </w:r>
      <w:proofErr w:type="gramStart"/>
      <w:r>
        <w:rPr>
          <w:szCs w:val="40"/>
        </w:rPr>
        <w:t>там</w:t>
      </w:r>
      <w:proofErr w:type="gramEnd"/>
      <w:r>
        <w:rPr>
          <w:szCs w:val="40"/>
        </w:rPr>
        <w:t xml:space="preserve"> в районном уровне или в поселковом в зависимости от субъекта или городского округа, то есть повышаем политическую ответственность парламента, то есть представительного органа, который делает выбор в пользу главы из кандидатур, представленных конкурсной комиссией, которых должно быть много, но, как правило, поскольку закон требует, то наверняка у них должны быть и механизмы оценки и последующего принятия решения о досрочном прекращении полномочий, повторюсь, лишь, что здесь абсолютно </w:t>
      </w:r>
      <w:proofErr w:type="gramStart"/>
      <w:r>
        <w:rPr>
          <w:szCs w:val="40"/>
        </w:rPr>
        <w:t>согласен</w:t>
      </w:r>
      <w:proofErr w:type="gramEnd"/>
      <w:r>
        <w:rPr>
          <w:szCs w:val="40"/>
        </w:rPr>
        <w:t xml:space="preserve">, и не могу не согласиться с позициями Конституционного Суда, что эта процедура должна быть более сложная относительно процедуры назначения или выборов. Здесь абсолютно можно с вами согласиться и эта картинка же меняется, с каждым годом все больше внедряется избрание депутатами из состава кандидатур, предложенных конкурсной комиссией. И от нас требуют усовершенствования механизма оценки и, соответственно, последствий юридических в случае невыполнения. Поэтому это легло в рекомендации, в том числе и благодаря вашим отзывам. Мы же все читаем, поэтому все </w:t>
      </w:r>
      <w:r>
        <w:rPr>
          <w:szCs w:val="40"/>
        </w:rPr>
        <w:lastRenderedPageBreak/>
        <w:t xml:space="preserve">находит отражение в итоговых рекомендациях. </w:t>
      </w:r>
    </w:p>
    <w:p w:rsidR="00146C70" w:rsidRDefault="00146C70" w:rsidP="00CB7CC1">
      <w:pPr>
        <w:widowControl w:val="0"/>
        <w:spacing w:line="360" w:lineRule="auto"/>
        <w:rPr>
          <w:szCs w:val="40"/>
        </w:rPr>
      </w:pPr>
      <w:r>
        <w:rPr>
          <w:szCs w:val="40"/>
        </w:rPr>
        <w:t xml:space="preserve">Пожалуйста, Игорь Вячеславович Сапко, первый заместитель председателя </w:t>
      </w:r>
      <w:r w:rsidR="007C1B90">
        <w:rPr>
          <w:szCs w:val="40"/>
        </w:rPr>
        <w:t>К</w:t>
      </w:r>
      <w:r>
        <w:rPr>
          <w:szCs w:val="40"/>
        </w:rPr>
        <w:t>омитета</w:t>
      </w:r>
      <w:r w:rsidR="007C1B90">
        <w:rPr>
          <w:szCs w:val="40"/>
        </w:rPr>
        <w:t xml:space="preserve"> </w:t>
      </w:r>
      <w:proofErr w:type="gramStart"/>
      <w:r w:rsidR="007C1B90">
        <w:rPr>
          <w:szCs w:val="40"/>
        </w:rPr>
        <w:t>Государственной</w:t>
      </w:r>
      <w:proofErr w:type="gramEnd"/>
      <w:r w:rsidR="007C1B90">
        <w:rPr>
          <w:szCs w:val="40"/>
        </w:rPr>
        <w:t xml:space="preserve"> Думы </w:t>
      </w:r>
      <w:r>
        <w:rPr>
          <w:szCs w:val="40"/>
        </w:rPr>
        <w:t>по федеративному устройству</w:t>
      </w:r>
      <w:r w:rsidR="007C1B90">
        <w:rPr>
          <w:szCs w:val="40"/>
        </w:rPr>
        <w:t xml:space="preserve"> и вопросам местного самоуправления</w:t>
      </w:r>
      <w:r>
        <w:rPr>
          <w:szCs w:val="40"/>
        </w:rPr>
        <w:t>.</w:t>
      </w:r>
    </w:p>
    <w:p w:rsidR="00146C70" w:rsidRDefault="00146C70" w:rsidP="00CB7CC1">
      <w:pPr>
        <w:widowControl w:val="0"/>
        <w:spacing w:line="360" w:lineRule="auto"/>
        <w:rPr>
          <w:szCs w:val="40"/>
        </w:rPr>
      </w:pPr>
      <w:r w:rsidRPr="00CA16C1">
        <w:rPr>
          <w:szCs w:val="40"/>
          <w:u w:val="single"/>
        </w:rPr>
        <w:t>Сапко И.В.</w:t>
      </w:r>
      <w:r w:rsidRPr="00CA16C1">
        <w:rPr>
          <w:szCs w:val="40"/>
        </w:rPr>
        <w:t xml:space="preserve"> Андрей Леонидович, спасибо за интересное сообщение, доклад про Красноярский край. Я вообще представляю Пермский край, 20 с лишним лет отработал в системе местного самоуправления, в том числе главой города Перми. Вот мне очень интересно, сегодня учитываете ли вы с точки зрения оценки глав местного самоуправления </w:t>
      </w:r>
      <w:r>
        <w:rPr>
          <w:szCs w:val="40"/>
        </w:rPr>
        <w:t>вопрос открытости и публичности местной власти через наличие социальных сетей, через грамотно выстроенную обратную связь с населением. Вот уже Алексей Николаевич поднял эту тему в своем выступлении. И, коллеги, кто выступал с комментариями, как вы считаете, вообще, есть необходимость и целесообразно ли об этом говорить на федеральном уровне?</w:t>
      </w:r>
    </w:p>
    <w:p w:rsidR="00146C70" w:rsidRDefault="00146C70" w:rsidP="00CB7CC1">
      <w:pPr>
        <w:widowControl w:val="0"/>
        <w:spacing w:line="360" w:lineRule="auto"/>
        <w:rPr>
          <w:szCs w:val="40"/>
        </w:rPr>
      </w:pPr>
      <w:r>
        <w:rPr>
          <w:szCs w:val="40"/>
          <w:u w:val="single"/>
        </w:rPr>
        <w:t>Игнатенко А.Л.</w:t>
      </w:r>
      <w:r>
        <w:rPr>
          <w:szCs w:val="40"/>
        </w:rPr>
        <w:t xml:space="preserve"> Безусловно, все это есть, но, скажу честно, мы стараемся это прятать. Требования есть, безусловно, на сайте размещены. Но, мы же понимаем, необъективность этих оценок. То есть, они бывают и эмоциональные, и связанные вот именно, зачастую, с тем, что население путает там уровни власти, и степень ответственности. Ну, образно говоря, за пенсионную реформу у нас глава поселка </w:t>
      </w:r>
      <w:proofErr w:type="gramStart"/>
      <w:r>
        <w:rPr>
          <w:szCs w:val="40"/>
        </w:rPr>
        <w:t>виноват</w:t>
      </w:r>
      <w:proofErr w:type="gramEnd"/>
      <w:r>
        <w:rPr>
          <w:szCs w:val="40"/>
        </w:rPr>
        <w:t xml:space="preserve">. За мусорную реформу, которая по всей стране идет, глава сельсовета </w:t>
      </w:r>
      <w:proofErr w:type="gramStart"/>
      <w:r>
        <w:rPr>
          <w:szCs w:val="40"/>
        </w:rPr>
        <w:t>виноват</w:t>
      </w:r>
      <w:proofErr w:type="gramEnd"/>
      <w:r>
        <w:rPr>
          <w:szCs w:val="40"/>
        </w:rPr>
        <w:t>, и так далее. То есть, ну, и соответственно это все в откликах, если просто опросы на сайте устраивать, мы понимаем, какие они имеют результаты. Спасибо.</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Пожалуйста, Игорь Николаевич. Да, пожалуйста.</w:t>
      </w:r>
    </w:p>
    <w:p w:rsidR="00146C70" w:rsidRDefault="007C1B90" w:rsidP="00CB7CC1">
      <w:pPr>
        <w:widowControl w:val="0"/>
        <w:spacing w:line="360" w:lineRule="auto"/>
        <w:rPr>
          <w:szCs w:val="40"/>
        </w:rPr>
      </w:pPr>
      <w:r>
        <w:rPr>
          <w:szCs w:val="40"/>
          <w:u w:val="single"/>
        </w:rPr>
        <w:t>Сухарев И.Н</w:t>
      </w:r>
      <w:r w:rsidR="00146C70">
        <w:rPr>
          <w:szCs w:val="40"/>
          <w:u w:val="single"/>
        </w:rPr>
        <w:t>.</w:t>
      </w:r>
      <w:r w:rsidR="00146C70">
        <w:rPr>
          <w:szCs w:val="40"/>
        </w:rPr>
        <w:t xml:space="preserve"> Пару слов. Ну, вот, на наш взгляд, с коллегами тоже обсуждали, безусловно, подобные оценки нужны. Эти механизмы нужно развивать, потому что</w:t>
      </w:r>
      <w:r>
        <w:rPr>
          <w:szCs w:val="40"/>
        </w:rPr>
        <w:t xml:space="preserve"> </w:t>
      </w:r>
      <w:r w:rsidR="00146C70">
        <w:rPr>
          <w:szCs w:val="40"/>
        </w:rPr>
        <w:t xml:space="preserve">это не может продолжаться бесконечно то, что вот </w:t>
      </w:r>
      <w:r w:rsidR="00146C70">
        <w:rPr>
          <w:szCs w:val="40"/>
        </w:rPr>
        <w:lastRenderedPageBreak/>
        <w:t xml:space="preserve">Андрей Леонидович назвал по факту профанацией, но это состояние не должно устраивать. Нельзя успокоиться, что мы и дальше будем это прятать. Этот механизм должен развиваться. </w:t>
      </w:r>
    </w:p>
    <w:p w:rsidR="00146C70" w:rsidRDefault="00146C70" w:rsidP="00CB7CC1">
      <w:pPr>
        <w:widowControl w:val="0"/>
        <w:spacing w:line="360" w:lineRule="auto"/>
        <w:rPr>
          <w:szCs w:val="40"/>
        </w:rPr>
      </w:pPr>
      <w:r>
        <w:rPr>
          <w:szCs w:val="40"/>
        </w:rPr>
        <w:t xml:space="preserve">Но с точки зрения практического выхода, да, практической отдачи, то, безусловно, сейчас на первый план выходит, конечно, доступность </w:t>
      </w:r>
      <w:proofErr w:type="spellStart"/>
      <w:r>
        <w:rPr>
          <w:szCs w:val="40"/>
        </w:rPr>
        <w:t>госуслуг</w:t>
      </w:r>
      <w:proofErr w:type="spellEnd"/>
      <w:r>
        <w:rPr>
          <w:szCs w:val="40"/>
        </w:rPr>
        <w:t xml:space="preserve"> по средствам </w:t>
      </w:r>
      <w:r>
        <w:rPr>
          <w:szCs w:val="40"/>
          <w:lang w:val="en-US"/>
        </w:rPr>
        <w:t>IT</w:t>
      </w:r>
      <w:r w:rsidRPr="004921AC">
        <w:rPr>
          <w:szCs w:val="40"/>
        </w:rPr>
        <w:t>-</w:t>
      </w:r>
      <w:r>
        <w:rPr>
          <w:szCs w:val="40"/>
        </w:rPr>
        <w:t xml:space="preserve">платформ. И вот здесь для </w:t>
      </w:r>
      <w:proofErr w:type="gramStart"/>
      <w:r>
        <w:rPr>
          <w:szCs w:val="40"/>
        </w:rPr>
        <w:t>Красноярского</w:t>
      </w:r>
      <w:proofErr w:type="gramEnd"/>
      <w:r>
        <w:rPr>
          <w:szCs w:val="40"/>
        </w:rPr>
        <w:t xml:space="preserve"> края с его протяженностью гораздо более важны инфраструктурные вещи, обеспеченность высокоскоростным интернетом, ну, и, как следствие, потом уже доступ. </w:t>
      </w:r>
    </w:p>
    <w:p w:rsidR="00146C70" w:rsidRDefault="00146C70" w:rsidP="00CB7CC1">
      <w:pPr>
        <w:widowControl w:val="0"/>
        <w:spacing w:line="360" w:lineRule="auto"/>
        <w:rPr>
          <w:szCs w:val="40"/>
        </w:rPr>
      </w:pPr>
      <w:r w:rsidRPr="004921AC">
        <w:rPr>
          <w:szCs w:val="40"/>
          <w:u w:val="single"/>
        </w:rPr>
        <w:t>Председательствующий</w:t>
      </w:r>
      <w:r>
        <w:rPr>
          <w:szCs w:val="40"/>
        </w:rPr>
        <w:t xml:space="preserve">. Все МФЦ там, да, и "Мои документы", </w:t>
      </w:r>
    </w:p>
    <w:p w:rsidR="00146C70" w:rsidRDefault="00146C70" w:rsidP="00CB7CC1">
      <w:pPr>
        <w:widowControl w:val="0"/>
        <w:spacing w:line="360" w:lineRule="auto"/>
        <w:rPr>
          <w:szCs w:val="40"/>
        </w:rPr>
      </w:pPr>
      <w:r>
        <w:rPr>
          <w:szCs w:val="40"/>
          <w:u w:val="single"/>
        </w:rPr>
        <w:tab/>
      </w:r>
      <w:r>
        <w:rPr>
          <w:szCs w:val="40"/>
          <w:u w:val="single"/>
        </w:rPr>
        <w:tab/>
        <w:t>.</w:t>
      </w:r>
      <w:r>
        <w:rPr>
          <w:szCs w:val="40"/>
        </w:rPr>
        <w:t xml:space="preserve"> Да, да, да. И все уже остальные составляющие, связанные с этим вещи. Потому что надо же понимать, что сегодня нормальная качественная связь у этой инфраструктуры, это все. Это и </w:t>
      </w:r>
      <w:proofErr w:type="spellStart"/>
      <w:r>
        <w:rPr>
          <w:szCs w:val="40"/>
        </w:rPr>
        <w:t>госуслуги</w:t>
      </w:r>
      <w:proofErr w:type="spellEnd"/>
      <w:r>
        <w:rPr>
          <w:szCs w:val="40"/>
        </w:rPr>
        <w:t>, это и телевидение, это решение огромного числа проблем, которые можно сделать с учетом протяженности территорий.</w:t>
      </w:r>
    </w:p>
    <w:p w:rsidR="00146C70" w:rsidRDefault="00146C70" w:rsidP="00CB7CC1">
      <w:pPr>
        <w:widowControl w:val="0"/>
        <w:spacing w:line="360" w:lineRule="auto"/>
        <w:rPr>
          <w:szCs w:val="40"/>
        </w:rPr>
      </w:pPr>
      <w:r w:rsidRPr="004921AC">
        <w:rPr>
          <w:szCs w:val="40"/>
          <w:u w:val="single"/>
        </w:rPr>
        <w:t>Председательствующий</w:t>
      </w:r>
      <w:r>
        <w:rPr>
          <w:szCs w:val="40"/>
        </w:rPr>
        <w:t xml:space="preserve">. Вы правы абсолютно. Единственно, был анекдот, расскажу, хотя это быль. </w:t>
      </w:r>
      <w:proofErr w:type="gramStart"/>
      <w:r>
        <w:rPr>
          <w:szCs w:val="40"/>
        </w:rPr>
        <w:t>Но вот в одном из поселении, ну, регион тоже у нас довольно протяженный, 320 тыс.</w:t>
      </w:r>
      <w:r w:rsidRPr="007C4525">
        <w:rPr>
          <w:szCs w:val="40"/>
        </w:rPr>
        <w:t xml:space="preserve"> </w:t>
      </w:r>
      <w:r>
        <w:rPr>
          <w:szCs w:val="40"/>
        </w:rPr>
        <w:t>кв., в одном поселении не было сотовой связи, мобильно</w:t>
      </w:r>
      <w:r w:rsidR="007C1B90">
        <w:rPr>
          <w:szCs w:val="40"/>
        </w:rPr>
        <w:t>го</w:t>
      </w:r>
      <w:r>
        <w:rPr>
          <w:szCs w:val="40"/>
        </w:rPr>
        <w:t xml:space="preserve"> интернета, ну, и глава много сил принял, предпринял, чтобы появился там оператор, появилась эта вышка, я сказал, что единственное, что изменилось с появлением вышки, </w:t>
      </w:r>
      <w:r w:rsidR="007C1B90">
        <w:rPr>
          <w:szCs w:val="40"/>
        </w:rPr>
        <w:t xml:space="preserve">так это то, </w:t>
      </w:r>
      <w:r>
        <w:rPr>
          <w:szCs w:val="40"/>
        </w:rPr>
        <w:t>что к нему стали из региона приходить жалобы из</w:t>
      </w:r>
      <w:proofErr w:type="gramEnd"/>
      <w:r>
        <w:rPr>
          <w:szCs w:val="40"/>
        </w:rPr>
        <w:t xml:space="preserve"> приемной президента. Что он подумает, чтобы эту вышку распилить. </w:t>
      </w:r>
    </w:p>
    <w:p w:rsidR="00146C70" w:rsidRDefault="00146C70" w:rsidP="00CB7CC1">
      <w:pPr>
        <w:widowControl w:val="0"/>
        <w:spacing w:line="360" w:lineRule="auto"/>
        <w:rPr>
          <w:szCs w:val="40"/>
        </w:rPr>
      </w:pPr>
      <w:r>
        <w:rPr>
          <w:szCs w:val="40"/>
        </w:rPr>
        <w:t xml:space="preserve">Да. То есть, доступность как бы всех услуг это, безусловно, абсолютно приоритет, но как бы использовать его как бы ответственно все равно не всегда получается. И, вообще, мы вот </w:t>
      </w:r>
      <w:proofErr w:type="gramStart"/>
      <w:r>
        <w:rPr>
          <w:szCs w:val="40"/>
        </w:rPr>
        <w:t>Интернет-пространством</w:t>
      </w:r>
      <w:proofErr w:type="gramEnd"/>
      <w:r>
        <w:rPr>
          <w:szCs w:val="40"/>
        </w:rPr>
        <w:t xml:space="preserve"> в последнее время занимаемся. Это находит очень много критики, хотя, совершенно очевидно, что это сфера, которая должна работать по определенным </w:t>
      </w:r>
      <w:r>
        <w:rPr>
          <w:szCs w:val="40"/>
        </w:rPr>
        <w:lastRenderedPageBreak/>
        <w:t xml:space="preserve">правилам. </w:t>
      </w:r>
      <w:r w:rsidR="007C1B90">
        <w:rPr>
          <w:szCs w:val="40"/>
        </w:rPr>
        <w:t>И все же</w:t>
      </w:r>
      <w:r>
        <w:rPr>
          <w:szCs w:val="40"/>
        </w:rPr>
        <w:t xml:space="preserve"> это достижение, это же цивилизационное достижение, научно-технологическое, упрощающее жизнь.</w:t>
      </w:r>
    </w:p>
    <w:p w:rsidR="00146C70" w:rsidRDefault="00146C70" w:rsidP="00CB7CC1">
      <w:pPr>
        <w:widowControl w:val="0"/>
        <w:spacing w:line="360" w:lineRule="auto"/>
        <w:rPr>
          <w:szCs w:val="40"/>
        </w:rPr>
      </w:pPr>
      <w:r>
        <w:rPr>
          <w:szCs w:val="40"/>
        </w:rPr>
        <w:t xml:space="preserve">Если его применять по определенным правилам, с какой-то там с цензурой, понятно там с какими-то вещами, которые позволяют сделать объективный вывод из обсуждения. Конечно, эта платформа становится незаменимой. Если </w:t>
      </w:r>
      <w:r w:rsidR="007C1B90">
        <w:rPr>
          <w:szCs w:val="40"/>
        </w:rPr>
        <w:t xml:space="preserve">же </w:t>
      </w:r>
      <w:r>
        <w:rPr>
          <w:szCs w:val="40"/>
        </w:rPr>
        <w:t>она становится инструментом политического противостояния, накруток и так далее, то она, наоборот, лишь вредит принятию решения, закрыва</w:t>
      </w:r>
      <w:r w:rsidR="007C1B90">
        <w:rPr>
          <w:szCs w:val="40"/>
        </w:rPr>
        <w:t>ются</w:t>
      </w:r>
      <w:r>
        <w:rPr>
          <w:szCs w:val="40"/>
        </w:rPr>
        <w:t xml:space="preserve"> все, окукливаются, прячутся в панцирь эти главы, и начинают очень осторожно высказываться в средствах массовой информации, в социальных сетях.</w:t>
      </w:r>
    </w:p>
    <w:p w:rsidR="00146C70" w:rsidRDefault="00146C70" w:rsidP="00CB7CC1">
      <w:pPr>
        <w:widowControl w:val="0"/>
        <w:spacing w:line="360" w:lineRule="auto"/>
        <w:rPr>
          <w:szCs w:val="40"/>
        </w:rPr>
      </w:pPr>
      <w:r>
        <w:rPr>
          <w:szCs w:val="40"/>
        </w:rPr>
        <w:t xml:space="preserve">Поэтому это тоже сфера, которая требует дальнейшего и правового, и морально-этического, и нравственного регулирования, ну, в том числе, технологического. </w:t>
      </w:r>
    </w:p>
    <w:p w:rsidR="00146C70" w:rsidRDefault="00146C70" w:rsidP="00CB7CC1">
      <w:pPr>
        <w:widowControl w:val="0"/>
        <w:spacing w:line="360" w:lineRule="auto"/>
        <w:rPr>
          <w:szCs w:val="40"/>
        </w:rPr>
      </w:pPr>
      <w:r>
        <w:rPr>
          <w:szCs w:val="40"/>
          <w:u w:val="single"/>
        </w:rPr>
        <w:tab/>
      </w:r>
      <w:r>
        <w:rPr>
          <w:szCs w:val="40"/>
          <w:u w:val="single"/>
        </w:rPr>
        <w:tab/>
        <w:t>.</w:t>
      </w:r>
      <w:r>
        <w:rPr>
          <w:szCs w:val="40"/>
        </w:rPr>
        <w:t xml:space="preserve"> Одну ремарку позволите. Ну, во-первых, сначала не анекдот. А, собственно, вопрос обеспеченности сотовой связью и доступности Интернета</w:t>
      </w:r>
      <w:r w:rsidR="007C1B90">
        <w:rPr>
          <w:szCs w:val="40"/>
        </w:rPr>
        <w:t>,</w:t>
      </w:r>
      <w:r>
        <w:rPr>
          <w:szCs w:val="40"/>
        </w:rPr>
        <w:t xml:space="preserve"> он звучит как вопрос точно в "Топ 3" при любых встречах с избирателями, особенно в удаленных территориях. А в качестве примера, который абсолютно не допустим в 21 веке, это когда в сельском совете на гвоздике висит сотовый телефон еще кнопочный, на веревочке, и это единственное место, откуда можно вот в радиусе этой веревочки поймать сеть и позвонить, и вызвать, допустим, там какие-то экстренные службы. Ну, это недопустимо. </w:t>
      </w:r>
    </w:p>
    <w:p w:rsidR="00146C70" w:rsidRDefault="00146C70" w:rsidP="00CB7CC1">
      <w:pPr>
        <w:widowControl w:val="0"/>
        <w:spacing w:line="360" w:lineRule="auto"/>
        <w:rPr>
          <w:szCs w:val="40"/>
        </w:rPr>
      </w:pPr>
      <w:r w:rsidRPr="00423530">
        <w:rPr>
          <w:szCs w:val="40"/>
          <w:u w:val="single"/>
        </w:rPr>
        <w:t>Председательствующий</w:t>
      </w:r>
      <w:r>
        <w:rPr>
          <w:szCs w:val="40"/>
        </w:rPr>
        <w:t xml:space="preserve">. Ну, проблема такая существует, действительно. Согласен. Игорь Николаевич Сухарев, член </w:t>
      </w:r>
      <w:r w:rsidR="007C1B90">
        <w:rPr>
          <w:szCs w:val="40"/>
        </w:rPr>
        <w:t>К</w:t>
      </w:r>
      <w:r>
        <w:rPr>
          <w:szCs w:val="40"/>
        </w:rPr>
        <w:t>омитета по</w:t>
      </w:r>
      <w:r w:rsidR="007C1B90">
        <w:rPr>
          <w:szCs w:val="40"/>
        </w:rPr>
        <w:t xml:space="preserve"> федеративному устройству и вопросам </w:t>
      </w:r>
      <w:r>
        <w:rPr>
          <w:szCs w:val="40"/>
        </w:rPr>
        <w:t>местно</w:t>
      </w:r>
      <w:r w:rsidR="007C1B90">
        <w:rPr>
          <w:szCs w:val="40"/>
        </w:rPr>
        <w:t>го</w:t>
      </w:r>
      <w:r>
        <w:rPr>
          <w:szCs w:val="40"/>
        </w:rPr>
        <w:t xml:space="preserve"> самоуправлени</w:t>
      </w:r>
      <w:r w:rsidR="007C1B90">
        <w:rPr>
          <w:szCs w:val="40"/>
        </w:rPr>
        <w:t>я.</w:t>
      </w:r>
    </w:p>
    <w:p w:rsidR="00146C70" w:rsidRPr="00D630FF" w:rsidRDefault="00146C70" w:rsidP="00CB7CC1">
      <w:pPr>
        <w:widowControl w:val="0"/>
        <w:spacing w:line="360" w:lineRule="auto"/>
      </w:pPr>
      <w:r>
        <w:rPr>
          <w:szCs w:val="40"/>
          <w:u w:val="single"/>
        </w:rPr>
        <w:t>Сухарев И.Н.</w:t>
      </w:r>
      <w:r>
        <w:rPr>
          <w:szCs w:val="40"/>
        </w:rPr>
        <w:t xml:space="preserve"> Игорь Вячеславович нам вопрос задал, но его неправильно, наверное, восприняли. То есть, он спросил, не оценивать сегодня главу по комментариям его </w:t>
      </w:r>
      <w:proofErr w:type="spellStart"/>
      <w:r>
        <w:rPr>
          <w:szCs w:val="40"/>
        </w:rPr>
        <w:t>френдов</w:t>
      </w:r>
      <w:proofErr w:type="spellEnd"/>
      <w:r>
        <w:rPr>
          <w:szCs w:val="40"/>
        </w:rPr>
        <w:t xml:space="preserve">, а, именно, оценивать главу по </w:t>
      </w:r>
      <w:r>
        <w:rPr>
          <w:szCs w:val="40"/>
        </w:rPr>
        <w:lastRenderedPageBreak/>
        <w:t>наличию у него аккаунтов. То есть, оценивать его публичность. То есть, в принципе, о публичности-то речи вообще нет. А как мы поняли, что социологические исследования все здесь за столом присутствующие, наверное, согласны с этим мнением, что они не совсем объективны, если не сказать больше.</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Ну а объективна ли социальная сеть – вот большой вопрос. </w:t>
      </w:r>
    </w:p>
    <w:p w:rsidR="00146C70" w:rsidRDefault="00146C70" w:rsidP="00CB7CC1">
      <w:pPr>
        <w:widowControl w:val="0"/>
        <w:spacing w:line="360" w:lineRule="auto"/>
        <w:rPr>
          <w:szCs w:val="40"/>
        </w:rPr>
      </w:pPr>
      <w:r>
        <w:rPr>
          <w:szCs w:val="40"/>
        </w:rPr>
        <w:t>Но</w:t>
      </w:r>
      <w:r w:rsidR="007C1B90">
        <w:rPr>
          <w:szCs w:val="40"/>
        </w:rPr>
        <w:t>,</w:t>
      </w:r>
      <w:r>
        <w:rPr>
          <w:szCs w:val="40"/>
        </w:rPr>
        <w:t xml:space="preserve"> тем не менее</w:t>
      </w:r>
      <w:r w:rsidR="007C1B90">
        <w:rPr>
          <w:szCs w:val="40"/>
        </w:rPr>
        <w:t>,</w:t>
      </w:r>
      <w:r>
        <w:rPr>
          <w:szCs w:val="40"/>
        </w:rPr>
        <w:t xml:space="preserve"> мы в поиске как бы решения по этому вопросу. Потому что очевидно, что должен быть глава доступен, просто элементарно, в силу того, что закон обязывает органы публичной власти быть открытыми до известных пределов. И здесь помощь, конечно, - существующие платформы и инструменты.</w:t>
      </w:r>
    </w:p>
    <w:p w:rsidR="00146C70" w:rsidRDefault="00146C70" w:rsidP="00CB7CC1">
      <w:pPr>
        <w:widowControl w:val="0"/>
        <w:spacing w:line="360" w:lineRule="auto"/>
        <w:rPr>
          <w:szCs w:val="40"/>
        </w:rPr>
      </w:pPr>
      <w:r>
        <w:rPr>
          <w:szCs w:val="40"/>
        </w:rPr>
        <w:t xml:space="preserve">Уважаемые коллеги, да, мы немножко отклоняемся от графика. </w:t>
      </w:r>
    </w:p>
    <w:p w:rsidR="00146C70" w:rsidRDefault="00146C70" w:rsidP="00CB7CC1">
      <w:pPr>
        <w:widowControl w:val="0"/>
        <w:spacing w:line="360" w:lineRule="auto"/>
        <w:rPr>
          <w:szCs w:val="40"/>
        </w:rPr>
      </w:pPr>
      <w:r>
        <w:rPr>
          <w:szCs w:val="40"/>
        </w:rPr>
        <w:t xml:space="preserve">Я с удовольствием предоставляю возможность выступить </w:t>
      </w:r>
      <w:proofErr w:type="spellStart"/>
      <w:r>
        <w:rPr>
          <w:szCs w:val="40"/>
        </w:rPr>
        <w:t>Цориевой</w:t>
      </w:r>
      <w:proofErr w:type="spellEnd"/>
      <w:r>
        <w:rPr>
          <w:szCs w:val="40"/>
        </w:rPr>
        <w:t xml:space="preserve"> </w:t>
      </w:r>
      <w:proofErr w:type="spellStart"/>
      <w:r>
        <w:rPr>
          <w:szCs w:val="40"/>
        </w:rPr>
        <w:t>Алете</w:t>
      </w:r>
      <w:proofErr w:type="spellEnd"/>
      <w:r>
        <w:rPr>
          <w:szCs w:val="40"/>
        </w:rPr>
        <w:t xml:space="preserve"> </w:t>
      </w:r>
      <w:proofErr w:type="spellStart"/>
      <w:r>
        <w:rPr>
          <w:szCs w:val="40"/>
        </w:rPr>
        <w:t>Таймуразовне</w:t>
      </w:r>
      <w:proofErr w:type="spellEnd"/>
      <w:r>
        <w:rPr>
          <w:szCs w:val="40"/>
        </w:rPr>
        <w:t xml:space="preserve"> (первый заместитель Министра экономического развития Республики Северная Осетия – Алания). </w:t>
      </w:r>
    </w:p>
    <w:p w:rsidR="00146C70" w:rsidRDefault="00146C70" w:rsidP="00CB7CC1">
      <w:pPr>
        <w:widowControl w:val="0"/>
        <w:spacing w:line="360" w:lineRule="auto"/>
        <w:rPr>
          <w:szCs w:val="40"/>
        </w:rPr>
      </w:pPr>
      <w:r>
        <w:rPr>
          <w:szCs w:val="40"/>
        </w:rPr>
        <w:t xml:space="preserve">Пожалуйста. </w:t>
      </w:r>
    </w:p>
    <w:p w:rsidR="00146C70" w:rsidRDefault="00146C70" w:rsidP="00CB7CC1">
      <w:pPr>
        <w:widowControl w:val="0"/>
        <w:spacing w:line="360" w:lineRule="auto"/>
        <w:rPr>
          <w:szCs w:val="40"/>
        </w:rPr>
      </w:pPr>
      <w:proofErr w:type="spellStart"/>
      <w:r>
        <w:rPr>
          <w:szCs w:val="40"/>
          <w:u w:val="single"/>
        </w:rPr>
        <w:t>Цориева</w:t>
      </w:r>
      <w:proofErr w:type="spellEnd"/>
      <w:r>
        <w:rPr>
          <w:szCs w:val="40"/>
          <w:u w:val="single"/>
        </w:rPr>
        <w:t xml:space="preserve"> А.Т.</w:t>
      </w:r>
      <w:r>
        <w:rPr>
          <w:szCs w:val="40"/>
        </w:rPr>
        <w:t xml:space="preserve"> Благодарю вас. </w:t>
      </w:r>
    </w:p>
    <w:p w:rsidR="00146C70" w:rsidRDefault="00146C70" w:rsidP="00CB7CC1">
      <w:pPr>
        <w:widowControl w:val="0"/>
        <w:spacing w:line="360" w:lineRule="auto"/>
        <w:rPr>
          <w:szCs w:val="40"/>
        </w:rPr>
      </w:pPr>
      <w:r>
        <w:rPr>
          <w:szCs w:val="40"/>
        </w:rPr>
        <w:t xml:space="preserve">Я приветствую всех участников "круглого стола"! Плодотворной вам работы и всем нам! </w:t>
      </w:r>
    </w:p>
    <w:p w:rsidR="00146C70" w:rsidRDefault="00146C70" w:rsidP="00CB7CC1">
      <w:pPr>
        <w:widowControl w:val="0"/>
        <w:spacing w:line="360" w:lineRule="auto"/>
        <w:rPr>
          <w:szCs w:val="40"/>
        </w:rPr>
      </w:pPr>
      <w:r>
        <w:rPr>
          <w:szCs w:val="40"/>
        </w:rPr>
        <w:t xml:space="preserve">И хочу остановиться на основных проблемных моментах и тех рекомендациях, которые бы я попросила включить в итоги "круглого стола". </w:t>
      </w:r>
    </w:p>
    <w:p w:rsidR="00146C70" w:rsidRDefault="00146C70" w:rsidP="00CB7CC1">
      <w:pPr>
        <w:widowControl w:val="0"/>
        <w:spacing w:line="360" w:lineRule="auto"/>
        <w:rPr>
          <w:szCs w:val="40"/>
        </w:rPr>
      </w:pPr>
      <w:r>
        <w:rPr>
          <w:szCs w:val="40"/>
        </w:rPr>
        <w:t>Отмечу, что, безусловно, Министерство экономического развития Российской Федерации уделяет очень большое внимание показателям эффективности, проводится большая работа. Тем не менее</w:t>
      </w:r>
      <w:r w:rsidR="00CF1F93">
        <w:rPr>
          <w:szCs w:val="40"/>
        </w:rPr>
        <w:t>,</w:t>
      </w:r>
      <w:r>
        <w:rPr>
          <w:szCs w:val="40"/>
        </w:rPr>
        <w:t xml:space="preserve"> на сегодняшний день приходится констатировать, что единой системы и единой вертикали оценки эффективности органов исполнительной власти, органов местного самоуправления и высших должностных лиц субъектов Российской </w:t>
      </w:r>
      <w:r>
        <w:rPr>
          <w:szCs w:val="40"/>
        </w:rPr>
        <w:lastRenderedPageBreak/>
        <w:t xml:space="preserve">Федерации пока не выстроено. </w:t>
      </w:r>
    </w:p>
    <w:p w:rsidR="00146C70" w:rsidRDefault="00146C70" w:rsidP="00CB7CC1">
      <w:pPr>
        <w:widowControl w:val="0"/>
        <w:spacing w:line="360" w:lineRule="auto"/>
        <w:rPr>
          <w:szCs w:val="40"/>
        </w:rPr>
      </w:pPr>
      <w:r>
        <w:rPr>
          <w:szCs w:val="40"/>
        </w:rPr>
        <w:t xml:space="preserve">Приведу конкретные примеры. </w:t>
      </w:r>
    </w:p>
    <w:p w:rsidR="00146C70" w:rsidRDefault="00146C70" w:rsidP="00CB7CC1">
      <w:pPr>
        <w:widowControl w:val="0"/>
        <w:spacing w:line="360" w:lineRule="auto"/>
        <w:rPr>
          <w:szCs w:val="40"/>
        </w:rPr>
      </w:pPr>
      <w:r>
        <w:rPr>
          <w:szCs w:val="40"/>
        </w:rPr>
        <w:t xml:space="preserve">Например, в оценке эффективности органов исполнительной власти применяется такой показатель, как интегральный индекс субъекта Российской Федерации в национальном рейтинге состояния инвестиционного климата в субъектах Российской Федерации. В перечне показателей деятельности органов исполнительной власти местного самоуправления показатель уже звучит как объём инвестиций в основной капитал, за исключением бюджетных средств, в расчёте на одного жителя. А в оценке эффективности высших должностных лиц субъектов Российской Федерации показатель уже определяется как индекс объёма инвестиций в основной капитал, за исключением инвестиций инфраструктурных монополий и средств федерального бюджета в реальном выражении. </w:t>
      </w:r>
    </w:p>
    <w:p w:rsidR="00146C70" w:rsidRDefault="00146C70" w:rsidP="00CB7CC1">
      <w:pPr>
        <w:widowControl w:val="0"/>
        <w:spacing w:line="360" w:lineRule="auto"/>
        <w:rPr>
          <w:szCs w:val="40"/>
        </w:rPr>
      </w:pPr>
      <w:r>
        <w:rPr>
          <w:szCs w:val="40"/>
        </w:rPr>
        <w:t xml:space="preserve">И здесь непонятно, почему исключаются федеральные бюджетные средства, когда эффективное и целевое освоение федеральных средств, выделяемых на реализацию государственных программ, является одним из важнейших показателей деятельности руководителей регионов. И почему в этом случае не оценивается в целом состояние инвестиционного климата? Это намного </w:t>
      </w:r>
      <w:proofErr w:type="gramStart"/>
      <w:r>
        <w:rPr>
          <w:szCs w:val="40"/>
        </w:rPr>
        <w:t>более интегральный</w:t>
      </w:r>
      <w:proofErr w:type="gramEnd"/>
      <w:r>
        <w:rPr>
          <w:szCs w:val="40"/>
        </w:rPr>
        <w:t xml:space="preserve"> показатель. И органы местного самоуправления участвуют в непосредственном контакте с инвесторами в выделении земельных участков, и зачастую… административные барьеры чаще всего возникают на уровне органов местного самоуправления. </w:t>
      </w:r>
    </w:p>
    <w:p w:rsidR="00146C70" w:rsidRDefault="00146C70" w:rsidP="00CB7CC1">
      <w:pPr>
        <w:widowControl w:val="0"/>
        <w:spacing w:line="360" w:lineRule="auto"/>
        <w:rPr>
          <w:szCs w:val="40"/>
        </w:rPr>
      </w:pPr>
      <w:r>
        <w:rPr>
          <w:szCs w:val="40"/>
        </w:rPr>
        <w:t xml:space="preserve">Поэтому, мне кажется, здесь мы должны говорить об интегральном показателе, который выстраивается на всех уровнях. И выстраивается единая вертикаль ответственности за формирование общего инвестиционного климата в субъектах Российской Федерации. </w:t>
      </w:r>
    </w:p>
    <w:p w:rsidR="00146C70" w:rsidRDefault="00146C70" w:rsidP="00CB7CC1">
      <w:pPr>
        <w:widowControl w:val="0"/>
        <w:spacing w:line="360" w:lineRule="auto"/>
        <w:rPr>
          <w:szCs w:val="40"/>
        </w:rPr>
      </w:pPr>
      <w:r>
        <w:rPr>
          <w:szCs w:val="40"/>
        </w:rPr>
        <w:t xml:space="preserve">Помимо этого, некоторые действующие показатели оценки эффективности деятельности органов местного самоуправления не </w:t>
      </w:r>
      <w:r>
        <w:rPr>
          <w:szCs w:val="40"/>
        </w:rPr>
        <w:lastRenderedPageBreak/>
        <w:t xml:space="preserve">соответствуют, на наш взгляд, принципам организации рыночной экономики и социально-экономической обоснованности. </w:t>
      </w:r>
    </w:p>
    <w:p w:rsidR="00146C70" w:rsidRDefault="00146C70" w:rsidP="00CB7CC1">
      <w:pPr>
        <w:widowControl w:val="0"/>
        <w:spacing w:line="360" w:lineRule="auto"/>
        <w:rPr>
          <w:szCs w:val="40"/>
        </w:rPr>
      </w:pPr>
      <w:r>
        <w:rPr>
          <w:szCs w:val="40"/>
        </w:rPr>
        <w:t xml:space="preserve">Например, показатель – "среднемесячная номинально начисленная заработная плата работников". Априори понятно, что в условиях рыночной экономики оценка деятельности органов местного самоуправления никак не может оцениваться по номинально начисленной заработной плате, потому что большинство хозяйствующих субъектов – это коммерческие организации, и уровень зарплат в них зависит от рыночного спроса и финансовых результатов, а не от деятельности муниципальных органов. Поэтому данный показатель можно рассматривать только в части муниципальных организаций и предприятий, а не как в целом. Поэтому считаю, что этот показатель надо исключить. </w:t>
      </w:r>
    </w:p>
    <w:p w:rsidR="00146C70" w:rsidRDefault="00146C70" w:rsidP="00CB7CC1">
      <w:pPr>
        <w:widowControl w:val="0"/>
        <w:spacing w:line="360" w:lineRule="auto"/>
        <w:rPr>
          <w:szCs w:val="40"/>
        </w:rPr>
      </w:pPr>
      <w:r>
        <w:rPr>
          <w:szCs w:val="40"/>
        </w:rPr>
        <w:t xml:space="preserve">В то же время такой показатель, как "урожайность", то есть валовое производство продукции в расчёте на один гектар муниципальных земель сельскохозяйственного назначения, вообще не рассматривается, хотя имеет первостепенное значение для продовольственной безопасности страны и регионов в условиях санкций. </w:t>
      </w:r>
    </w:p>
    <w:p w:rsidR="00146C70" w:rsidRDefault="00146C70" w:rsidP="00CB7CC1">
      <w:pPr>
        <w:widowControl w:val="0"/>
        <w:spacing w:line="360" w:lineRule="auto"/>
        <w:rPr>
          <w:szCs w:val="40"/>
        </w:rPr>
      </w:pPr>
      <w:r>
        <w:rPr>
          <w:szCs w:val="40"/>
        </w:rPr>
        <w:t xml:space="preserve">Такая же ситуация с показателем – "уровень бедности", который сейчас обсуждается очень активно. Показатель "уровень бедности" тоже не может быть применён только для оценки эффективности деятельности высших должностных лиц и органов исполнительной власти регионов. Должны быть нормативно закреплены критерии определения бедности и проведена декомпозиция показателя с уровня высших должностных лиц субъектов Российской Федерации до уровня должностных лиц муниципальных образований, на территории которых </w:t>
      </w:r>
      <w:proofErr w:type="gramStart"/>
      <w:r>
        <w:rPr>
          <w:szCs w:val="40"/>
        </w:rPr>
        <w:t>проживает население и получает</w:t>
      </w:r>
      <w:proofErr w:type="gramEnd"/>
      <w:r>
        <w:rPr>
          <w:szCs w:val="40"/>
        </w:rPr>
        <w:t xml:space="preserve"> государственную социальную поддержку. </w:t>
      </w:r>
    </w:p>
    <w:p w:rsidR="00146C70" w:rsidRDefault="00146C70" w:rsidP="00CB7CC1">
      <w:pPr>
        <w:widowControl w:val="0"/>
        <w:spacing w:line="360" w:lineRule="auto"/>
        <w:rPr>
          <w:szCs w:val="40"/>
        </w:rPr>
      </w:pPr>
      <w:r>
        <w:rPr>
          <w:szCs w:val="40"/>
        </w:rPr>
        <w:t xml:space="preserve">Приведённые примеры можно продолжить. </w:t>
      </w:r>
    </w:p>
    <w:p w:rsidR="00146C70" w:rsidRDefault="00146C70" w:rsidP="00CB7CC1">
      <w:pPr>
        <w:widowControl w:val="0"/>
        <w:spacing w:line="360" w:lineRule="auto"/>
        <w:rPr>
          <w:szCs w:val="40"/>
        </w:rPr>
      </w:pPr>
      <w:r>
        <w:rPr>
          <w:szCs w:val="40"/>
        </w:rPr>
        <w:t xml:space="preserve">Но основные проблемы </w:t>
      </w:r>
      <w:proofErr w:type="gramStart"/>
      <w:r>
        <w:rPr>
          <w:szCs w:val="40"/>
        </w:rPr>
        <w:t xml:space="preserve">системы оценки эффективности деятельности </w:t>
      </w:r>
      <w:r>
        <w:rPr>
          <w:szCs w:val="40"/>
        </w:rPr>
        <w:lastRenderedPageBreak/>
        <w:t>органов управления Российской</w:t>
      </w:r>
      <w:proofErr w:type="gramEnd"/>
      <w:r>
        <w:rPr>
          <w:szCs w:val="40"/>
        </w:rPr>
        <w:t xml:space="preserve"> Федерации – это недостаточная социально-экономическая обоснованность, бессистемное формирование показателей без декомпозиции показателей с уровня высшего руководства регионов до руководящего уровня муниципальных органов. </w:t>
      </w:r>
    </w:p>
    <w:p w:rsidR="00146C70" w:rsidRDefault="00146C70" w:rsidP="00CB7CC1">
      <w:pPr>
        <w:widowControl w:val="0"/>
        <w:spacing w:line="360" w:lineRule="auto"/>
        <w:rPr>
          <w:szCs w:val="40"/>
        </w:rPr>
      </w:pPr>
      <w:r>
        <w:rPr>
          <w:szCs w:val="40"/>
        </w:rPr>
        <w:t xml:space="preserve">Вот, исходя из сказанного, что мы предлагаем. </w:t>
      </w:r>
    </w:p>
    <w:p w:rsidR="00146C70" w:rsidRDefault="00146C70" w:rsidP="00CB7CC1">
      <w:pPr>
        <w:widowControl w:val="0"/>
        <w:spacing w:line="360" w:lineRule="auto"/>
        <w:rPr>
          <w:szCs w:val="40"/>
        </w:rPr>
      </w:pPr>
      <w:r>
        <w:rPr>
          <w:szCs w:val="40"/>
        </w:rPr>
        <w:t xml:space="preserve">Первое. </w:t>
      </w:r>
      <w:proofErr w:type="gramStart"/>
      <w:r>
        <w:rPr>
          <w:szCs w:val="40"/>
        </w:rPr>
        <w:t xml:space="preserve">В целях формирования единой системы оценки органов исполнительной власти, местного самоуправления и высших должностных лиц, достижения целевых показателей реализации национальных проектов внести изменения в действующие нормативно-правовые акты, методики, перечни и содержание показателей эффективности, утвердив единый общий (в каком-то перечне), единый перечень целевых показателей социально-экономического развития основной, за который будут отвечать все уровни власти. </w:t>
      </w:r>
      <w:proofErr w:type="gramEnd"/>
    </w:p>
    <w:p w:rsidR="00146C70" w:rsidRDefault="00146C70" w:rsidP="00CB7CC1">
      <w:pPr>
        <w:widowControl w:val="0"/>
        <w:spacing w:line="360" w:lineRule="auto"/>
        <w:rPr>
          <w:szCs w:val="40"/>
        </w:rPr>
      </w:pPr>
      <w:r>
        <w:rPr>
          <w:szCs w:val="40"/>
        </w:rPr>
        <w:t xml:space="preserve">Помимо этого определить в проектах нормативно-правовых актов роль, полномочия и ответственность органов местного самоуправления регионов в системе проектного управления и реализации национальных проектов. </w:t>
      </w:r>
    </w:p>
    <w:p w:rsidR="00146C70" w:rsidRDefault="00146C70" w:rsidP="00CB7CC1">
      <w:pPr>
        <w:widowControl w:val="0"/>
        <w:spacing w:line="360" w:lineRule="auto"/>
        <w:rPr>
          <w:szCs w:val="40"/>
        </w:rPr>
      </w:pPr>
      <w:r>
        <w:rPr>
          <w:szCs w:val="40"/>
        </w:rPr>
        <w:t xml:space="preserve">И третье. Определить механизм учета изменений статистических показателей по итогам всероссийских статистических переписей и сплошных статистических наблюдений при оценке эффективности деятельности органов исполнительной власти и местного самоуправления регионов Российской Федерации. </w:t>
      </w:r>
    </w:p>
    <w:p w:rsidR="00146C70" w:rsidRDefault="00146C70" w:rsidP="00CB7CC1">
      <w:pPr>
        <w:widowControl w:val="0"/>
        <w:spacing w:line="360" w:lineRule="auto"/>
        <w:rPr>
          <w:szCs w:val="40"/>
        </w:rPr>
      </w:pPr>
      <w:r>
        <w:rPr>
          <w:szCs w:val="40"/>
        </w:rPr>
        <w:t xml:space="preserve">Остановлюсь на последнем, поясню. В настоящее время один раз в пять лет проводим сплошные статистические наблюдения, в том числе в сфере малого и среднего предпринимательства. Вот в 2016 году мы буквально провели </w:t>
      </w:r>
      <w:proofErr w:type="spellStart"/>
      <w:r>
        <w:rPr>
          <w:szCs w:val="40"/>
        </w:rPr>
        <w:t>сельхозперепись</w:t>
      </w:r>
      <w:proofErr w:type="spellEnd"/>
      <w:r>
        <w:rPr>
          <w:szCs w:val="40"/>
        </w:rPr>
        <w:t xml:space="preserve">, в 2020 году нам предстоит перепись населения, очень обширная. Поэтому по итогам всех этих переписей у нас происходят значительные изменения динамических рядов. А поскольку мы эффективность оцениваем не только по отчетному году, но еще и три года </w:t>
      </w:r>
      <w:r>
        <w:rPr>
          <w:szCs w:val="40"/>
        </w:rPr>
        <w:lastRenderedPageBreak/>
        <w:t xml:space="preserve">предыдущие отчетные, то, естественно, если у нас по итогам статистических наблюдений </w:t>
      </w:r>
      <w:proofErr w:type="spellStart"/>
      <w:r>
        <w:rPr>
          <w:szCs w:val="40"/>
        </w:rPr>
        <w:t>пересчитаются</w:t>
      </w:r>
      <w:proofErr w:type="spellEnd"/>
      <w:r>
        <w:rPr>
          <w:szCs w:val="40"/>
        </w:rPr>
        <w:t xml:space="preserve"> динамические ряды, то всё, что мы подводили, какие итоги по эффективности, всё это будет пересматриваться. И тогда, как считать эту эффективность? У нас, может быть, район, который был в передовиках, потом по итогам окажется, что он не такой уж и передовой и как тогда всё это учитывать, тем более на федеральном уровне? </w:t>
      </w:r>
    </w:p>
    <w:p w:rsidR="00146C70" w:rsidRDefault="00146C70" w:rsidP="00CB7CC1">
      <w:pPr>
        <w:widowControl w:val="0"/>
        <w:spacing w:line="360" w:lineRule="auto"/>
        <w:rPr>
          <w:szCs w:val="40"/>
        </w:rPr>
      </w:pPr>
      <w:r>
        <w:rPr>
          <w:szCs w:val="40"/>
        </w:rPr>
        <w:t xml:space="preserve">Поэтому вот на эту проблематику я прошу </w:t>
      </w:r>
      <w:proofErr w:type="gramStart"/>
      <w:r>
        <w:rPr>
          <w:szCs w:val="40"/>
        </w:rPr>
        <w:t>обратить внимание и давайте вместе проработаем</w:t>
      </w:r>
      <w:proofErr w:type="gramEnd"/>
      <w:r>
        <w:rPr>
          <w:szCs w:val="40"/>
        </w:rPr>
        <w:t>. Скажу, что вот эта позиция, вот эти проблемы – это консолидированная позиция, в том числе и с Республикой Татарстан. Перед выездом сюда мы активно обсуждали эти вопросы и, в общем-то, нашли понимание и с руководителями Республики Татарстан.</w:t>
      </w:r>
    </w:p>
    <w:p w:rsidR="00146C70" w:rsidRDefault="00146C70" w:rsidP="00CB7CC1">
      <w:pPr>
        <w:widowControl w:val="0"/>
        <w:spacing w:line="360" w:lineRule="auto"/>
        <w:rPr>
          <w:szCs w:val="40"/>
        </w:rPr>
      </w:pPr>
      <w:r>
        <w:rPr>
          <w:szCs w:val="40"/>
        </w:rPr>
        <w:t>Спасибо за внимание.</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большое, </w:t>
      </w:r>
      <w:proofErr w:type="spellStart"/>
      <w:r>
        <w:rPr>
          <w:szCs w:val="40"/>
        </w:rPr>
        <w:t>Алета</w:t>
      </w:r>
      <w:proofErr w:type="spellEnd"/>
      <w:r>
        <w:rPr>
          <w:szCs w:val="40"/>
        </w:rPr>
        <w:t xml:space="preserve"> </w:t>
      </w:r>
      <w:proofErr w:type="spellStart"/>
      <w:r>
        <w:rPr>
          <w:szCs w:val="40"/>
        </w:rPr>
        <w:t>Таймуразовна</w:t>
      </w:r>
      <w:proofErr w:type="spellEnd"/>
      <w:r>
        <w:rPr>
          <w:szCs w:val="40"/>
        </w:rPr>
        <w:t>.</w:t>
      </w:r>
    </w:p>
    <w:p w:rsidR="00146C70" w:rsidRDefault="00146C70" w:rsidP="00CB7CC1">
      <w:pPr>
        <w:widowControl w:val="0"/>
        <w:spacing w:line="360" w:lineRule="auto"/>
        <w:rPr>
          <w:szCs w:val="40"/>
        </w:rPr>
      </w:pPr>
      <w:proofErr w:type="gramStart"/>
      <w:r>
        <w:rPr>
          <w:szCs w:val="40"/>
        </w:rPr>
        <w:t>Видите, разные мнения: кто-то говорит, нужно периодически пересматривать, кто-то говорит, что, наоборот, нужна стабильность наблюдения.</w:t>
      </w:r>
      <w:proofErr w:type="gramEnd"/>
      <w:r>
        <w:rPr>
          <w:szCs w:val="40"/>
        </w:rPr>
        <w:t xml:space="preserve"> Но истина посередине, наверное, какие-то показатели неизбежно придется смотреть, потому что если они 100 процентов </w:t>
      </w:r>
      <w:proofErr w:type="gramStart"/>
      <w:r>
        <w:rPr>
          <w:szCs w:val="40"/>
        </w:rPr>
        <w:t>достижимы и уже достигнуты</w:t>
      </w:r>
      <w:proofErr w:type="gramEnd"/>
      <w:r>
        <w:rPr>
          <w:szCs w:val="40"/>
        </w:rPr>
        <w:t>, то вообще встает вопрос об актуальности этого показателя и его информативности.</w:t>
      </w:r>
    </w:p>
    <w:p w:rsidR="00146C70" w:rsidRDefault="00146C70" w:rsidP="00CB7CC1">
      <w:pPr>
        <w:widowControl w:val="0"/>
        <w:spacing w:line="360" w:lineRule="auto"/>
        <w:rPr>
          <w:szCs w:val="40"/>
        </w:rPr>
      </w:pPr>
      <w:r>
        <w:rPr>
          <w:szCs w:val="40"/>
        </w:rPr>
        <w:t xml:space="preserve">Уважаемые коллеги, уже существенно мы от графика отстаем. У меня огромная просьба, у всех, я уверен, содержательные доклады, сконцентрировать своё внимание на предложениях в проект рекомендаций. </w:t>
      </w:r>
      <w:proofErr w:type="gramStart"/>
      <w:r>
        <w:rPr>
          <w:szCs w:val="40"/>
        </w:rPr>
        <w:t>Ну</w:t>
      </w:r>
      <w:proofErr w:type="gramEnd"/>
      <w:r>
        <w:rPr>
          <w:szCs w:val="40"/>
        </w:rPr>
        <w:t xml:space="preserve"> и, разумеется, какой-то опыт, если есть уникальный, о нем, естественно, заявить. Но вот предложения были бы бесценными, потому что всё то, что было к нам направлено в течение месяца подготовки к заседанию, мы внимательно изучили. Поверьте, всё, что представляло какую-то информативную ценность, мы постарались как-то проанализировать </w:t>
      </w:r>
      <w:proofErr w:type="gramStart"/>
      <w:r>
        <w:rPr>
          <w:szCs w:val="40"/>
        </w:rPr>
        <w:t>и</w:t>
      </w:r>
      <w:proofErr w:type="gramEnd"/>
      <w:r>
        <w:rPr>
          <w:szCs w:val="40"/>
        </w:rPr>
        <w:t xml:space="preserve"> потом в скомпилированном варианте в проектах рекомендациях это так или иначе </w:t>
      </w:r>
      <w:r>
        <w:rPr>
          <w:szCs w:val="40"/>
        </w:rPr>
        <w:lastRenderedPageBreak/>
        <w:t>представлено.</w:t>
      </w:r>
    </w:p>
    <w:p w:rsidR="00146C70" w:rsidRDefault="00146C70" w:rsidP="00CB7CC1">
      <w:pPr>
        <w:widowControl w:val="0"/>
        <w:spacing w:line="360" w:lineRule="auto"/>
        <w:rPr>
          <w:szCs w:val="40"/>
        </w:rPr>
      </w:pPr>
      <w:r>
        <w:rPr>
          <w:szCs w:val="40"/>
        </w:rPr>
        <w:t>Александр Анатольевич Наумов – председатель Комитета по местному самоуправлению Московской областной Думы, пожалуйста, вам слово.</w:t>
      </w:r>
    </w:p>
    <w:p w:rsidR="00146C70" w:rsidRDefault="00146C70" w:rsidP="00CB7CC1">
      <w:pPr>
        <w:widowControl w:val="0"/>
        <w:spacing w:line="360" w:lineRule="auto"/>
        <w:rPr>
          <w:szCs w:val="40"/>
        </w:rPr>
      </w:pPr>
      <w:r>
        <w:rPr>
          <w:szCs w:val="40"/>
          <w:u w:val="single"/>
        </w:rPr>
        <w:t>Наумов А.А.</w:t>
      </w:r>
      <w:r>
        <w:rPr>
          <w:szCs w:val="40"/>
        </w:rPr>
        <w:t xml:space="preserve"> Уважаемый Алексей Николаевич! Уважаемые коллеги!</w:t>
      </w:r>
    </w:p>
    <w:p w:rsidR="00146C70" w:rsidRDefault="00146C70" w:rsidP="00CB7CC1">
      <w:pPr>
        <w:widowControl w:val="0"/>
        <w:spacing w:line="360" w:lineRule="auto"/>
        <w:rPr>
          <w:szCs w:val="40"/>
        </w:rPr>
      </w:pPr>
      <w:r>
        <w:rPr>
          <w:szCs w:val="40"/>
        </w:rPr>
        <w:t xml:space="preserve">То, что действительно прозвучали предложения, которые действительно затрудняют, не хочется повторять, потому что многие из них опять же тоже выстраданы душой, были получены из муниципалитетов. Коллеги вот </w:t>
      </w:r>
      <w:proofErr w:type="gramStart"/>
      <w:r>
        <w:rPr>
          <w:szCs w:val="40"/>
        </w:rPr>
        <w:t>из</w:t>
      </w:r>
      <w:proofErr w:type="gramEnd"/>
      <w:r>
        <w:rPr>
          <w:szCs w:val="40"/>
        </w:rPr>
        <w:t xml:space="preserve"> Красноярского края действительно очень так содержательно и фундаментально подошли. </w:t>
      </w:r>
      <w:proofErr w:type="gramStart"/>
      <w:r>
        <w:rPr>
          <w:szCs w:val="40"/>
        </w:rPr>
        <w:t>Ну</w:t>
      </w:r>
      <w:proofErr w:type="gramEnd"/>
      <w:r>
        <w:rPr>
          <w:szCs w:val="40"/>
        </w:rPr>
        <w:t xml:space="preserve"> и, несомненно, то, что предложено уже в резолюции, в рекомендациях, это тоже нашло свое отражение.</w:t>
      </w:r>
    </w:p>
    <w:p w:rsidR="00146C70" w:rsidRDefault="00146C70" w:rsidP="00CB7CC1">
      <w:pPr>
        <w:widowControl w:val="0"/>
        <w:spacing w:line="360" w:lineRule="auto"/>
        <w:rPr>
          <w:szCs w:val="40"/>
        </w:rPr>
      </w:pPr>
      <w:r>
        <w:rPr>
          <w:szCs w:val="40"/>
        </w:rPr>
        <w:t xml:space="preserve">Я хотел бы остановиться на опыте Московской области в реализации </w:t>
      </w:r>
      <w:r w:rsidR="00CF1F93">
        <w:rPr>
          <w:szCs w:val="40"/>
        </w:rPr>
        <w:t>У</w:t>
      </w:r>
      <w:r>
        <w:rPr>
          <w:szCs w:val="40"/>
        </w:rPr>
        <w:t xml:space="preserve">каза </w:t>
      </w:r>
      <w:r w:rsidR="00CF1F93">
        <w:rPr>
          <w:szCs w:val="40"/>
        </w:rPr>
        <w:t>П</w:t>
      </w:r>
      <w:r>
        <w:rPr>
          <w:szCs w:val="40"/>
        </w:rPr>
        <w:t xml:space="preserve">резидента, постановления </w:t>
      </w:r>
      <w:r w:rsidR="00CF1F93">
        <w:rPr>
          <w:szCs w:val="40"/>
        </w:rPr>
        <w:t>П</w:t>
      </w:r>
      <w:r>
        <w:rPr>
          <w:szCs w:val="40"/>
        </w:rPr>
        <w:t xml:space="preserve">равительства и в своей программе, которая тоже </w:t>
      </w:r>
      <w:proofErr w:type="gramStart"/>
      <w:r>
        <w:rPr>
          <w:szCs w:val="40"/>
        </w:rPr>
        <w:t>самое</w:t>
      </w:r>
      <w:proofErr w:type="gramEnd"/>
      <w:r>
        <w:rPr>
          <w:szCs w:val="40"/>
        </w:rPr>
        <w:t xml:space="preserve"> у нас в области существует, которая несколько расширяет и оценивает эффективность работы органов местного самоуправления.</w:t>
      </w:r>
    </w:p>
    <w:p w:rsidR="00146C70" w:rsidRDefault="00146C70" w:rsidP="00CB7CC1">
      <w:pPr>
        <w:widowControl w:val="0"/>
        <w:spacing w:line="360" w:lineRule="auto"/>
        <w:rPr>
          <w:szCs w:val="40"/>
        </w:rPr>
      </w:pPr>
      <w:r>
        <w:rPr>
          <w:szCs w:val="40"/>
        </w:rPr>
        <w:t xml:space="preserve">У нас </w:t>
      </w:r>
      <w:proofErr w:type="gramStart"/>
      <w:r>
        <w:rPr>
          <w:szCs w:val="40"/>
        </w:rPr>
        <w:t>в</w:t>
      </w:r>
      <w:proofErr w:type="gramEnd"/>
      <w:r>
        <w:rPr>
          <w:szCs w:val="40"/>
        </w:rPr>
        <w:t xml:space="preserve"> </w:t>
      </w:r>
      <w:proofErr w:type="gramStart"/>
      <w:r>
        <w:rPr>
          <w:szCs w:val="40"/>
        </w:rPr>
        <w:t>Московской</w:t>
      </w:r>
      <w:proofErr w:type="gramEnd"/>
      <w:r>
        <w:rPr>
          <w:szCs w:val="40"/>
        </w:rPr>
        <w:t xml:space="preserve"> области вот все главы городских округов и районов сейчас избираются на конкурсной основе, то есть это закреплено в законе. Количество районов сократилось и, думаю, что процесс этот будет и дальше. Сейчас осталось шесть районов, остальные 57 – это городские округа. </w:t>
      </w:r>
      <w:proofErr w:type="gramStart"/>
      <w:r>
        <w:rPr>
          <w:szCs w:val="40"/>
        </w:rPr>
        <w:t>Ну</w:t>
      </w:r>
      <w:proofErr w:type="gramEnd"/>
      <w:r>
        <w:rPr>
          <w:szCs w:val="40"/>
        </w:rPr>
        <w:t xml:space="preserve"> вот в данном случае там процессы идут.</w:t>
      </w:r>
    </w:p>
    <w:p w:rsidR="00146C70" w:rsidRDefault="00146C70" w:rsidP="00CB7CC1">
      <w:pPr>
        <w:widowControl w:val="0"/>
        <w:spacing w:line="360" w:lineRule="auto"/>
        <w:ind w:firstLine="708"/>
        <w:rPr>
          <w:szCs w:val="40"/>
        </w:rPr>
      </w:pPr>
      <w:r>
        <w:rPr>
          <w:szCs w:val="40"/>
        </w:rPr>
        <w:t xml:space="preserve">Несомненно, внесет свою лепту новый закон, </w:t>
      </w:r>
      <w:proofErr w:type="gramStart"/>
      <w:r>
        <w:rPr>
          <w:szCs w:val="40"/>
        </w:rPr>
        <w:t>ежели</w:t>
      </w:r>
      <w:proofErr w:type="gramEnd"/>
      <w:r>
        <w:rPr>
          <w:szCs w:val="40"/>
        </w:rPr>
        <w:t xml:space="preserve"> он будет принят о муниципальных округах, сторонником которого я, вот муниципальных округов, наверное, уже несколько лет говорил об этом, что давайте так вот подходить, посмотрим как-то более широко, ну, слава богу, нашло своё отражение.</w:t>
      </w:r>
    </w:p>
    <w:p w:rsidR="00146C70" w:rsidRDefault="00146C70" w:rsidP="00CB7CC1">
      <w:pPr>
        <w:widowControl w:val="0"/>
        <w:spacing w:line="360" w:lineRule="auto"/>
        <w:rPr>
          <w:szCs w:val="40"/>
        </w:rPr>
      </w:pPr>
      <w:r>
        <w:rPr>
          <w:szCs w:val="40"/>
        </w:rPr>
        <w:t xml:space="preserve">А вот что касается </w:t>
      </w:r>
      <w:proofErr w:type="gramStart"/>
      <w:r>
        <w:rPr>
          <w:szCs w:val="40"/>
        </w:rPr>
        <w:t>Московской</w:t>
      </w:r>
      <w:proofErr w:type="gramEnd"/>
      <w:r>
        <w:rPr>
          <w:szCs w:val="40"/>
        </w:rPr>
        <w:t xml:space="preserve"> области, вот как я уже сказал, то, что у нас проводятся, конечно, и опросы с использованием </w:t>
      </w:r>
      <w:r>
        <w:rPr>
          <w:szCs w:val="40"/>
          <w:lang w:val="en-US"/>
        </w:rPr>
        <w:t>IT</w:t>
      </w:r>
      <w:r>
        <w:rPr>
          <w:szCs w:val="40"/>
        </w:rPr>
        <w:t xml:space="preserve">-технологий. Но, несомненно, проводятся также при оценке эффективности работ и </w:t>
      </w:r>
      <w:r>
        <w:rPr>
          <w:szCs w:val="40"/>
        </w:rPr>
        <w:lastRenderedPageBreak/>
        <w:t>социологические опросы, которые, в общем-то, они отданы на откуп муниципалитетам, они проводятся регионом, Главным управлением территориальной политики.</w:t>
      </w:r>
    </w:p>
    <w:p w:rsidR="00146C70" w:rsidRDefault="00146C70" w:rsidP="00CB7CC1">
      <w:pPr>
        <w:widowControl w:val="0"/>
        <w:spacing w:line="360" w:lineRule="auto"/>
        <w:rPr>
          <w:szCs w:val="40"/>
        </w:rPr>
      </w:pPr>
      <w:r>
        <w:rPr>
          <w:szCs w:val="40"/>
        </w:rPr>
        <w:t>И можно сказать, что какая-то объективность</w:t>
      </w:r>
      <w:r w:rsidR="00CF1F93">
        <w:rPr>
          <w:szCs w:val="40"/>
        </w:rPr>
        <w:t xml:space="preserve"> </w:t>
      </w:r>
      <w:r>
        <w:rPr>
          <w:szCs w:val="40"/>
        </w:rPr>
        <w:t xml:space="preserve">есть, когда оценивают руководителей, когда оценивают работу. Почему какая-то? Потому что, в любом случае, огрехи есть. И, как говорится, любой глава, который давно поработал, он, несомненно, </w:t>
      </w:r>
      <w:proofErr w:type="gramStart"/>
      <w:r>
        <w:rPr>
          <w:szCs w:val="40"/>
        </w:rPr>
        <w:t>знает свою территорию и знает</w:t>
      </w:r>
      <w:proofErr w:type="gramEnd"/>
      <w:r>
        <w:rPr>
          <w:szCs w:val="40"/>
        </w:rPr>
        <w:t>, кто на его территории работает. Поэтому есть такие, в общем-то, случаи, когда опрос проводится и некоторые корректировки, в общем-то, и бывают. Но, так или иначе, мы справляемся с этим процессом.</w:t>
      </w:r>
    </w:p>
    <w:p w:rsidR="00146C70" w:rsidRDefault="00146C70" w:rsidP="00CB7CC1">
      <w:pPr>
        <w:widowControl w:val="0"/>
        <w:spacing w:line="360" w:lineRule="auto"/>
        <w:rPr>
          <w:szCs w:val="40"/>
        </w:rPr>
      </w:pPr>
      <w:r>
        <w:rPr>
          <w:szCs w:val="40"/>
        </w:rPr>
        <w:t xml:space="preserve">А </w:t>
      </w:r>
      <w:proofErr w:type="gramStart"/>
      <w:r>
        <w:rPr>
          <w:szCs w:val="40"/>
        </w:rPr>
        <w:t>в</w:t>
      </w:r>
      <w:proofErr w:type="gramEnd"/>
      <w:r>
        <w:rPr>
          <w:szCs w:val="40"/>
        </w:rPr>
        <w:t xml:space="preserve"> </w:t>
      </w:r>
      <w:proofErr w:type="gramStart"/>
      <w:r>
        <w:rPr>
          <w:szCs w:val="40"/>
        </w:rPr>
        <w:t>Московской</w:t>
      </w:r>
      <w:proofErr w:type="gramEnd"/>
      <w:r>
        <w:rPr>
          <w:szCs w:val="40"/>
        </w:rPr>
        <w:t xml:space="preserve"> области, когда оценивается, то есть вот такая уже практика есть, что, начиная с 2015 года, ведётся рейтинг муниципальных образований по 50 показателям, ежегодно утверждаемым правительством. Такой рейтинг "50", где прозрачность оценки обеспечивается благодаря вводу данных через государственную автоматизированную систему. При этом учитывается динамика индикаторов активности и роста.</w:t>
      </w:r>
    </w:p>
    <w:p w:rsidR="00146C70" w:rsidRDefault="00146C70" w:rsidP="00CB7CC1">
      <w:pPr>
        <w:widowControl w:val="0"/>
        <w:spacing w:line="360" w:lineRule="auto"/>
        <w:rPr>
          <w:szCs w:val="40"/>
        </w:rPr>
      </w:pPr>
      <w:r>
        <w:rPr>
          <w:szCs w:val="40"/>
        </w:rPr>
        <w:t xml:space="preserve">Я вот дальше остановлюсь, в данном случае на примере городского округа Кашира, который фактически является практически дальним Подмосковьем, и, казалось бы, дотационный. И у многих сложилось впечатление, что такая </w:t>
      </w:r>
      <w:proofErr w:type="spellStart"/>
      <w:r>
        <w:rPr>
          <w:szCs w:val="40"/>
        </w:rPr>
        <w:t>дотационность</w:t>
      </w:r>
      <w:proofErr w:type="spellEnd"/>
      <w:r>
        <w:rPr>
          <w:szCs w:val="40"/>
        </w:rPr>
        <w:t xml:space="preserve"> и депрессивность, она сохранится. Но в данном случае он показывает совершенно другую динамику развития, которая на отчёте главы, на котором я присутствовала, она показывает, создаются новые возможности, новые инвестиции, создаются новые промышленные площадки, создаются новые рабочие места, что это очень важно. </w:t>
      </w:r>
      <w:proofErr w:type="gramStart"/>
      <w:r>
        <w:rPr>
          <w:szCs w:val="40"/>
        </w:rPr>
        <w:t>И вот эта активность выводит данный городской округ, казалось бы, на передовые позиции в Московской области, когда оценивается эффективность именно работы.</w:t>
      </w:r>
      <w:proofErr w:type="gramEnd"/>
    </w:p>
    <w:p w:rsidR="00146C70" w:rsidRDefault="00146C70" w:rsidP="00CB7CC1">
      <w:pPr>
        <w:widowControl w:val="0"/>
        <w:spacing w:line="360" w:lineRule="auto"/>
        <w:rPr>
          <w:szCs w:val="40"/>
        </w:rPr>
      </w:pPr>
      <w:r>
        <w:rPr>
          <w:szCs w:val="40"/>
        </w:rPr>
        <w:t xml:space="preserve">Также при </w:t>
      </w:r>
      <w:proofErr w:type="gramStart"/>
      <w:r>
        <w:rPr>
          <w:szCs w:val="40"/>
        </w:rPr>
        <w:t>этом</w:t>
      </w:r>
      <w:proofErr w:type="gramEnd"/>
      <w:r>
        <w:rPr>
          <w:szCs w:val="40"/>
        </w:rPr>
        <w:t xml:space="preserve"> рейтинг периодически актуализируется с учётом уже </w:t>
      </w:r>
      <w:r>
        <w:rPr>
          <w:szCs w:val="40"/>
        </w:rPr>
        <w:lastRenderedPageBreak/>
        <w:t>выполненных задач. Соответственно, обновляется и перечень показателей. Так, к примеру, в рейтинге 2018 года были утверждены 50 показателей по пяти направлениям - это предпринимательская деятельность, это государственные и муниципальные услуги, эффективность управления, качество жизни и сельское хозяйство.</w:t>
      </w:r>
    </w:p>
    <w:p w:rsidR="00146C70" w:rsidRDefault="00146C70" w:rsidP="00CB7CC1">
      <w:pPr>
        <w:widowControl w:val="0"/>
        <w:spacing w:line="360" w:lineRule="auto"/>
        <w:rPr>
          <w:szCs w:val="40"/>
        </w:rPr>
      </w:pPr>
      <w:r>
        <w:rPr>
          <w:szCs w:val="40"/>
        </w:rPr>
        <w:t>И хотелось бы сказать, вот какие эти показатели. Среди показателей, использованных в 2018 году, были такие показатели, как: "Инвестирую в Подмосковье", "Территория промышленного роста", "Малый бизнес большого региона", "Цивилизованная торговля", "Чистое кладбище", "Качественные дороги", "МФЦ", "Зарплата бюджетникам", "Доступная среда" и так далее.</w:t>
      </w:r>
    </w:p>
    <w:p w:rsidR="00146C70" w:rsidRDefault="00146C70" w:rsidP="00CB7CC1">
      <w:pPr>
        <w:widowControl w:val="0"/>
        <w:spacing w:line="360" w:lineRule="auto"/>
        <w:rPr>
          <w:szCs w:val="40"/>
        </w:rPr>
      </w:pPr>
      <w:r>
        <w:rPr>
          <w:szCs w:val="40"/>
        </w:rPr>
        <w:t xml:space="preserve">То есть вот те показатели, начиная там "Мой подъезд", "Мой дом", это </w:t>
      </w:r>
      <w:proofErr w:type="spellStart"/>
      <w:r>
        <w:rPr>
          <w:szCs w:val="40"/>
        </w:rPr>
        <w:t>включённость</w:t>
      </w:r>
      <w:proofErr w:type="spellEnd"/>
      <w:r>
        <w:rPr>
          <w:szCs w:val="40"/>
        </w:rPr>
        <w:t xml:space="preserve"> людей в процесс. </w:t>
      </w:r>
      <w:proofErr w:type="gramStart"/>
      <w:r>
        <w:rPr>
          <w:szCs w:val="40"/>
        </w:rPr>
        <w:t>И в дальнейшем, конечно, оценка деятельности, потому что, вроде бы, можно эти программы включать, можно эти индикаторы, но когда нет обратной связи, естественно, можно выдумывать, что угодно.</w:t>
      </w:r>
      <w:proofErr w:type="gramEnd"/>
      <w:r>
        <w:rPr>
          <w:szCs w:val="40"/>
        </w:rPr>
        <w:t xml:space="preserve"> Но обратная связь обеспечивается, в том числе через множество показателей.</w:t>
      </w:r>
    </w:p>
    <w:p w:rsidR="00146C70" w:rsidRDefault="00146C70" w:rsidP="00CB7CC1">
      <w:pPr>
        <w:widowControl w:val="0"/>
        <w:spacing w:line="360" w:lineRule="auto"/>
        <w:rPr>
          <w:szCs w:val="40"/>
        </w:rPr>
      </w:pPr>
      <w:r>
        <w:rPr>
          <w:szCs w:val="40"/>
        </w:rPr>
        <w:t>У нас сегодня работает система "</w:t>
      </w:r>
      <w:proofErr w:type="spellStart"/>
      <w:r>
        <w:rPr>
          <w:szCs w:val="40"/>
        </w:rPr>
        <w:t>Добродел</w:t>
      </w:r>
      <w:proofErr w:type="spellEnd"/>
      <w:r>
        <w:rPr>
          <w:szCs w:val="40"/>
        </w:rPr>
        <w:t xml:space="preserve">", на которую поступают постоянно обращения граждан. </w:t>
      </w:r>
      <w:proofErr w:type="gramStart"/>
      <w:r>
        <w:rPr>
          <w:szCs w:val="40"/>
        </w:rPr>
        <w:t>Конечно, есть недостатки, так как правильно говорили, используется иногда для того, чтобы, допустим, дискредитировать главу или, наоборот, поднять его рейтинг, но какая-то, в общем-то, площадка, которая даёт более или менее объективное.</w:t>
      </w:r>
      <w:proofErr w:type="gramEnd"/>
    </w:p>
    <w:p w:rsidR="00146C70" w:rsidRDefault="00146C70" w:rsidP="00CB7CC1">
      <w:pPr>
        <w:widowControl w:val="0"/>
        <w:spacing w:line="360" w:lineRule="auto"/>
        <w:rPr>
          <w:szCs w:val="40"/>
        </w:rPr>
      </w:pPr>
      <w:proofErr w:type="gramStart"/>
      <w:r>
        <w:rPr>
          <w:szCs w:val="40"/>
        </w:rPr>
        <w:t>Второе – это социология, экспертные оценки, в том числе различного рода слушания, она, так или иначе, ну и, конечно, естественно, когда подводятся статистические данные, уже показывают ту динамику, которая есть, как я уже говорил, в Кашире.</w:t>
      </w:r>
      <w:proofErr w:type="gramEnd"/>
    </w:p>
    <w:p w:rsidR="00146C70" w:rsidRDefault="00146C70" w:rsidP="00CB7CC1">
      <w:pPr>
        <w:widowControl w:val="0"/>
        <w:spacing w:line="360" w:lineRule="auto"/>
        <w:rPr>
          <w:szCs w:val="40"/>
        </w:rPr>
      </w:pPr>
      <w:r>
        <w:rPr>
          <w:szCs w:val="40"/>
        </w:rPr>
        <w:t>Важнейшим критерием оценки власти всех уровней является показатель доверия жителей к главе, это 20 процентов рейтинга.</w:t>
      </w:r>
    </w:p>
    <w:p w:rsidR="00146C70" w:rsidRDefault="00146C70" w:rsidP="00CB7CC1">
      <w:pPr>
        <w:widowControl w:val="0"/>
        <w:spacing w:line="360" w:lineRule="auto"/>
        <w:rPr>
          <w:szCs w:val="40"/>
        </w:rPr>
      </w:pPr>
      <w:r>
        <w:rPr>
          <w:szCs w:val="40"/>
        </w:rPr>
        <w:lastRenderedPageBreak/>
        <w:t xml:space="preserve">Второй показатель или такой же показатель, 20 процентов – это экономика. </w:t>
      </w:r>
    </w:p>
    <w:p w:rsidR="00146C70" w:rsidRDefault="00146C70" w:rsidP="00CB7CC1">
      <w:pPr>
        <w:widowControl w:val="0"/>
        <w:spacing w:line="360" w:lineRule="auto"/>
        <w:rPr>
          <w:szCs w:val="40"/>
        </w:rPr>
      </w:pPr>
      <w:r>
        <w:rPr>
          <w:szCs w:val="40"/>
        </w:rPr>
        <w:t>Третий показатель – это выполнение, то есть удовлетворение жалоб жителей. Это тоже очень важно, поступающие на "</w:t>
      </w:r>
      <w:proofErr w:type="spellStart"/>
      <w:r>
        <w:rPr>
          <w:szCs w:val="40"/>
        </w:rPr>
        <w:t>Добродел</w:t>
      </w:r>
      <w:proofErr w:type="spellEnd"/>
      <w:r>
        <w:rPr>
          <w:szCs w:val="40"/>
        </w:rPr>
        <w:t>", на другие площадки. И вот если это происходит, то это очень важный момент. На остальные приходится 50 процентов.</w:t>
      </w:r>
    </w:p>
    <w:p w:rsidR="00146C70" w:rsidRDefault="00146C70" w:rsidP="00CB7CC1">
      <w:pPr>
        <w:widowControl w:val="0"/>
        <w:spacing w:line="360" w:lineRule="auto"/>
        <w:rPr>
          <w:szCs w:val="40"/>
        </w:rPr>
      </w:pPr>
      <w:r>
        <w:rPr>
          <w:szCs w:val="40"/>
        </w:rPr>
        <w:t xml:space="preserve">Вот на 2019 год уже, как я уже сказал, рейтинги обновляются, также внесены некоторые изменения. Как я уже сказал, рейтинги обновляются, также внесены некоторые изменения, вводится ряд новых блоков. </w:t>
      </w:r>
    </w:p>
    <w:p w:rsidR="00146C70" w:rsidRDefault="00146C70" w:rsidP="00CB7CC1">
      <w:pPr>
        <w:widowControl w:val="0"/>
        <w:spacing w:line="360" w:lineRule="auto"/>
        <w:rPr>
          <w:szCs w:val="40"/>
        </w:rPr>
      </w:pPr>
      <w:r>
        <w:rPr>
          <w:szCs w:val="40"/>
        </w:rPr>
        <w:t xml:space="preserve">Первый касается работы с обманутыми дольщиками и контроля за исполнением инвестиционных контрактов, потому что понятно, что Московская область, столичный регион и проблема дольщиков стоит и решение этих вопросов является актуальнейшей задачей </w:t>
      </w:r>
      <w:proofErr w:type="gramStart"/>
      <w:r>
        <w:rPr>
          <w:szCs w:val="40"/>
        </w:rPr>
        <w:t>и</w:t>
      </w:r>
      <w:proofErr w:type="gramEnd"/>
      <w:r>
        <w:rPr>
          <w:szCs w:val="40"/>
        </w:rPr>
        <w:t xml:space="preserve"> поэтому она поставлена каждому муниципалитету для решения.</w:t>
      </w:r>
    </w:p>
    <w:p w:rsidR="00146C70" w:rsidRDefault="00146C70" w:rsidP="00CB7CC1">
      <w:pPr>
        <w:widowControl w:val="0"/>
        <w:spacing w:line="360" w:lineRule="auto"/>
        <w:rPr>
          <w:szCs w:val="40"/>
        </w:rPr>
      </w:pPr>
      <w:r>
        <w:rPr>
          <w:szCs w:val="40"/>
        </w:rPr>
        <w:t xml:space="preserve">Вторая группа </w:t>
      </w:r>
      <w:r w:rsidR="000A2E80">
        <w:rPr>
          <w:szCs w:val="40"/>
        </w:rPr>
        <w:t>– э</w:t>
      </w:r>
      <w:r>
        <w:rPr>
          <w:szCs w:val="40"/>
        </w:rPr>
        <w:t xml:space="preserve">то эффективность борьбы с борщевиком, потому что борщевик стал одной из самых важнейших проблем, как не смешно, может быть, это звучит, Московской области. Он буквально заполонил, его целые плантации стали. К тому же он </w:t>
      </w:r>
      <w:proofErr w:type="gramStart"/>
      <w:r>
        <w:rPr>
          <w:szCs w:val="40"/>
        </w:rPr>
        <w:t>токсичен и решение этого вопроса стало</w:t>
      </w:r>
      <w:proofErr w:type="gramEnd"/>
      <w:r>
        <w:rPr>
          <w:szCs w:val="40"/>
        </w:rPr>
        <w:t xml:space="preserve"> одной из злободневных задач. </w:t>
      </w:r>
    </w:p>
    <w:p w:rsidR="00146C70" w:rsidRDefault="00146C70" w:rsidP="00CB7CC1">
      <w:pPr>
        <w:widowControl w:val="0"/>
        <w:spacing w:line="360" w:lineRule="auto"/>
        <w:rPr>
          <w:szCs w:val="40"/>
        </w:rPr>
      </w:pPr>
      <w:proofErr w:type="gramStart"/>
      <w:r>
        <w:rPr>
          <w:szCs w:val="40"/>
        </w:rPr>
        <w:t>Также недопущение самовольной застройки, что тоже в Московской области это часто уже случается и это на центральное телевидение попадает.</w:t>
      </w:r>
      <w:proofErr w:type="gramEnd"/>
      <w:r>
        <w:rPr>
          <w:szCs w:val="40"/>
        </w:rPr>
        <w:t xml:space="preserve"> И, конечно, улучшение качества взаимодействия управляющей компании с жителями.</w:t>
      </w:r>
    </w:p>
    <w:p w:rsidR="00146C70" w:rsidRDefault="00146C70" w:rsidP="00CB7CC1">
      <w:pPr>
        <w:widowControl w:val="0"/>
        <w:spacing w:line="360" w:lineRule="auto"/>
        <w:rPr>
          <w:szCs w:val="40"/>
        </w:rPr>
      </w:pPr>
      <w:r>
        <w:rPr>
          <w:szCs w:val="40"/>
        </w:rPr>
        <w:t xml:space="preserve">Третья. Это касается социальной сферы, это участие в олимпиадах школьников, это возможность участия </w:t>
      </w:r>
      <w:proofErr w:type="gramStart"/>
      <w:r>
        <w:rPr>
          <w:szCs w:val="40"/>
        </w:rPr>
        <w:t>в</w:t>
      </w:r>
      <w:proofErr w:type="gramEnd"/>
      <w:r>
        <w:rPr>
          <w:szCs w:val="40"/>
        </w:rPr>
        <w:t xml:space="preserve"> </w:t>
      </w:r>
      <w:proofErr w:type="gramStart"/>
      <w:r>
        <w:rPr>
          <w:szCs w:val="40"/>
        </w:rPr>
        <w:t>различного</w:t>
      </w:r>
      <w:proofErr w:type="gramEnd"/>
      <w:r>
        <w:rPr>
          <w:szCs w:val="40"/>
        </w:rPr>
        <w:t xml:space="preserve"> рода конкурсах, которые связаны с наукой Подмосковья. Ну, и, конечно, вывод школ Подмосковья, которые отстают, на такие более серьезные рубежи. Это поставлена задача губернатором, в том числе это образование, здравоохранение и ряд других </w:t>
      </w:r>
      <w:r>
        <w:rPr>
          <w:szCs w:val="40"/>
        </w:rPr>
        <w:lastRenderedPageBreak/>
        <w:t xml:space="preserve">вещей. </w:t>
      </w:r>
    </w:p>
    <w:p w:rsidR="00146C70" w:rsidRDefault="00146C70" w:rsidP="00CB7CC1">
      <w:pPr>
        <w:widowControl w:val="0"/>
        <w:spacing w:line="360" w:lineRule="auto"/>
        <w:rPr>
          <w:szCs w:val="40"/>
        </w:rPr>
      </w:pPr>
      <w:r>
        <w:rPr>
          <w:szCs w:val="40"/>
        </w:rPr>
        <w:t>Что касается по рекомендациям. Я фактически могу сказать то же самое, что я хотел сказать, уже прозвучало, не хотелось бы повторяться. Это то же самое касается статистических данных, это касается методики, это те критерии, которые необходимы, более прозрачные и более четкие. Спасибо.</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большое, Александр Анатольевич, за опыт Московской области в преломлении нашей сегодняшней темы. </w:t>
      </w:r>
    </w:p>
    <w:p w:rsidR="00146C70" w:rsidRDefault="00146C70" w:rsidP="00CB7CC1">
      <w:pPr>
        <w:widowControl w:val="0"/>
        <w:spacing w:line="360" w:lineRule="auto"/>
        <w:rPr>
          <w:szCs w:val="40"/>
        </w:rPr>
      </w:pPr>
      <w:r>
        <w:rPr>
          <w:szCs w:val="40"/>
        </w:rPr>
        <w:t xml:space="preserve">Уважаемые коллеги, переходим к экспертному блоку нашего с вами обсуждения. Давайте Александру Витальевну Игнатьеву послушаем, генерального директора Союза российских городов. Я знаю, что всегда очень </w:t>
      </w:r>
      <w:proofErr w:type="gramStart"/>
      <w:r>
        <w:rPr>
          <w:szCs w:val="40"/>
        </w:rPr>
        <w:t>лаконична и конкретна</w:t>
      </w:r>
      <w:proofErr w:type="gramEnd"/>
      <w:r>
        <w:rPr>
          <w:szCs w:val="40"/>
        </w:rPr>
        <w:t xml:space="preserve"> в своих предложениях. Просьба не изменять традициям.</w:t>
      </w:r>
    </w:p>
    <w:p w:rsidR="00146C70" w:rsidRDefault="00146C70" w:rsidP="00CB7CC1">
      <w:pPr>
        <w:widowControl w:val="0"/>
        <w:spacing w:line="360" w:lineRule="auto"/>
        <w:rPr>
          <w:szCs w:val="40"/>
        </w:rPr>
      </w:pPr>
      <w:r>
        <w:rPr>
          <w:szCs w:val="40"/>
          <w:u w:val="single"/>
        </w:rPr>
        <w:t>Игнатьева А.В.</w:t>
      </w:r>
      <w:r>
        <w:rPr>
          <w:szCs w:val="40"/>
        </w:rPr>
        <w:t xml:space="preserve"> Спасибо большое.</w:t>
      </w:r>
    </w:p>
    <w:p w:rsidR="00146C70" w:rsidRDefault="00146C70" w:rsidP="00CB7CC1">
      <w:pPr>
        <w:widowControl w:val="0"/>
        <w:spacing w:line="360" w:lineRule="auto"/>
        <w:rPr>
          <w:szCs w:val="40"/>
        </w:rPr>
      </w:pPr>
      <w:r>
        <w:rPr>
          <w:szCs w:val="40"/>
        </w:rPr>
        <w:t xml:space="preserve">Мы готовим на 26 апреля собрание Союза российских городов, где основным вопросом темы этого собрания будет как раз звучать следующим образом: "Приоритетные национальные проекты, цели </w:t>
      </w:r>
      <w:proofErr w:type="gramStart"/>
      <w:r>
        <w:rPr>
          <w:szCs w:val="40"/>
        </w:rPr>
        <w:t>устойчивого</w:t>
      </w:r>
      <w:proofErr w:type="gramEnd"/>
      <w:r>
        <w:rPr>
          <w:szCs w:val="40"/>
        </w:rPr>
        <w:t xml:space="preserve"> развития российских городов. Оценка эффективности органов местного самоуправления: согласованность инструментов и механизмов практической реализации". То есть сегодня, безусловно, все это вместе муниципалитеты обсуждают и когда, готовясь к этому мероприятию, мы делали некий мониторинг, что говорят муниципалитеты по этому поводу. Они говорят: не трогайте оценку эффективности, пускай будет такой, какая есть. Уже лучше, потому что вначале было 150 показателей, сегодня их уже меньше. Мы научились их </w:t>
      </w:r>
      <w:proofErr w:type="gramStart"/>
      <w:r>
        <w:rPr>
          <w:szCs w:val="40"/>
        </w:rPr>
        <w:t>оценивать и этот список относительно стабилен</w:t>
      </w:r>
      <w:proofErr w:type="gramEnd"/>
      <w:r>
        <w:rPr>
          <w:szCs w:val="40"/>
        </w:rPr>
        <w:t xml:space="preserve">, он позволяет нам… существенно не влияет на затраты и время со стороны исполнителей. </w:t>
      </w:r>
    </w:p>
    <w:p w:rsidR="00146C70" w:rsidRDefault="00146C70" w:rsidP="00CB7CC1">
      <w:pPr>
        <w:widowControl w:val="0"/>
        <w:spacing w:line="360" w:lineRule="auto"/>
        <w:rPr>
          <w:szCs w:val="40"/>
        </w:rPr>
      </w:pPr>
      <w:r>
        <w:rPr>
          <w:szCs w:val="40"/>
        </w:rPr>
        <w:t xml:space="preserve">Что касается оценки эффективности. Считают, что отсутствие процедур управления эффективностью в процессе функционирования органов местного самоуправления делают систему оценки формальным </w:t>
      </w:r>
      <w:r>
        <w:rPr>
          <w:szCs w:val="40"/>
        </w:rPr>
        <w:lastRenderedPageBreak/>
        <w:t>инструментом отчетности перед органами власти и населения, а не действенным механизмом повышения эффективности деятельности.</w:t>
      </w:r>
    </w:p>
    <w:p w:rsidR="00146C70" w:rsidRDefault="00146C70" w:rsidP="00CB7CC1">
      <w:pPr>
        <w:widowControl w:val="0"/>
        <w:spacing w:line="360" w:lineRule="auto"/>
        <w:rPr>
          <w:szCs w:val="40"/>
        </w:rPr>
      </w:pPr>
      <w:r>
        <w:rPr>
          <w:szCs w:val="40"/>
        </w:rPr>
        <w:t xml:space="preserve">Мы провели небольшой мониторинг, как я сказала, сейчас он прошел в Южном федеральном округе. Что мы там увидели в муниципалитетах </w:t>
      </w:r>
      <w:proofErr w:type="gramStart"/>
      <w:r>
        <w:rPr>
          <w:szCs w:val="40"/>
        </w:rPr>
        <w:t>Южного</w:t>
      </w:r>
      <w:proofErr w:type="gramEnd"/>
      <w:r>
        <w:rPr>
          <w:szCs w:val="40"/>
        </w:rPr>
        <w:t xml:space="preserve"> федерального округа? До сих пор остается актуальной проблема выбора четких, конкретных, измеримых показателей, которые наиболее адекватно и точно, наглядно оценивают эффективность. Показатель эффективности носит преимущественно статистический характер. При этом в ряде случаев полностью информация является недостаточной для адекватной оценки и корректного сравнивания комплексных показателей территорий. Очень скудная статистика. </w:t>
      </w:r>
    </w:p>
    <w:p w:rsidR="00146C70" w:rsidRPr="000C1EDF" w:rsidRDefault="00146C70" w:rsidP="00CB7CC1">
      <w:pPr>
        <w:widowControl w:val="0"/>
        <w:spacing w:line="360" w:lineRule="auto"/>
        <w:rPr>
          <w:szCs w:val="40"/>
        </w:rPr>
      </w:pPr>
      <w:r>
        <w:rPr>
          <w:szCs w:val="40"/>
        </w:rPr>
        <w:t xml:space="preserve">Индикаторы, применяемые для расчета комплексного показателя эффективности, отражают в большей мере результативность, то есть степень достижения поставленных целей. Рейтинги значения этих показателей не позволяют судить об эффективности управления, поскольку при этом не учитываются ресурсы, которые изначально присутствовали. И, поскольку при </w:t>
      </w:r>
      <w:proofErr w:type="gramStart"/>
      <w:r>
        <w:rPr>
          <w:szCs w:val="40"/>
        </w:rPr>
        <w:t>этом</w:t>
      </w:r>
      <w:proofErr w:type="gramEnd"/>
      <w:r>
        <w:rPr>
          <w:szCs w:val="40"/>
        </w:rPr>
        <w:t xml:space="preserve"> не учитываются ресурсы, не принимаются во внимание многие вещи. Применяемая методика оценки опирается на унифицированную систему показателей, которые не учитывают особенности развития территорий. </w:t>
      </w:r>
    </w:p>
    <w:p w:rsidR="00146C70" w:rsidRPr="001B437C" w:rsidRDefault="00146C70" w:rsidP="00CB7CC1">
      <w:pPr>
        <w:widowControl w:val="0"/>
        <w:spacing w:line="360" w:lineRule="auto"/>
        <w:rPr>
          <w:szCs w:val="40"/>
        </w:rPr>
      </w:pPr>
      <w:r w:rsidRPr="001B437C">
        <w:rPr>
          <w:szCs w:val="40"/>
        </w:rPr>
        <w:t xml:space="preserve">Оценка удовлетворённости жителей качеством муниципальных услуг, которая проводится на основании </w:t>
      </w:r>
      <w:proofErr w:type="gramStart"/>
      <w:r w:rsidRPr="001B437C">
        <w:rPr>
          <w:szCs w:val="40"/>
        </w:rPr>
        <w:t>Интернет-опросов</w:t>
      </w:r>
      <w:proofErr w:type="gramEnd"/>
      <w:r w:rsidRPr="001B437C">
        <w:rPr>
          <w:szCs w:val="40"/>
        </w:rPr>
        <w:t>, далеко не всегда отражает реальную ситуацию, то, что сегодня уже говорили.</w:t>
      </w:r>
    </w:p>
    <w:p w:rsidR="00146C70" w:rsidRPr="001B437C" w:rsidRDefault="00146C70" w:rsidP="00CB7CC1">
      <w:pPr>
        <w:widowControl w:val="0"/>
        <w:spacing w:line="360" w:lineRule="auto"/>
        <w:rPr>
          <w:szCs w:val="40"/>
        </w:rPr>
      </w:pPr>
      <w:proofErr w:type="gramStart"/>
      <w:r w:rsidRPr="001B437C">
        <w:rPr>
          <w:szCs w:val="40"/>
        </w:rPr>
        <w:t>Ну</w:t>
      </w:r>
      <w:proofErr w:type="gramEnd"/>
      <w:r w:rsidRPr="001B437C">
        <w:rPr>
          <w:szCs w:val="40"/>
        </w:rPr>
        <w:t xml:space="preserve"> и хочу сказать, что основная проблема, которую обозначили все муниципалитеты, о которой сегодня уже говорили, это удовлетворённость населения, которая определяется пот результатам Интернет, онлайн-опросов.</w:t>
      </w:r>
    </w:p>
    <w:p w:rsidR="00146C70" w:rsidRPr="001B437C" w:rsidRDefault="00146C70" w:rsidP="00CB7CC1">
      <w:pPr>
        <w:widowControl w:val="0"/>
        <w:spacing w:line="360" w:lineRule="auto"/>
        <w:rPr>
          <w:szCs w:val="40"/>
        </w:rPr>
      </w:pPr>
      <w:r w:rsidRPr="001B437C">
        <w:rPr>
          <w:szCs w:val="40"/>
        </w:rPr>
        <w:t xml:space="preserve">Тем не менее, муниципалитеты не говорят, что от этого нужно отказаться. Ещё раз хочу сказать, что все онлайн-опросы проводят </w:t>
      </w:r>
      <w:r w:rsidRPr="001B437C">
        <w:rPr>
          <w:szCs w:val="40"/>
        </w:rPr>
        <w:lastRenderedPageBreak/>
        <w:t>региональные структуры. И муниципалитеты к этому, по большому счёту, не имеют никакого отношения.</w:t>
      </w:r>
    </w:p>
    <w:p w:rsidR="00146C70" w:rsidRPr="001B437C" w:rsidRDefault="00146C70" w:rsidP="00CB7CC1">
      <w:pPr>
        <w:widowControl w:val="0"/>
        <w:spacing w:line="360" w:lineRule="auto"/>
        <w:rPr>
          <w:szCs w:val="40"/>
        </w:rPr>
      </w:pPr>
      <w:r w:rsidRPr="001B437C">
        <w:rPr>
          <w:szCs w:val="40"/>
        </w:rPr>
        <w:t xml:space="preserve">Опрос не является во всех муниципальных образованиях Южного федерального округа, опрос в регионах, опрос не </w:t>
      </w:r>
      <w:proofErr w:type="gramStart"/>
      <w:r w:rsidRPr="001B437C">
        <w:rPr>
          <w:szCs w:val="40"/>
        </w:rPr>
        <w:t>является анонимным и требует</w:t>
      </w:r>
      <w:proofErr w:type="gramEnd"/>
      <w:r w:rsidRPr="001B437C">
        <w:rPr>
          <w:szCs w:val="40"/>
        </w:rPr>
        <w:t xml:space="preserve"> регистрации на сайте </w:t>
      </w:r>
      <w:proofErr w:type="spellStart"/>
      <w:r w:rsidRPr="001B437C">
        <w:rPr>
          <w:szCs w:val="40"/>
        </w:rPr>
        <w:t>госуслуг</w:t>
      </w:r>
      <w:proofErr w:type="spellEnd"/>
      <w:r w:rsidRPr="001B437C">
        <w:rPr>
          <w:szCs w:val="40"/>
        </w:rPr>
        <w:t>, как показывает практика.</w:t>
      </w:r>
    </w:p>
    <w:p w:rsidR="00146C70" w:rsidRPr="001B437C" w:rsidRDefault="00146C70" w:rsidP="00CB7CC1">
      <w:pPr>
        <w:widowControl w:val="0"/>
        <w:spacing w:line="360" w:lineRule="auto"/>
        <w:rPr>
          <w:szCs w:val="40"/>
        </w:rPr>
      </w:pPr>
      <w:r w:rsidRPr="001B437C">
        <w:rPr>
          <w:szCs w:val="40"/>
        </w:rPr>
        <w:t>Руководство города в этой ситуации не стремится активно привлекать жителей к опросу из опасений, что заполнять анкету будут люди, преимущество недовольные деятельностью органов местного самоуправления, о чём мы сегодня и говорили, и это негативно скажется на итоговых результатах оценки.</w:t>
      </w:r>
    </w:p>
    <w:p w:rsidR="00146C70" w:rsidRPr="001B437C" w:rsidRDefault="00146C70" w:rsidP="00CB7CC1">
      <w:pPr>
        <w:widowControl w:val="0"/>
        <w:spacing w:line="360" w:lineRule="auto"/>
        <w:rPr>
          <w:szCs w:val="40"/>
        </w:rPr>
      </w:pPr>
      <w:r w:rsidRPr="001B437C">
        <w:rPr>
          <w:szCs w:val="40"/>
        </w:rPr>
        <w:t>Ряд критериев оценки удовлетворённости, на базе которых построена анкета, не в полной мере соответствует реальным возможностям влияния на результаты со стороны органов местного самоуправления.</w:t>
      </w:r>
    </w:p>
    <w:p w:rsidR="00146C70" w:rsidRPr="001B437C" w:rsidRDefault="00146C70" w:rsidP="00CB7CC1">
      <w:pPr>
        <w:widowControl w:val="0"/>
        <w:spacing w:line="360" w:lineRule="auto"/>
        <w:rPr>
          <w:szCs w:val="40"/>
        </w:rPr>
      </w:pPr>
      <w:r w:rsidRPr="001B437C">
        <w:rPr>
          <w:szCs w:val="40"/>
        </w:rPr>
        <w:t xml:space="preserve">Кроме того, существуют затруднения в работе по проведению мониторинга, связанные с тем, что вся текущая информация концентрируется на уровне министерств данных регионов. </w:t>
      </w:r>
    </w:p>
    <w:p w:rsidR="00146C70" w:rsidRPr="001B437C" w:rsidRDefault="00146C70" w:rsidP="00CB7CC1">
      <w:pPr>
        <w:widowControl w:val="0"/>
        <w:spacing w:line="360" w:lineRule="auto"/>
        <w:rPr>
          <w:szCs w:val="40"/>
        </w:rPr>
      </w:pPr>
      <w:r w:rsidRPr="001B437C">
        <w:rPr>
          <w:szCs w:val="40"/>
        </w:rPr>
        <w:t xml:space="preserve">Доступ к вопросам анкеты, как уже отмечалось, возможен только через регистрацию на сайте </w:t>
      </w:r>
      <w:proofErr w:type="spellStart"/>
      <w:r w:rsidRPr="001B437C">
        <w:rPr>
          <w:szCs w:val="40"/>
        </w:rPr>
        <w:t>госуслуг</w:t>
      </w:r>
      <w:proofErr w:type="spellEnd"/>
      <w:r w:rsidRPr="001B437C">
        <w:rPr>
          <w:szCs w:val="40"/>
        </w:rPr>
        <w:t>. Причины затруднений во многом определяются стремлением федеральных органов власти повысить достоверность результатов опросов населения, то, о чём мы сегодня говорили. То есть</w:t>
      </w:r>
      <w:r w:rsidR="000A2E80">
        <w:rPr>
          <w:szCs w:val="40"/>
        </w:rPr>
        <w:t>,</w:t>
      </w:r>
      <w:r w:rsidRPr="001B437C">
        <w:rPr>
          <w:szCs w:val="40"/>
        </w:rPr>
        <w:t xml:space="preserve"> как бы палка о двух концах. С одной стороны, мы не допускаем сюда органы местного самоуправления, потому что мы понимаем, что они могут привлечь только положительные результаты. С другой стороны, достоверность результатов опросов населения.</w:t>
      </w:r>
    </w:p>
    <w:p w:rsidR="00146C70" w:rsidRPr="001B437C" w:rsidRDefault="00146C70" w:rsidP="00CB7CC1">
      <w:pPr>
        <w:widowControl w:val="0"/>
        <w:spacing w:line="360" w:lineRule="auto"/>
        <w:rPr>
          <w:szCs w:val="40"/>
        </w:rPr>
      </w:pPr>
      <w:r w:rsidRPr="001B437C">
        <w:rPr>
          <w:szCs w:val="40"/>
        </w:rPr>
        <w:t xml:space="preserve">Так, начиная с 2017 года, обязательной является идентификация респондентов. Участвовать в опросах может не каждый гражданин, а только имеющий подтверждённую учётную запись на портале </w:t>
      </w:r>
      <w:proofErr w:type="spellStart"/>
      <w:r w:rsidRPr="001B437C">
        <w:rPr>
          <w:szCs w:val="40"/>
        </w:rPr>
        <w:t>госуслуг</w:t>
      </w:r>
      <w:proofErr w:type="spellEnd"/>
      <w:r w:rsidRPr="001B437C">
        <w:rPr>
          <w:szCs w:val="40"/>
        </w:rPr>
        <w:t>.</w:t>
      </w:r>
    </w:p>
    <w:p w:rsidR="00146C70" w:rsidRPr="001B437C" w:rsidRDefault="00146C70" w:rsidP="00CB7CC1">
      <w:pPr>
        <w:widowControl w:val="0"/>
        <w:spacing w:line="360" w:lineRule="auto"/>
        <w:rPr>
          <w:szCs w:val="40"/>
        </w:rPr>
      </w:pPr>
      <w:r w:rsidRPr="001B437C">
        <w:rPr>
          <w:szCs w:val="40"/>
        </w:rPr>
        <w:t xml:space="preserve">Данная мера, по официальной версии, введена для того, чтобы органы </w:t>
      </w:r>
      <w:r w:rsidRPr="001B437C">
        <w:rPr>
          <w:szCs w:val="40"/>
        </w:rPr>
        <w:lastRenderedPageBreak/>
        <w:t>местного самоуправления не могли бесконтрольно влиять на уровень удовлетворённости, полученной по итогам исследования.</w:t>
      </w:r>
    </w:p>
    <w:p w:rsidR="00146C70" w:rsidRPr="001B437C" w:rsidRDefault="00146C70" w:rsidP="00CB7CC1">
      <w:pPr>
        <w:widowControl w:val="0"/>
        <w:spacing w:line="360" w:lineRule="auto"/>
        <w:rPr>
          <w:szCs w:val="40"/>
        </w:rPr>
      </w:pPr>
      <w:r w:rsidRPr="001B437C">
        <w:rPr>
          <w:szCs w:val="40"/>
        </w:rPr>
        <w:t>Также практически повсеместным стал переход от модели организации опросов самими муниципальными образованиями к централизованному варианту, когда за организацию опроса отвечает уполномоченный орган.</w:t>
      </w:r>
    </w:p>
    <w:p w:rsidR="00146C70" w:rsidRPr="001B437C" w:rsidRDefault="00146C70" w:rsidP="00CB7CC1">
      <w:pPr>
        <w:widowControl w:val="0"/>
        <w:spacing w:line="360" w:lineRule="auto"/>
        <w:rPr>
          <w:szCs w:val="40"/>
        </w:rPr>
      </w:pPr>
      <w:r w:rsidRPr="001B437C">
        <w:rPr>
          <w:szCs w:val="40"/>
        </w:rPr>
        <w:t xml:space="preserve">Вот особенности организации данных опросов в Уральском федеральном округе состоят в следующем, во всех субъектах опросы проводят через Интернет в течение всего календарного года. </w:t>
      </w:r>
    </w:p>
    <w:p w:rsidR="00146C70" w:rsidRPr="001B437C" w:rsidRDefault="00146C70" w:rsidP="00CB7CC1">
      <w:pPr>
        <w:widowControl w:val="0"/>
        <w:spacing w:line="360" w:lineRule="auto"/>
        <w:rPr>
          <w:szCs w:val="40"/>
        </w:rPr>
      </w:pPr>
      <w:r w:rsidRPr="001B437C">
        <w:rPr>
          <w:szCs w:val="40"/>
        </w:rPr>
        <w:t>В большинстве регионов УРФО процедура осуществляется на официальных сайтах государственных органов субъекта. Два других варианта организации онлайн-опросов предполагают их реализацию через официальный портал "Открытого правительства", как например</w:t>
      </w:r>
      <w:r w:rsidR="00B550AA">
        <w:rPr>
          <w:szCs w:val="40"/>
        </w:rPr>
        <w:t>,</w:t>
      </w:r>
      <w:r w:rsidRPr="001B437C">
        <w:rPr>
          <w:szCs w:val="40"/>
        </w:rPr>
        <w:t xml:space="preserve"> в Свердловской области, и создание отдельного Интернет-ресурса как </w:t>
      </w:r>
      <w:proofErr w:type="gramStart"/>
      <w:r w:rsidRPr="001B437C">
        <w:rPr>
          <w:szCs w:val="40"/>
        </w:rPr>
        <w:t>в</w:t>
      </w:r>
      <w:proofErr w:type="gramEnd"/>
      <w:r w:rsidRPr="001B437C">
        <w:rPr>
          <w:szCs w:val="40"/>
        </w:rPr>
        <w:t xml:space="preserve"> Курганской области, например. Во всех вариантах баннер о проведении опроса размещается на официальных сайтах администраций городских округов.</w:t>
      </w:r>
    </w:p>
    <w:p w:rsidR="00146C70" w:rsidRPr="001B437C" w:rsidRDefault="00146C70" w:rsidP="00CB7CC1">
      <w:pPr>
        <w:widowControl w:val="0"/>
        <w:spacing w:line="360" w:lineRule="auto"/>
        <w:rPr>
          <w:szCs w:val="40"/>
        </w:rPr>
      </w:pPr>
      <w:r w:rsidRPr="001B437C">
        <w:rPr>
          <w:szCs w:val="40"/>
        </w:rPr>
        <w:t xml:space="preserve">К недостаткам относятся, организации опросов относится недостаточная полнота информации о целях и условиях проведения опроса, ограничение доступа к информации о результатах опросов либо несвоевременность их размещения. Например, </w:t>
      </w:r>
      <w:proofErr w:type="gramStart"/>
      <w:r w:rsidRPr="001B437C">
        <w:rPr>
          <w:szCs w:val="40"/>
        </w:rPr>
        <w:t>в</w:t>
      </w:r>
      <w:proofErr w:type="gramEnd"/>
      <w:r w:rsidRPr="001B437C">
        <w:rPr>
          <w:szCs w:val="40"/>
        </w:rPr>
        <w:t xml:space="preserve"> </w:t>
      </w:r>
      <w:proofErr w:type="gramStart"/>
      <w:r w:rsidRPr="001B437C">
        <w:rPr>
          <w:szCs w:val="40"/>
        </w:rPr>
        <w:t>Ханты-Мансийском</w:t>
      </w:r>
      <w:proofErr w:type="gramEnd"/>
      <w:r w:rsidRPr="001B437C">
        <w:rPr>
          <w:szCs w:val="40"/>
        </w:rPr>
        <w:t xml:space="preserve"> автономном округе результаты опросов размещены на официальном сайте государственных органов за 2013-2017 годы. В </w:t>
      </w:r>
      <w:proofErr w:type="gramStart"/>
      <w:r w:rsidRPr="001B437C">
        <w:rPr>
          <w:szCs w:val="40"/>
        </w:rPr>
        <w:t>Тюменской</w:t>
      </w:r>
      <w:proofErr w:type="gramEnd"/>
      <w:r w:rsidRPr="001B437C">
        <w:rPr>
          <w:szCs w:val="40"/>
        </w:rPr>
        <w:t xml:space="preserve"> области за 2014-2017-е, в Курганской за 2015-2017-е, в ЯНАО за 2015-2017 годы. А в </w:t>
      </w:r>
      <w:proofErr w:type="gramStart"/>
      <w:r w:rsidRPr="001B437C">
        <w:rPr>
          <w:szCs w:val="40"/>
        </w:rPr>
        <w:t>Свердловской</w:t>
      </w:r>
      <w:proofErr w:type="gramEnd"/>
      <w:r w:rsidRPr="001B437C">
        <w:rPr>
          <w:szCs w:val="40"/>
        </w:rPr>
        <w:t xml:space="preserve"> области на портале "Открытого правительства" они доступны только за 2014-2016 годы.</w:t>
      </w:r>
    </w:p>
    <w:p w:rsidR="00146C70" w:rsidRPr="001B437C" w:rsidRDefault="00146C70" w:rsidP="00CB7CC1">
      <w:pPr>
        <w:widowControl w:val="0"/>
        <w:spacing w:line="360" w:lineRule="auto"/>
        <w:rPr>
          <w:szCs w:val="40"/>
        </w:rPr>
      </w:pPr>
      <w:r w:rsidRPr="001B437C">
        <w:rPr>
          <w:szCs w:val="40"/>
        </w:rPr>
        <w:t xml:space="preserve">Также низкая осведомлённость населения о возможности принять участие в опросе и через него оказать влияние на работу органов местного самоуправления. </w:t>
      </w:r>
      <w:proofErr w:type="gramStart"/>
      <w:r w:rsidRPr="001B437C">
        <w:rPr>
          <w:szCs w:val="40"/>
        </w:rPr>
        <w:t>Ну</w:t>
      </w:r>
      <w:proofErr w:type="gramEnd"/>
      <w:r w:rsidRPr="001B437C">
        <w:rPr>
          <w:szCs w:val="40"/>
        </w:rPr>
        <w:t xml:space="preserve"> также проведение Интернет-опросов не позволяет </w:t>
      </w:r>
      <w:r w:rsidRPr="001B437C">
        <w:rPr>
          <w:szCs w:val="40"/>
        </w:rPr>
        <w:lastRenderedPageBreak/>
        <w:t>обеспечивать результативность выборочной совокупности.</w:t>
      </w:r>
    </w:p>
    <w:p w:rsidR="00146C70" w:rsidRPr="001B437C" w:rsidRDefault="00146C70" w:rsidP="00CB7CC1">
      <w:pPr>
        <w:widowControl w:val="0"/>
        <w:spacing w:line="360" w:lineRule="auto"/>
        <w:rPr>
          <w:szCs w:val="40"/>
        </w:rPr>
      </w:pPr>
      <w:proofErr w:type="gramStart"/>
      <w:r w:rsidRPr="001B437C">
        <w:rPr>
          <w:szCs w:val="40"/>
        </w:rPr>
        <w:t>Ну</w:t>
      </w:r>
      <w:proofErr w:type="gramEnd"/>
      <w:r w:rsidRPr="001B437C">
        <w:rPr>
          <w:szCs w:val="40"/>
        </w:rPr>
        <w:t xml:space="preserve"> и важнейшей проблемой является методика проведения опросов. В большинстве регионов проводится один опрос по всем критериям. В </w:t>
      </w:r>
      <w:proofErr w:type="gramStart"/>
      <w:r w:rsidRPr="001B437C">
        <w:rPr>
          <w:szCs w:val="40"/>
        </w:rPr>
        <w:t>Свердловской</w:t>
      </w:r>
      <w:proofErr w:type="gramEnd"/>
      <w:r w:rsidRPr="001B437C">
        <w:rPr>
          <w:szCs w:val="40"/>
        </w:rPr>
        <w:t xml:space="preserve"> области отдельные опросы по каждому критерию.</w:t>
      </w:r>
    </w:p>
    <w:p w:rsidR="00146C70" w:rsidRPr="001B437C" w:rsidRDefault="00146C70" w:rsidP="00CB7CC1">
      <w:pPr>
        <w:widowControl w:val="0"/>
        <w:spacing w:line="360" w:lineRule="auto"/>
        <w:rPr>
          <w:szCs w:val="40"/>
        </w:rPr>
      </w:pPr>
      <w:r w:rsidRPr="001B437C">
        <w:rPr>
          <w:szCs w:val="40"/>
        </w:rPr>
        <w:t xml:space="preserve">Наблюдаются отличия по количеству показателей в опросе. </w:t>
      </w:r>
      <w:proofErr w:type="gramStart"/>
      <w:r w:rsidRPr="001B437C">
        <w:rPr>
          <w:szCs w:val="40"/>
        </w:rPr>
        <w:t>В отдельных регионах в опросы включены показатели сверх рекомендованных Правительством Российской Федерации.</w:t>
      </w:r>
      <w:proofErr w:type="gramEnd"/>
    </w:p>
    <w:p w:rsidR="00146C70" w:rsidRPr="001B437C" w:rsidRDefault="00146C70" w:rsidP="00CB7CC1">
      <w:pPr>
        <w:widowControl w:val="0"/>
        <w:spacing w:line="360" w:lineRule="auto"/>
        <w:rPr>
          <w:szCs w:val="40"/>
        </w:rPr>
      </w:pPr>
      <w:r w:rsidRPr="001B437C">
        <w:rPr>
          <w:szCs w:val="40"/>
        </w:rPr>
        <w:t>Например, в Курганской области – это удовлетворённость населения работой руководителей органов местного самоуправления, главы городского округа, администрации и председателя Думы. В Челябинской области дополнительно введён показатель удовлетворённости населения состоянием внутренних дворовых территорий, дорог, подъездов и тротуаров.</w:t>
      </w:r>
    </w:p>
    <w:p w:rsidR="00146C70" w:rsidRPr="001B437C" w:rsidRDefault="00146C70" w:rsidP="00CB7CC1">
      <w:pPr>
        <w:widowControl w:val="0"/>
        <w:spacing w:line="360" w:lineRule="auto"/>
        <w:rPr>
          <w:szCs w:val="40"/>
        </w:rPr>
      </w:pPr>
      <w:r w:rsidRPr="001B437C">
        <w:rPr>
          <w:szCs w:val="40"/>
        </w:rPr>
        <w:t>Кроме этого, различаются шкалы измерения удовлетворённости. В различных регионах Уральского федерального округа мерность шкалы колеблется от 5-ти до 2 баллов. Например, в ХМАО используется четырёх</w:t>
      </w:r>
      <w:r w:rsidR="000A2E80">
        <w:rPr>
          <w:szCs w:val="40"/>
        </w:rPr>
        <w:t xml:space="preserve"> </w:t>
      </w:r>
      <w:r w:rsidRPr="001B437C">
        <w:rPr>
          <w:szCs w:val="40"/>
        </w:rPr>
        <w:t>бальная шкала. Да, скорее да, скорее нет, нет.</w:t>
      </w:r>
    </w:p>
    <w:p w:rsidR="00146C70" w:rsidRPr="001B437C" w:rsidRDefault="00146C70" w:rsidP="00CB7CC1">
      <w:pPr>
        <w:widowControl w:val="0"/>
        <w:spacing w:line="360" w:lineRule="auto"/>
        <w:rPr>
          <w:szCs w:val="40"/>
        </w:rPr>
      </w:pPr>
      <w:r w:rsidRPr="001B437C">
        <w:rPr>
          <w:szCs w:val="40"/>
        </w:rPr>
        <w:t xml:space="preserve">А в ходе опросов по удовлетворённости качеством автомобильных дорог в Екатеринбурге шкала измерения представляет собой выбор </w:t>
      </w:r>
      <w:proofErr w:type="gramStart"/>
      <w:r w:rsidRPr="001B437C">
        <w:rPr>
          <w:szCs w:val="40"/>
        </w:rPr>
        <w:t>между</w:t>
      </w:r>
      <w:proofErr w:type="gramEnd"/>
      <w:r w:rsidRPr="001B437C">
        <w:rPr>
          <w:szCs w:val="40"/>
        </w:rPr>
        <w:t xml:space="preserve"> </w:t>
      </w:r>
      <w:proofErr w:type="gramStart"/>
      <w:r w:rsidRPr="001B437C">
        <w:rPr>
          <w:szCs w:val="40"/>
        </w:rPr>
        <w:t>удовлетворён</w:t>
      </w:r>
      <w:proofErr w:type="gramEnd"/>
      <w:r w:rsidRPr="001B437C">
        <w:rPr>
          <w:szCs w:val="40"/>
        </w:rPr>
        <w:t xml:space="preserve"> или не удовлетворён, причём органы опроса, организаторы опроса осуществляют за собой право в случае, если респондент не указывает детальную информацию от причинах своей неудовлетворённости, исключить результаты его ответа из общего массива информации.</w:t>
      </w:r>
    </w:p>
    <w:p w:rsidR="00146C70" w:rsidRDefault="00146C70" w:rsidP="00CB7CC1">
      <w:pPr>
        <w:widowControl w:val="0"/>
        <w:spacing w:line="360" w:lineRule="auto"/>
        <w:rPr>
          <w:szCs w:val="40"/>
        </w:rPr>
      </w:pPr>
      <w:r>
        <w:rPr>
          <w:szCs w:val="40"/>
        </w:rPr>
        <w:t xml:space="preserve">Все перечисленные недостатки в своей совокупности приводят к существенным искажениям. </w:t>
      </w:r>
    </w:p>
    <w:p w:rsidR="00146C70" w:rsidRDefault="00146C70" w:rsidP="00CB7CC1">
      <w:pPr>
        <w:widowControl w:val="0"/>
        <w:spacing w:line="360" w:lineRule="auto"/>
        <w:rPr>
          <w:szCs w:val="40"/>
        </w:rPr>
      </w:pPr>
      <w:r>
        <w:rPr>
          <w:szCs w:val="40"/>
        </w:rPr>
        <w:t xml:space="preserve">Например, в 2017 году официальные отчёты Курганской, Тюменской и Свердловской области показывают очень высокую степень удовлетворённости населения по большинству показателей. Как следствие – результаты опроса не могут служить основанием для принятия </w:t>
      </w:r>
      <w:r>
        <w:rPr>
          <w:szCs w:val="40"/>
        </w:rPr>
        <w:lastRenderedPageBreak/>
        <w:t xml:space="preserve">управленческих решений и подвергаться большой критике со стороны научного сообщества и представителей гражданского общества. </w:t>
      </w:r>
    </w:p>
    <w:p w:rsidR="00146C70" w:rsidRDefault="00146C70" w:rsidP="00CB7CC1">
      <w:pPr>
        <w:widowControl w:val="0"/>
        <w:spacing w:line="360" w:lineRule="auto"/>
        <w:rPr>
          <w:szCs w:val="40"/>
        </w:rPr>
      </w:pPr>
      <w:r>
        <w:rPr>
          <w:szCs w:val="40"/>
        </w:rPr>
        <w:t>В настоящее время Указом Президента Российской Федерации</w:t>
      </w:r>
      <w:r w:rsidR="000E2A22">
        <w:rPr>
          <w:szCs w:val="40"/>
        </w:rPr>
        <w:t xml:space="preserve"> </w:t>
      </w:r>
      <w:r>
        <w:rPr>
          <w:szCs w:val="40"/>
        </w:rPr>
        <w:t xml:space="preserve">"О национальных целях и стратегических задачах развития Российской Федерации на период до 2024 года" определены приоритеты и целевые ориентиры социально-экономического развития страны. Было бы логичным, чтобы показатели эффективности деятельности, как органов местного самоуправления, так и органов исполнительной власти субъектов Российской Федерации, формировались исходя из стратегических приоритетов Российской Федерации. </w:t>
      </w:r>
    </w:p>
    <w:p w:rsidR="00146C70" w:rsidRDefault="00146C70" w:rsidP="00CB7CC1">
      <w:pPr>
        <w:widowControl w:val="0"/>
        <w:spacing w:line="360" w:lineRule="auto"/>
        <w:rPr>
          <w:szCs w:val="40"/>
        </w:rPr>
      </w:pPr>
      <w:r>
        <w:rPr>
          <w:szCs w:val="40"/>
        </w:rPr>
        <w:t xml:space="preserve">При этом показатели эффективности деятельности органов местного самоуправления должны соответствовать следующим ключевым требованиям: соответствовать полномочиям органов местного самоуправления, </w:t>
      </w:r>
      <w:proofErr w:type="gramStart"/>
      <w:r>
        <w:rPr>
          <w:szCs w:val="40"/>
        </w:rPr>
        <w:t>являться объектом статистического учёта и формироваться</w:t>
      </w:r>
      <w:proofErr w:type="gramEnd"/>
      <w:r>
        <w:rPr>
          <w:szCs w:val="40"/>
        </w:rPr>
        <w:t xml:space="preserve"> в рамках Федерального плана статистических работ или основываться на уже существующих процедурах сбора информации с минимально возможными затратами. Отчётные данные должны поступать со строго определённой периодичностью и с незначительным временным лагом между моментом сбора информации и сроком её использования. Для использования в целях мониторинга отчётные данные должны представляться не реже одного раза в год. </w:t>
      </w:r>
    </w:p>
    <w:p w:rsidR="00146C70" w:rsidRDefault="00146C70" w:rsidP="00CB7CC1">
      <w:pPr>
        <w:widowControl w:val="0"/>
        <w:spacing w:line="360" w:lineRule="auto"/>
        <w:rPr>
          <w:szCs w:val="40"/>
        </w:rPr>
      </w:pPr>
      <w:r>
        <w:rPr>
          <w:szCs w:val="40"/>
        </w:rPr>
        <w:t xml:space="preserve">А также мы предлагаем уделить особое внимание вопросам проработки и внедрения механизмов управления эффективностью деятельности органов местного самоуправления. При корректировке системы показателей для оценки эффективности деятельности органов местного самоуправления принимать во внимание условия, определяющие развитие муниципального образования или группы муниципальных образований со схожими параметрами. Также при оценке эффективности деятельности органов </w:t>
      </w:r>
      <w:r>
        <w:rPr>
          <w:szCs w:val="40"/>
        </w:rPr>
        <w:lastRenderedPageBreak/>
        <w:t xml:space="preserve">местного самоуправления более активно использовать возможности современных цифровых технологий. В частности, определить способы анализа обратной связи, поступающей от жителей через </w:t>
      </w:r>
      <w:proofErr w:type="gramStart"/>
      <w:r>
        <w:rPr>
          <w:szCs w:val="40"/>
        </w:rPr>
        <w:t>Интернет-источники</w:t>
      </w:r>
      <w:proofErr w:type="gramEnd"/>
      <w:r>
        <w:rPr>
          <w:szCs w:val="40"/>
        </w:rPr>
        <w:t>.</w:t>
      </w:r>
    </w:p>
    <w:p w:rsidR="00146C70" w:rsidRDefault="00146C70" w:rsidP="00CB7CC1">
      <w:pPr>
        <w:widowControl w:val="0"/>
        <w:spacing w:line="360" w:lineRule="auto"/>
        <w:rPr>
          <w:szCs w:val="40"/>
        </w:rPr>
      </w:pPr>
      <w:r>
        <w:rPr>
          <w:szCs w:val="40"/>
        </w:rPr>
        <w:t xml:space="preserve">Спасибо.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огромное, </w:t>
      </w:r>
      <w:r w:rsidR="000A2E80">
        <w:rPr>
          <w:szCs w:val="40"/>
        </w:rPr>
        <w:t xml:space="preserve">Александра </w:t>
      </w:r>
      <w:r>
        <w:rPr>
          <w:szCs w:val="40"/>
        </w:rPr>
        <w:t xml:space="preserve">Витальевна. </w:t>
      </w:r>
    </w:p>
    <w:p w:rsidR="00146C70" w:rsidRDefault="00146C70" w:rsidP="00CB7CC1">
      <w:pPr>
        <w:widowControl w:val="0"/>
        <w:spacing w:line="360" w:lineRule="auto"/>
        <w:rPr>
          <w:szCs w:val="40"/>
        </w:rPr>
      </w:pPr>
      <w:r>
        <w:rPr>
          <w:szCs w:val="40"/>
        </w:rPr>
        <w:t xml:space="preserve">Уважаемые коллеги, два часа работаем. Прошу корректировать доклады. Уже неизбежны повторения, поэтому просьба – сконцентрироваться на конкретных предложениях и уникальном опыте, который, может быть, в Камчатском крайне есть. Но просьба – по Дальневосточному </w:t>
      </w:r>
      <w:r w:rsidR="000A2E80">
        <w:rPr>
          <w:szCs w:val="40"/>
        </w:rPr>
        <w:t xml:space="preserve">округу </w:t>
      </w:r>
      <w:r>
        <w:rPr>
          <w:szCs w:val="40"/>
        </w:rPr>
        <w:t>конкретно выступить.</w:t>
      </w:r>
    </w:p>
    <w:p w:rsidR="00146C70" w:rsidRDefault="00146C70" w:rsidP="00CB7CC1">
      <w:pPr>
        <w:widowControl w:val="0"/>
        <w:spacing w:line="360" w:lineRule="auto"/>
        <w:rPr>
          <w:szCs w:val="40"/>
        </w:rPr>
      </w:pPr>
      <w:r>
        <w:rPr>
          <w:szCs w:val="40"/>
        </w:rPr>
        <w:t xml:space="preserve">Министр территориального развития Камчатского края Сергей Владимирович Лебедев, пожалуйста. </w:t>
      </w:r>
    </w:p>
    <w:p w:rsidR="00146C70" w:rsidRDefault="00146C70" w:rsidP="00CB7CC1">
      <w:pPr>
        <w:widowControl w:val="0"/>
        <w:spacing w:line="360" w:lineRule="auto"/>
        <w:rPr>
          <w:szCs w:val="40"/>
        </w:rPr>
      </w:pPr>
      <w:r>
        <w:rPr>
          <w:szCs w:val="40"/>
          <w:u w:val="single"/>
        </w:rPr>
        <w:t>Лебедев С.В.</w:t>
      </w:r>
      <w:r>
        <w:rPr>
          <w:szCs w:val="40"/>
        </w:rPr>
        <w:t xml:space="preserve"> Добрый день, Алексей Николаевич, уважаемые коллеги! </w:t>
      </w:r>
    </w:p>
    <w:p w:rsidR="00146C70" w:rsidRDefault="00146C70" w:rsidP="00CB7CC1">
      <w:pPr>
        <w:widowControl w:val="0"/>
        <w:spacing w:line="360" w:lineRule="auto"/>
        <w:rPr>
          <w:szCs w:val="40"/>
        </w:rPr>
      </w:pPr>
      <w:r>
        <w:rPr>
          <w:szCs w:val="40"/>
        </w:rPr>
        <w:t>Благодарю за предоставленное слово. Я всё-таки пролетел 9 тысяч километров (перемахнул вчера) и воспользуюсь шансом.</w:t>
      </w:r>
    </w:p>
    <w:p w:rsidR="00146C70" w:rsidRDefault="00146C70" w:rsidP="00CB7CC1">
      <w:pPr>
        <w:widowControl w:val="0"/>
        <w:spacing w:line="360" w:lineRule="auto"/>
        <w:rPr>
          <w:szCs w:val="40"/>
        </w:rPr>
      </w:pPr>
      <w:r>
        <w:rPr>
          <w:szCs w:val="40"/>
        </w:rPr>
        <w:t xml:space="preserve">Конечно, выступать крайним всегда затруднительно. И я скажу честно, мы с Алексеем Николаевичем по этому поводу периодически вели беседы. И для меня сегодняшний доклад Алексея Николаевича – это откровение и очень такое приятное. И его весьма полно дополнили Николай Петрович и многие выступающие. И по большому счёту я 70 процентов того, что хотел сказать, в докладах услышал. </w:t>
      </w:r>
    </w:p>
    <w:p w:rsidR="00146C70" w:rsidRDefault="00146C70" w:rsidP="00CB7CC1">
      <w:pPr>
        <w:widowControl w:val="0"/>
        <w:spacing w:line="360" w:lineRule="auto"/>
        <w:rPr>
          <w:szCs w:val="40"/>
        </w:rPr>
      </w:pPr>
      <w:r>
        <w:rPr>
          <w:szCs w:val="40"/>
        </w:rPr>
        <w:t xml:space="preserve">Однако, коллеги, мне бы хотелось кратенько рассказать о том, что у нас происходит в Камчатском крае по этому поводу. И скажу вот что. Ну, </w:t>
      </w:r>
      <w:r>
        <w:rPr>
          <w:szCs w:val="40"/>
          <w:lang w:val="en-US"/>
        </w:rPr>
        <w:t>IT</w:t>
      </w:r>
      <w:r>
        <w:rPr>
          <w:szCs w:val="40"/>
        </w:rPr>
        <w:t xml:space="preserve">-платформы уже заклеймили. Да? То </w:t>
      </w:r>
      <w:proofErr w:type="gramStart"/>
      <w:r>
        <w:rPr>
          <w:szCs w:val="40"/>
        </w:rPr>
        <w:t>есть</w:t>
      </w:r>
      <w:proofErr w:type="gramEnd"/>
      <w:r>
        <w:rPr>
          <w:szCs w:val="40"/>
        </w:rPr>
        <w:t xml:space="preserve"> как бы я об этом говорить не буду. О том, что показатели не всегда учитывают специфику региона, об этом тоже сказали. Сказали о том, что принципиальная позиция, что субъекты не могут эти показатели добавлять. Ну, в этой части мне бы хотелось вам сказать о </w:t>
      </w:r>
      <w:r>
        <w:rPr>
          <w:szCs w:val="40"/>
        </w:rPr>
        <w:lastRenderedPageBreak/>
        <w:t xml:space="preserve">том, что, может быть, если не могут добавлять, так дайте право эти показатели, может быть, изымать, которые абсолютно не подходят к специфике региона. </w:t>
      </w:r>
    </w:p>
    <w:p w:rsidR="00146C70" w:rsidRDefault="00146C70" w:rsidP="00CB7CC1">
      <w:pPr>
        <w:widowControl w:val="0"/>
        <w:spacing w:line="360" w:lineRule="auto"/>
        <w:rPr>
          <w:szCs w:val="40"/>
        </w:rPr>
      </w:pPr>
      <w:r>
        <w:rPr>
          <w:szCs w:val="40"/>
        </w:rPr>
        <w:t>Вот сказал, да, Красноярский край о том, что у них там дорог нет. Ну, у нас тоже не будет никогда дороги там с Каменского</w:t>
      </w:r>
      <w:proofErr w:type="gramStart"/>
      <w:r>
        <w:rPr>
          <w:szCs w:val="40"/>
        </w:rPr>
        <w:t>… Н</w:t>
      </w:r>
      <w:proofErr w:type="gramEnd"/>
      <w:r>
        <w:rPr>
          <w:szCs w:val="40"/>
        </w:rPr>
        <w:t xml:space="preserve">икогда её не будет. Ну, может быть, будет там лет через 100, а сейчас она не имеет никакого отношения к реальности. Может быть, стоит этот показатель исключить. </w:t>
      </w:r>
    </w:p>
    <w:p w:rsidR="00146C70" w:rsidRDefault="00146C70" w:rsidP="00CB7CC1">
      <w:pPr>
        <w:widowControl w:val="0"/>
        <w:spacing w:line="360" w:lineRule="auto"/>
        <w:rPr>
          <w:szCs w:val="40"/>
        </w:rPr>
      </w:pPr>
      <w:r>
        <w:rPr>
          <w:szCs w:val="40"/>
        </w:rPr>
        <w:t xml:space="preserve">Теперь что касается показателей, которых многие уже достигли, а, так сказать, самые… те, кто плохо работает, образно говоря, не достигли. Я не считаю необходимым эти показатели убирать. Я считаю, нужно применить математический механизм, который бы существенно сократил влияние динамики изменения веса. То есть рост этого показателя, притом, что у многих он уже достиг максимума, не влиял бы так на генеральную совокупность. Никто, так сказать, не простит главе (да?) и не прощает ему тот факт, что до сих пор нет у него, допустим, генерального плана. Хотя, ну, в Камчатском крае у нас все, 100 процентов муниципальных образований, по этому показателю обеспечены. </w:t>
      </w:r>
    </w:p>
    <w:p w:rsidR="00146C70" w:rsidRDefault="00146C70" w:rsidP="00CB7CC1">
      <w:pPr>
        <w:widowControl w:val="0"/>
        <w:spacing w:line="360" w:lineRule="auto"/>
        <w:rPr>
          <w:szCs w:val="40"/>
        </w:rPr>
      </w:pPr>
      <w:r>
        <w:rPr>
          <w:szCs w:val="40"/>
        </w:rPr>
        <w:t xml:space="preserve">Теперь, я отмечу, что в Камчатском крае законом Камчатского края установлена система избрания главы муниципального образования по конкурсу, как и у всех. Спасибо Госдуме за то, что вот такой способ в свое время был установлен, поэтому я бы не стал прямо грудью рубиться на баррикадах за то, чтобы как-то существенно изменить систему оценки органов местного самоуправления, учитывая, что речь идет о городских округах и муниципальных образованиях. Мы принимаем на 50 процентов участия в избрании этого главы муниципального образования, мы точно знаем, за кого мы </w:t>
      </w:r>
      <w:proofErr w:type="gramStart"/>
      <w:r>
        <w:rPr>
          <w:szCs w:val="40"/>
        </w:rPr>
        <w:t>поднимаем руку на этой конкурсной комиссии и несем</w:t>
      </w:r>
      <w:proofErr w:type="gramEnd"/>
      <w:r>
        <w:rPr>
          <w:szCs w:val="40"/>
        </w:rPr>
        <w:t xml:space="preserve"> за него субсидиарную ответственность. Поэтому вот эта самая оценка, отмечу, что она вообще никак не </w:t>
      </w:r>
      <w:proofErr w:type="gramStart"/>
      <w:r>
        <w:rPr>
          <w:szCs w:val="40"/>
        </w:rPr>
        <w:t>отражена в 131-м федеральном законе и существует</w:t>
      </w:r>
      <w:proofErr w:type="gramEnd"/>
      <w:r>
        <w:rPr>
          <w:szCs w:val="40"/>
        </w:rPr>
        <w:t xml:space="preserve"> </w:t>
      </w:r>
      <w:r>
        <w:rPr>
          <w:szCs w:val="40"/>
        </w:rPr>
        <w:lastRenderedPageBreak/>
        <w:t xml:space="preserve">где-то рядом от местного самоуправления, и используется в основном для наградных целей. </w:t>
      </w:r>
      <w:proofErr w:type="gramStart"/>
      <w:r>
        <w:rPr>
          <w:szCs w:val="40"/>
        </w:rPr>
        <w:t>Ну</w:t>
      </w:r>
      <w:proofErr w:type="gramEnd"/>
      <w:r>
        <w:rPr>
          <w:szCs w:val="40"/>
        </w:rPr>
        <w:t xml:space="preserve"> вот Красноярск выделяет 25 миллионов рублей, у нас там просто поменьше миллиона, и мы выделяем 10 миллионов рублей. Но у них, правда, и муниципальных районов </w:t>
      </w:r>
      <w:proofErr w:type="gramStart"/>
      <w:r>
        <w:rPr>
          <w:szCs w:val="40"/>
        </w:rPr>
        <w:t>побольше</w:t>
      </w:r>
      <w:proofErr w:type="gramEnd"/>
      <w:r>
        <w:rPr>
          <w:szCs w:val="40"/>
        </w:rPr>
        <w:t xml:space="preserve">, у нас всего 11 муниципальных районов, 3 городских округа, 10 миллионов рублей, учитывая наш дотационный бюджет, они им, конечно, весьма и весьма ко двору. Всё, что они их расходуют, это их собственное желание иждивения. </w:t>
      </w:r>
    </w:p>
    <w:p w:rsidR="00146C70" w:rsidRDefault="00146C70" w:rsidP="00CB7CC1">
      <w:pPr>
        <w:widowControl w:val="0"/>
        <w:spacing w:line="360" w:lineRule="auto"/>
        <w:rPr>
          <w:szCs w:val="40"/>
        </w:rPr>
      </w:pPr>
      <w:proofErr w:type="gramStart"/>
      <w:r>
        <w:rPr>
          <w:szCs w:val="40"/>
        </w:rPr>
        <w:t>Мы, наверное, впереди планеты всей по сети, по развитию сети МФЦ, в муниципальных образованиях в Камчатском крае у нас даже в самых отдаленных есть филиалы.</w:t>
      </w:r>
      <w:proofErr w:type="gramEnd"/>
      <w:r>
        <w:rPr>
          <w:szCs w:val="40"/>
        </w:rPr>
        <w:t xml:space="preserve"> В этой связи</w:t>
      </w:r>
      <w:r w:rsidR="000A2E80">
        <w:rPr>
          <w:szCs w:val="40"/>
        </w:rPr>
        <w:t>,</w:t>
      </w:r>
      <w:r>
        <w:rPr>
          <w:szCs w:val="40"/>
        </w:rPr>
        <w:t xml:space="preserve"> что касаемо платформы </w:t>
      </w:r>
      <w:r>
        <w:rPr>
          <w:szCs w:val="40"/>
          <w:lang w:val="en-US"/>
        </w:rPr>
        <w:t>IT</w:t>
      </w:r>
      <w:r>
        <w:rPr>
          <w:szCs w:val="40"/>
        </w:rPr>
        <w:t xml:space="preserve">. Вы знаете, я хочу сказать, что не вижу ничего страшного в том, что </w:t>
      </w:r>
      <w:proofErr w:type="gramStart"/>
      <w:r>
        <w:rPr>
          <w:szCs w:val="40"/>
        </w:rPr>
        <w:t>она есть и в таком виде работает</w:t>
      </w:r>
      <w:proofErr w:type="gramEnd"/>
      <w:r>
        <w:rPr>
          <w:szCs w:val="40"/>
        </w:rPr>
        <w:t xml:space="preserve">. Моя принципиальная позиция заключается в том, я в этом на тысячу процентов согласен с Алексеем Николаевичем, что голосование в этой системе должно быть анонимное. Я считаю, что на самом деле для человека такие маленькие игрушечные выборы, на которые он ходит по тому или другому вопросу, и его мнение должно быть абсолютно закрыто от его идентификации. То, что оно будет плохим, да, это болезнь роста, это болезнь, но оно будет у всех плохих, у всех муниципальных образований оно будет одинаково плохое. Пройдет болезнь становления и со временем люди будут </w:t>
      </w:r>
      <w:proofErr w:type="spellStart"/>
      <w:r>
        <w:rPr>
          <w:szCs w:val="40"/>
        </w:rPr>
        <w:t>ответственнее</w:t>
      </w:r>
      <w:proofErr w:type="spellEnd"/>
      <w:r>
        <w:rPr>
          <w:szCs w:val="40"/>
        </w:rPr>
        <w:t xml:space="preserve"> относиться к этому процессу и, наверное, это голосование будет правильное. И, соответственно, примерно у всех муниципальных образований уровень удовлетворенности будет отражать на самом деле действия органов местного самоуправления и главу муниципального образования. </w:t>
      </w:r>
    </w:p>
    <w:p w:rsidR="00146C70" w:rsidRDefault="00146C70" w:rsidP="00CB7CC1">
      <w:pPr>
        <w:widowControl w:val="0"/>
        <w:spacing w:line="360" w:lineRule="auto"/>
        <w:rPr>
          <w:szCs w:val="40"/>
        </w:rPr>
      </w:pPr>
      <w:r>
        <w:rPr>
          <w:szCs w:val="40"/>
        </w:rPr>
        <w:t xml:space="preserve">Но в своем докладе я хотел сказать на самом деле не об этом, дорогие друзья. Алексей Николаевич об этом вскользь упомянул вначале. Обращаю ваше внимание, что мы сейчас оцениваем только городские округа и муниципальные районы притом при всем, что у нас в муниципальных </w:t>
      </w:r>
      <w:r>
        <w:rPr>
          <w:szCs w:val="40"/>
        </w:rPr>
        <w:lastRenderedPageBreak/>
        <w:t xml:space="preserve">районах в Камчатском крае живет всего, может быть, 100-150 человек. Это люди, живущие на территории межселенной, все остальные живут на территориях сельских поселений в Камчатском крае или городских поселений, которым является городской округ. Так вот, этот уровень местного самоуправления не оценивается никак, и я считаю, это неправильно, потому что в первую очередь население формирует свое </w:t>
      </w:r>
      <w:proofErr w:type="gramStart"/>
      <w:r>
        <w:rPr>
          <w:szCs w:val="40"/>
        </w:rPr>
        <w:t>мнение</w:t>
      </w:r>
      <w:proofErr w:type="gramEnd"/>
      <w:r>
        <w:rPr>
          <w:szCs w:val="40"/>
        </w:rPr>
        <w:t xml:space="preserve"> о власти исходя из работы именно этого звена. Именно в этом звене мы испытываем максимальные кадровые, финансовые и разные прочие другие затруднения.</w:t>
      </w:r>
    </w:p>
    <w:p w:rsidR="00146C70" w:rsidRDefault="00146C70" w:rsidP="00CB7CC1">
      <w:pPr>
        <w:widowControl w:val="0"/>
        <w:spacing w:line="360" w:lineRule="auto"/>
        <w:rPr>
          <w:szCs w:val="40"/>
        </w:rPr>
      </w:pPr>
      <w:r>
        <w:rPr>
          <w:szCs w:val="40"/>
        </w:rPr>
        <w:t xml:space="preserve">Но когда мы говорим о системе показателей, я хочу, чтобы эти показатели, они были по-русски нормально сформулированы на понятном людям простом языке, что мы конкретно </w:t>
      </w:r>
      <w:proofErr w:type="gramStart"/>
      <w:r>
        <w:rPr>
          <w:szCs w:val="40"/>
        </w:rPr>
        <w:t>оцениваем и оценивали</w:t>
      </w:r>
      <w:proofErr w:type="gramEnd"/>
      <w:r>
        <w:rPr>
          <w:szCs w:val="40"/>
        </w:rPr>
        <w:t xml:space="preserve"> конкретные достижения непосредственно органов местного самоуправления или глав, а лучше даже глав муниципальных образований. Я приведу пример, который вот я здесь набросал себе. Это, допустим, доля возврата неосвоенных финансовых средств, выделенных муниципальному образованию из регионального бюджета или там федерального, не важно. Доля неисполненных муниципальных контрактов, в том числе по вине органов местного самоуправления, должностных лиц местного самоуправления, подведомственных учреждений и должностных лиц. Доля нецелевых расходов из местного бюджета, выявленных контролирующими правоохранительными органами и должностными лицами. Доля штрафов и иных финансовых взысканий, вынесенных в отношении МСУ и должностных лиц местного самоуправления. Количество судебных решений, которые были вынесены не в пользу МСУ и так далее. Одним словом, показатели… ну или доля неисполненных мероприятий в краевых там, региональных, федеральных, не важно, в других программах. Вот это на самом деле вещи, которые реально оценивают то, зачем человек идет в орган </w:t>
      </w:r>
      <w:r>
        <w:rPr>
          <w:szCs w:val="40"/>
        </w:rPr>
        <w:lastRenderedPageBreak/>
        <w:t xml:space="preserve">местного самоуправления </w:t>
      </w:r>
      <w:proofErr w:type="gramStart"/>
      <w:r>
        <w:rPr>
          <w:szCs w:val="40"/>
        </w:rPr>
        <w:t>и</w:t>
      </w:r>
      <w:proofErr w:type="gramEnd"/>
      <w:r>
        <w:rPr>
          <w:szCs w:val="40"/>
        </w:rPr>
        <w:t xml:space="preserve"> зачем он собирается быть главной муниципального образования, сельского поселения в частности. </w:t>
      </w:r>
    </w:p>
    <w:p w:rsidR="00146C70" w:rsidRPr="00477241" w:rsidRDefault="00146C70" w:rsidP="00CB7CC1">
      <w:pPr>
        <w:widowControl w:val="0"/>
        <w:spacing w:line="360" w:lineRule="auto"/>
        <w:rPr>
          <w:szCs w:val="40"/>
        </w:rPr>
      </w:pPr>
      <w:r>
        <w:rPr>
          <w:szCs w:val="40"/>
        </w:rPr>
        <w:t xml:space="preserve">Вы знаете, губернатор Камчатского края избирается, как и все губернаторы в Российской Федерации, избирается всенародным голосованием и, на мой взгляд, имеет наивысшую степень доверия населения, точно так же, как и избирается </w:t>
      </w:r>
      <w:proofErr w:type="spellStart"/>
      <w:r>
        <w:rPr>
          <w:szCs w:val="40"/>
        </w:rPr>
        <w:t>Заксобрание</w:t>
      </w:r>
      <w:proofErr w:type="spellEnd"/>
      <w:r>
        <w:rPr>
          <w:szCs w:val="40"/>
        </w:rPr>
        <w:t xml:space="preserve"> Камчатского края прямым всенародным голосованием. Отмечу, что есть такая пословица: "Не ошибается тот, кто ничего не делает". </w:t>
      </w:r>
      <w:proofErr w:type="gramStart"/>
      <w:r>
        <w:rPr>
          <w:szCs w:val="40"/>
        </w:rPr>
        <w:t>Ну</w:t>
      </w:r>
      <w:proofErr w:type="gramEnd"/>
      <w:r>
        <w:rPr>
          <w:szCs w:val="40"/>
        </w:rPr>
        <w:t xml:space="preserve"> вы знаете, я занимаюсь местным самоуправлением 12 лет, а в своей предыдущей жизни я работал в администрации Корякского автономного округа и был начальником департамента экономики, пока он был отдельным субъектом. И, собственно говоря, 20 лет </w:t>
      </w:r>
      <w:proofErr w:type="gramStart"/>
      <w:r>
        <w:rPr>
          <w:szCs w:val="40"/>
        </w:rPr>
        <w:t>работаю вот на земле в местном самоуправлении и хочу</w:t>
      </w:r>
      <w:proofErr w:type="gramEnd"/>
      <w:r>
        <w:rPr>
          <w:szCs w:val="40"/>
        </w:rPr>
        <w:t xml:space="preserve"> сказать о том, что я видел глав, которые не ошибаются, и они не ошибаются как раз </w:t>
      </w:r>
      <w:r w:rsidRPr="0007152E">
        <w:rPr>
          <w:szCs w:val="40"/>
        </w:rPr>
        <w:t>потому</w:t>
      </w:r>
      <w:r w:rsidR="000A2E80">
        <w:rPr>
          <w:szCs w:val="40"/>
        </w:rPr>
        <w:t>,</w:t>
      </w:r>
      <w:r w:rsidRPr="0007152E">
        <w:rPr>
          <w:szCs w:val="40"/>
        </w:rPr>
        <w:t xml:space="preserve"> что они ничего не делают.</w:t>
      </w:r>
    </w:p>
    <w:p w:rsidR="00146C70" w:rsidRDefault="00146C70" w:rsidP="00CB7CC1">
      <w:pPr>
        <w:widowControl w:val="0"/>
        <w:spacing w:line="360" w:lineRule="auto"/>
        <w:rPr>
          <w:szCs w:val="40"/>
        </w:rPr>
      </w:pPr>
      <w:r>
        <w:rPr>
          <w:szCs w:val="40"/>
        </w:rPr>
        <w:t>И отмечу вам, что на сегодняшний момент в законе 131-м удалить главу муниципального образования в малонаселённом сельском пункте, который избран</w:t>
      </w:r>
      <w:proofErr w:type="gramStart"/>
      <w:r>
        <w:rPr>
          <w:szCs w:val="40"/>
        </w:rPr>
        <w:t>… Т</w:t>
      </w:r>
      <w:proofErr w:type="gramEnd"/>
      <w:r>
        <w:rPr>
          <w:szCs w:val="40"/>
        </w:rPr>
        <w:t>ам проживает 150 человек, избрало его, допустим, 27 человек. При этом при всём в органе представительном находятся его родственники, убрать его невозможно.</w:t>
      </w:r>
    </w:p>
    <w:p w:rsidR="00146C70" w:rsidRDefault="00146C70" w:rsidP="00CB7CC1">
      <w:pPr>
        <w:widowControl w:val="0"/>
        <w:spacing w:line="360" w:lineRule="auto"/>
        <w:rPr>
          <w:szCs w:val="40"/>
        </w:rPr>
      </w:pPr>
      <w:r>
        <w:rPr>
          <w:szCs w:val="40"/>
        </w:rPr>
        <w:t>Первый вопрос, который возникает в таком проблемном муниципальном образовании, когда приезжает либо</w:t>
      </w:r>
      <w:r w:rsidR="000A2E80">
        <w:rPr>
          <w:szCs w:val="40"/>
        </w:rPr>
        <w:t xml:space="preserve"> губернатор, </w:t>
      </w:r>
      <w:r>
        <w:rPr>
          <w:szCs w:val="40"/>
        </w:rPr>
        <w:t xml:space="preserve">либо я как министр. Уберите немедленно этого главу. Почему вы не уберёте? Я объясняю людям, что мы этого сделать не можем. Не можем, механизма нет. Механизм, который есть у губернатора - это либо за факт, установленный судом, либо за также неисполнение. Но этот вопрос по тому поводу принимает Дума. Я на самом деле предлагаю поменять адресаты инициативы губернатора по этому поводу. </w:t>
      </w:r>
    </w:p>
    <w:p w:rsidR="00146C70" w:rsidRDefault="00146C70" w:rsidP="00CB7CC1">
      <w:pPr>
        <w:widowControl w:val="0"/>
        <w:spacing w:line="360" w:lineRule="auto"/>
        <w:rPr>
          <w:szCs w:val="40"/>
        </w:rPr>
      </w:pPr>
      <w:r>
        <w:rPr>
          <w:szCs w:val="40"/>
        </w:rPr>
        <w:t xml:space="preserve">Обращаю ваше внимание, что … если о Камчатке идёт речь. В случае </w:t>
      </w:r>
      <w:r>
        <w:rPr>
          <w:szCs w:val="40"/>
        </w:rPr>
        <w:lastRenderedPageBreak/>
        <w:t xml:space="preserve">если Дума в течение трёх и более месяцев подряд не проводит своё заседание, то есть не работает Дума, а сессия - это её основной способ работы. Губернатор </w:t>
      </w:r>
      <w:proofErr w:type="gramStart"/>
      <w:r>
        <w:rPr>
          <w:szCs w:val="40"/>
        </w:rPr>
        <w:t xml:space="preserve">вносит в </w:t>
      </w:r>
      <w:proofErr w:type="spellStart"/>
      <w:r>
        <w:rPr>
          <w:szCs w:val="40"/>
        </w:rPr>
        <w:t>Заксобрание</w:t>
      </w:r>
      <w:proofErr w:type="spellEnd"/>
      <w:r>
        <w:rPr>
          <w:szCs w:val="40"/>
        </w:rPr>
        <w:t xml:space="preserve"> проект закона и </w:t>
      </w:r>
      <w:proofErr w:type="spellStart"/>
      <w:r>
        <w:rPr>
          <w:szCs w:val="40"/>
        </w:rPr>
        <w:t>Заксобрание</w:t>
      </w:r>
      <w:proofErr w:type="spellEnd"/>
      <w:r>
        <w:rPr>
          <w:szCs w:val="40"/>
        </w:rPr>
        <w:t xml:space="preserve"> принимает</w:t>
      </w:r>
      <w:proofErr w:type="gramEnd"/>
      <w:r>
        <w:rPr>
          <w:szCs w:val="40"/>
        </w:rPr>
        <w:t xml:space="preserve"> закон Камчатского края о роспуске органа муниципального образования. То есть досрочное прекращение полномочий Думы случается за то, что Дума не работает. Так поменяйте адресата. … Камчатского края пускай с представлением о </w:t>
      </w:r>
      <w:proofErr w:type="gramStart"/>
      <w:r>
        <w:rPr>
          <w:szCs w:val="40"/>
        </w:rPr>
        <w:t>нерадивом</w:t>
      </w:r>
      <w:proofErr w:type="gramEnd"/>
      <w:r>
        <w:rPr>
          <w:szCs w:val="40"/>
        </w:rPr>
        <w:t xml:space="preserve"> главе муниципального образования обращается в </w:t>
      </w:r>
      <w:proofErr w:type="spellStart"/>
      <w:r>
        <w:rPr>
          <w:szCs w:val="40"/>
        </w:rPr>
        <w:t>заксобрание</w:t>
      </w:r>
      <w:proofErr w:type="spellEnd"/>
      <w:r>
        <w:rPr>
          <w:szCs w:val="40"/>
        </w:rPr>
        <w:t xml:space="preserve"> субъектов. Представительный орган субъектов Российской Федерации, который тоже </w:t>
      </w:r>
      <w:proofErr w:type="gramStart"/>
      <w:r>
        <w:rPr>
          <w:szCs w:val="40"/>
        </w:rPr>
        <w:t>обладает наивысшей степенью доверия в субъекте и избран</w:t>
      </w:r>
      <w:proofErr w:type="gramEnd"/>
      <w:r>
        <w:rPr>
          <w:szCs w:val="40"/>
        </w:rPr>
        <w:t xml:space="preserve"> на всей территории. В том числе и на территории этого самого муниципального образования, где есть, предположим, нерадивый глава. Я считаю, что этим инструментом губернатор, наверное, не будет пользоваться никогда. Однако это серьёзный предохранитель для тех людей, которые часто необдуманно принимают решение, а пойду-ка я схожу на выборы.</w:t>
      </w:r>
    </w:p>
    <w:p w:rsidR="00146C70" w:rsidRDefault="00146C70" w:rsidP="00CB7CC1">
      <w:pPr>
        <w:widowControl w:val="0"/>
        <w:spacing w:line="360" w:lineRule="auto"/>
        <w:rPr>
          <w:szCs w:val="40"/>
        </w:rPr>
      </w:pPr>
      <w:r>
        <w:rPr>
          <w:szCs w:val="40"/>
        </w:rPr>
        <w:t>Я вам приведу пример. Совершенно недавно в ноябре 2018 года в одном из районов Камчатского края был собранием депутатов удалён глава муниципального образования сельского поселения за неисполнение … вопросов местного значения. Два года ничего не делал. Вот это пребывание на должности, ничего не дела</w:t>
      </w:r>
      <w:r w:rsidR="000A2E80">
        <w:rPr>
          <w:szCs w:val="40"/>
        </w:rPr>
        <w:t>я</w:t>
      </w:r>
      <w:r>
        <w:rPr>
          <w:szCs w:val="40"/>
        </w:rPr>
        <w:t xml:space="preserve"> </w:t>
      </w:r>
      <w:r w:rsidR="000A2E80">
        <w:rPr>
          <w:szCs w:val="40"/>
        </w:rPr>
        <w:t>о</w:t>
      </w:r>
      <w:r>
        <w:rPr>
          <w:szCs w:val="40"/>
        </w:rPr>
        <w:t xml:space="preserve">бошлось муниципальному образованию в минус 140 миллионов рублей денег. Он просто их не освоил. Их списали в бюджеты и дело с концом. В конце концов, через два года </w:t>
      </w:r>
      <w:proofErr w:type="gramStart"/>
      <w:r>
        <w:rPr>
          <w:szCs w:val="40"/>
        </w:rPr>
        <w:t>собственная</w:t>
      </w:r>
      <w:proofErr w:type="gramEnd"/>
      <w:r>
        <w:rPr>
          <w:szCs w:val="40"/>
        </w:rPr>
        <w:t xml:space="preserve"> Дума семью голосами из десяти, они его чик, удалили, избрали другого и дело всё завертелось. При этом при всём мы получили огромное количество жалоб от жителей о том, что вот, вы никак не реагируете, вы ничего не делаете. </w:t>
      </w:r>
    </w:p>
    <w:p w:rsidR="00146C70" w:rsidRDefault="00146C70" w:rsidP="00CB7CC1">
      <w:pPr>
        <w:widowControl w:val="0"/>
        <w:spacing w:line="360" w:lineRule="auto"/>
        <w:rPr>
          <w:szCs w:val="40"/>
        </w:rPr>
      </w:pPr>
      <w:r>
        <w:rPr>
          <w:szCs w:val="40"/>
        </w:rPr>
        <w:t xml:space="preserve">Да. И я предлагаю при </w:t>
      </w:r>
      <w:proofErr w:type="gramStart"/>
      <w:r>
        <w:rPr>
          <w:szCs w:val="40"/>
        </w:rPr>
        <w:t>принятии</w:t>
      </w:r>
      <w:proofErr w:type="gramEnd"/>
      <w:r>
        <w:rPr>
          <w:szCs w:val="40"/>
        </w:rPr>
        <w:t xml:space="preserve"> этого решения высшим должностным лицом как раз и ориентироваться вот на эту оценку эффективности глав сельских поселений. Я считаю, это будет на самом деле главный инструмент. </w:t>
      </w:r>
      <w:r>
        <w:rPr>
          <w:szCs w:val="40"/>
        </w:rPr>
        <w:lastRenderedPageBreak/>
        <w:t xml:space="preserve">Кроме бонусов в виде грантов здесь будет ещё и ответственность, то есть оно будет сопряжено с принятием этого решения. Я прошу этот вопрос рассмотреть. Поэтому время ваше больше </w:t>
      </w:r>
      <w:proofErr w:type="gramStart"/>
      <w:r>
        <w:rPr>
          <w:szCs w:val="40"/>
        </w:rPr>
        <w:t>занимать не буду и скажу</w:t>
      </w:r>
      <w:proofErr w:type="gramEnd"/>
      <w:r>
        <w:rPr>
          <w:szCs w:val="40"/>
        </w:rPr>
        <w:t xml:space="preserve"> всем, что у нас как раз извергается вулкан Безымянный. Как все любят, там взрывы, лава, пепел, гром, молния. Кто не видел, приезжайте на Камчатку, ждём. Да. Можно летать. Я вчера прилетел, завтра опять улетаю. Так что добро пожаловать на Камчатку, всех ждём. Спасибо большое, уважаемые коллеги.</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w:t>
      </w:r>
      <w:proofErr w:type="gramStart"/>
      <w:r>
        <w:rPr>
          <w:szCs w:val="40"/>
        </w:rPr>
        <w:t>Безымянный</w:t>
      </w:r>
      <w:proofErr w:type="gramEnd"/>
      <w:r>
        <w:rPr>
          <w:szCs w:val="40"/>
        </w:rPr>
        <w:t xml:space="preserve"> это прямо в Петропавловске.</w:t>
      </w:r>
    </w:p>
    <w:p w:rsidR="00146C70" w:rsidRDefault="00146C70" w:rsidP="00CB7CC1">
      <w:pPr>
        <w:widowControl w:val="0"/>
        <w:spacing w:line="360" w:lineRule="auto"/>
        <w:rPr>
          <w:szCs w:val="40"/>
        </w:rPr>
      </w:pPr>
      <w:r>
        <w:rPr>
          <w:szCs w:val="40"/>
          <w:u w:val="single"/>
        </w:rPr>
        <w:t>Л</w:t>
      </w:r>
      <w:r w:rsidR="00390E0F">
        <w:rPr>
          <w:szCs w:val="40"/>
          <w:u w:val="single"/>
        </w:rPr>
        <w:t>ебедев</w:t>
      </w:r>
      <w:r>
        <w:rPr>
          <w:szCs w:val="40"/>
          <w:u w:val="single"/>
        </w:rPr>
        <w:t xml:space="preserve"> С.В.</w:t>
      </w:r>
      <w:r>
        <w:rPr>
          <w:szCs w:val="40"/>
        </w:rPr>
        <w:t xml:space="preserve"> Нет, это около Ключей. Это где-то 450 километров … да. Видно отлично, одним словом. Да, приезжайте.</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Хорошо. Спасибо.</w:t>
      </w:r>
    </w:p>
    <w:p w:rsidR="00146C70" w:rsidRDefault="00146C70" w:rsidP="00CB7CC1">
      <w:pPr>
        <w:widowControl w:val="0"/>
        <w:spacing w:line="360" w:lineRule="auto"/>
        <w:rPr>
          <w:szCs w:val="40"/>
        </w:rPr>
      </w:pPr>
      <w:r>
        <w:rPr>
          <w:szCs w:val="40"/>
          <w:u w:val="single"/>
        </w:rPr>
        <w:t>Лебедев С.В.</w:t>
      </w:r>
      <w:r>
        <w:rPr>
          <w:szCs w:val="40"/>
        </w:rPr>
        <w:t xml:space="preserve"> И про опросы. Извините, я скажу про опрос. Мы очень долго об этом </w:t>
      </w:r>
      <w:proofErr w:type="gramStart"/>
      <w:r>
        <w:rPr>
          <w:szCs w:val="40"/>
        </w:rPr>
        <w:t>думали и решили</w:t>
      </w:r>
      <w:proofErr w:type="gramEnd"/>
      <w:r>
        <w:rPr>
          <w:szCs w:val="40"/>
        </w:rPr>
        <w:t xml:space="preserve">, что на самом деле опрос это по большому счёту уникальный инструмент польза от которого колоссальная. Только проводить его нужно честно и мы стараемся проводить опрос </w:t>
      </w:r>
      <w:r w:rsidR="004C1DA7">
        <w:rPr>
          <w:szCs w:val="40"/>
        </w:rPr>
        <w:t xml:space="preserve">не </w:t>
      </w:r>
      <w:r>
        <w:rPr>
          <w:szCs w:val="40"/>
        </w:rPr>
        <w:t xml:space="preserve">при </w:t>
      </w:r>
      <w:proofErr w:type="gramStart"/>
      <w:r w:rsidR="004C1DA7">
        <w:rPr>
          <w:szCs w:val="40"/>
        </w:rPr>
        <w:t>принятии</w:t>
      </w:r>
      <w:proofErr w:type="gramEnd"/>
      <w:r w:rsidR="004C1DA7">
        <w:rPr>
          <w:szCs w:val="40"/>
        </w:rPr>
        <w:t xml:space="preserve"> решения, а </w:t>
      </w:r>
      <w:r>
        <w:rPr>
          <w:szCs w:val="40"/>
        </w:rPr>
        <w:t xml:space="preserve">до его принятия. </w:t>
      </w:r>
    </w:p>
    <w:p w:rsidR="00146C70" w:rsidRDefault="00146C70" w:rsidP="00CB7CC1">
      <w:pPr>
        <w:widowControl w:val="0"/>
        <w:spacing w:line="360" w:lineRule="auto"/>
        <w:rPr>
          <w:szCs w:val="40"/>
        </w:rPr>
      </w:pPr>
      <w:r>
        <w:rPr>
          <w:szCs w:val="40"/>
        </w:rPr>
        <w:t xml:space="preserve">У нас сейчас </w:t>
      </w:r>
      <w:r w:rsidR="004C1DA7">
        <w:rPr>
          <w:szCs w:val="40"/>
        </w:rPr>
        <w:t>о</w:t>
      </w:r>
      <w:r>
        <w:rPr>
          <w:szCs w:val="40"/>
        </w:rPr>
        <w:t xml:space="preserve">бсуждается населением вопрос об объединении администрации сельского поселения, центральной усадьбы и администрации района, да. Вопрос такой политизированный, </w:t>
      </w:r>
      <w:proofErr w:type="gramStart"/>
      <w:r>
        <w:rPr>
          <w:szCs w:val="40"/>
        </w:rPr>
        <w:t>связан с личными делами и мы попросили</w:t>
      </w:r>
      <w:proofErr w:type="gramEnd"/>
      <w:r>
        <w:rPr>
          <w:szCs w:val="40"/>
        </w:rPr>
        <w:t xml:space="preserve"> этот опрос провести газету. Орган, которому доверяет население этого муниципального образования. Газета </w:t>
      </w:r>
      <w:proofErr w:type="gramStart"/>
      <w:r>
        <w:rPr>
          <w:szCs w:val="40"/>
        </w:rPr>
        <w:t>провела и сказала</w:t>
      </w:r>
      <w:proofErr w:type="gramEnd"/>
      <w:r>
        <w:rPr>
          <w:szCs w:val="40"/>
        </w:rPr>
        <w:t xml:space="preserve">, что 64 процента населения за объединение этой администрации.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Как вопрос звучал?</w:t>
      </w:r>
    </w:p>
    <w:p w:rsidR="00146C70" w:rsidRDefault="00146C70" w:rsidP="00CB7CC1">
      <w:pPr>
        <w:widowControl w:val="0"/>
        <w:spacing w:line="360" w:lineRule="auto"/>
        <w:rPr>
          <w:szCs w:val="40"/>
        </w:rPr>
      </w:pPr>
      <w:r>
        <w:rPr>
          <w:szCs w:val="40"/>
          <w:u w:val="single"/>
        </w:rPr>
        <w:t>Лебедев С.В.</w:t>
      </w:r>
      <w:r>
        <w:rPr>
          <w:szCs w:val="40"/>
        </w:rPr>
        <w:t xml:space="preserve"> Вопрос звучал так. Хотите ли вы чтобы…</w:t>
      </w:r>
    </w:p>
    <w:p w:rsidR="00146C70" w:rsidRDefault="00146C70" w:rsidP="00CB7CC1">
      <w:pPr>
        <w:widowControl w:val="0"/>
        <w:spacing w:line="360" w:lineRule="auto"/>
        <w:rPr>
          <w:szCs w:val="40"/>
        </w:rPr>
      </w:pPr>
      <w:r w:rsidRPr="00427D00">
        <w:rPr>
          <w:szCs w:val="40"/>
          <w:u w:val="single"/>
        </w:rPr>
        <w:t>Председательствующий.</w:t>
      </w:r>
      <w:r>
        <w:rPr>
          <w:szCs w:val="40"/>
        </w:rPr>
        <w:t xml:space="preserve"> Сократить чиновников.</w:t>
      </w:r>
    </w:p>
    <w:p w:rsidR="00146C70" w:rsidRDefault="00146C70" w:rsidP="00CB7CC1">
      <w:pPr>
        <w:widowControl w:val="0"/>
        <w:spacing w:line="360" w:lineRule="auto"/>
        <w:rPr>
          <w:szCs w:val="40"/>
        </w:rPr>
      </w:pPr>
      <w:r w:rsidRPr="00427D00">
        <w:rPr>
          <w:szCs w:val="40"/>
          <w:u w:val="single"/>
        </w:rPr>
        <w:t>Лебедев С.В.</w:t>
      </w:r>
      <w:r>
        <w:rPr>
          <w:szCs w:val="40"/>
        </w:rPr>
        <w:t xml:space="preserve"> А? Нет, нет, нет. Вопрос звучал по-русски. Хотите ли </w:t>
      </w:r>
      <w:proofErr w:type="gramStart"/>
      <w:r>
        <w:rPr>
          <w:szCs w:val="40"/>
        </w:rPr>
        <w:t>вы</w:t>
      </w:r>
      <w:proofErr w:type="gramEnd"/>
      <w:r>
        <w:rPr>
          <w:szCs w:val="40"/>
        </w:rPr>
        <w:t xml:space="preserve"> чтобы да, была объединена администрация и там было сокращено количество </w:t>
      </w:r>
      <w:r>
        <w:rPr>
          <w:szCs w:val="40"/>
        </w:rPr>
        <w:lastRenderedPageBreak/>
        <w:t xml:space="preserve">чиновников. </w:t>
      </w:r>
    </w:p>
    <w:p w:rsidR="000E2A22" w:rsidRDefault="00146C70" w:rsidP="00CB7CC1">
      <w:pPr>
        <w:widowControl w:val="0"/>
        <w:spacing w:line="360" w:lineRule="auto"/>
        <w:rPr>
          <w:szCs w:val="40"/>
        </w:rPr>
      </w:pPr>
      <w:r w:rsidRPr="00427D00">
        <w:rPr>
          <w:szCs w:val="40"/>
          <w:u w:val="single"/>
        </w:rPr>
        <w:t>Председательствующий.</w:t>
      </w:r>
      <w:r>
        <w:rPr>
          <w:szCs w:val="40"/>
        </w:rPr>
        <w:t xml:space="preserve"> Понятно.</w:t>
      </w:r>
    </w:p>
    <w:p w:rsidR="00146C70" w:rsidRDefault="00146C70" w:rsidP="00CB7CC1">
      <w:pPr>
        <w:widowControl w:val="0"/>
        <w:spacing w:line="360" w:lineRule="auto"/>
        <w:rPr>
          <w:szCs w:val="40"/>
        </w:rPr>
      </w:pPr>
      <w:r>
        <w:rPr>
          <w:szCs w:val="40"/>
        </w:rPr>
        <w:t xml:space="preserve">Здесь, видите, очень много подводных камней. Формулировка вопроса и так далее. Вот, видите, у кого-то шкала из пяти баллов, а у кого-то из двух. Понятно, что дихотомия там всегда будет хуже. Всегда будет больше негативных отзывов. </w:t>
      </w:r>
    </w:p>
    <w:p w:rsidR="00146C70" w:rsidRDefault="00146C70" w:rsidP="00CB7CC1">
      <w:pPr>
        <w:widowControl w:val="0"/>
        <w:spacing w:line="360" w:lineRule="auto"/>
        <w:rPr>
          <w:szCs w:val="40"/>
        </w:rPr>
      </w:pPr>
      <w:r>
        <w:rPr>
          <w:szCs w:val="40"/>
        </w:rPr>
        <w:t>Хорошо. Спасибо большое. Я, кстати, не говорил, что я за анонимный опрос. Вы сказали, что согласны со мной. Я категорически против анонимных опросов. Все люди должны отвечать за свою позицию. Это же не выборы. Как раз это опросы.</w:t>
      </w:r>
    </w:p>
    <w:p w:rsidR="00146C70" w:rsidRDefault="00146C70" w:rsidP="00CB7CC1">
      <w:pPr>
        <w:widowControl w:val="0"/>
        <w:spacing w:line="360" w:lineRule="auto"/>
        <w:rPr>
          <w:szCs w:val="40"/>
        </w:rPr>
      </w:pPr>
      <w:r>
        <w:rPr>
          <w:szCs w:val="40"/>
        </w:rPr>
        <w:t xml:space="preserve">Здесь, если ты позицию заявляешь, то ты должен ее обосновать, по крайней мере, не прятаться. Это же для нас только уникально, у нас, кстати, вот инклюзивные инструменты, людей закрывают. Они должны не </w:t>
      </w:r>
      <w:proofErr w:type="gramStart"/>
      <w:r>
        <w:rPr>
          <w:szCs w:val="40"/>
        </w:rPr>
        <w:t>бояться</w:t>
      </w:r>
      <w:proofErr w:type="gramEnd"/>
      <w:r>
        <w:rPr>
          <w:szCs w:val="40"/>
        </w:rPr>
        <w:t xml:space="preserve"> свою позицию выражать, ее обосновывать, вступать в дискуссии. Поэтому, мы за все вот эти соучастные механизмы гласные. Слушания, обсуждения, какие-то, я не знаю, даже митинги, круглые столы. Все это очное участие попытки отстаивать свои, значит, свою позицию, или присоединяться к чьей-то позиции.</w:t>
      </w:r>
    </w:p>
    <w:p w:rsidR="00146C70" w:rsidRDefault="00146C70" w:rsidP="00CB7CC1">
      <w:pPr>
        <w:widowControl w:val="0"/>
        <w:spacing w:line="360" w:lineRule="auto"/>
        <w:rPr>
          <w:szCs w:val="40"/>
        </w:rPr>
      </w:pPr>
      <w:r>
        <w:rPr>
          <w:szCs w:val="40"/>
        </w:rPr>
        <w:t>А тайное, за что-то проголосовать, то это надо, обусловлено уже на генетическом уровне нашими вот инклюзивными инструментами, которые сдерживают развитие.</w:t>
      </w:r>
    </w:p>
    <w:p w:rsidR="00146C70" w:rsidRDefault="00146C70" w:rsidP="00CB7CC1">
      <w:pPr>
        <w:widowControl w:val="0"/>
        <w:spacing w:line="360" w:lineRule="auto"/>
        <w:rPr>
          <w:szCs w:val="40"/>
        </w:rPr>
      </w:pPr>
      <w:r>
        <w:rPr>
          <w:szCs w:val="40"/>
          <w:u w:val="single"/>
        </w:rPr>
        <w:tab/>
      </w:r>
      <w:r>
        <w:rPr>
          <w:szCs w:val="40"/>
          <w:u w:val="single"/>
        </w:rPr>
        <w:tab/>
        <w:t>.</w:t>
      </w:r>
      <w:r>
        <w:rPr>
          <w:szCs w:val="40"/>
        </w:rPr>
        <w:t xml:space="preserve"> Можно вопрос один совсем коротенький?</w:t>
      </w:r>
    </w:p>
    <w:p w:rsidR="00146C70" w:rsidRDefault="00146C70" w:rsidP="00CB7CC1">
      <w:pPr>
        <w:widowControl w:val="0"/>
        <w:spacing w:line="360" w:lineRule="auto"/>
        <w:rPr>
          <w:szCs w:val="40"/>
        </w:rPr>
      </w:pPr>
      <w:r w:rsidRPr="00D278CD">
        <w:rPr>
          <w:szCs w:val="40"/>
          <w:u w:val="single"/>
        </w:rPr>
        <w:t>Председательствующий</w:t>
      </w:r>
      <w:r>
        <w:rPr>
          <w:szCs w:val="40"/>
        </w:rPr>
        <w:t xml:space="preserve">. Пожалуйста. </w:t>
      </w:r>
    </w:p>
    <w:p w:rsidR="00146C70" w:rsidRDefault="00146C70" w:rsidP="00CB7CC1">
      <w:pPr>
        <w:widowControl w:val="0"/>
        <w:spacing w:line="360" w:lineRule="auto"/>
        <w:rPr>
          <w:szCs w:val="40"/>
        </w:rPr>
      </w:pPr>
      <w:r>
        <w:rPr>
          <w:szCs w:val="40"/>
          <w:u w:val="single"/>
        </w:rPr>
        <w:tab/>
      </w:r>
      <w:r>
        <w:rPr>
          <w:szCs w:val="40"/>
          <w:u w:val="single"/>
        </w:rPr>
        <w:tab/>
        <w:t>.</w:t>
      </w:r>
      <w:r>
        <w:rPr>
          <w:szCs w:val="40"/>
        </w:rPr>
        <w:t xml:space="preserve"> А скажите, пожалуйста, а если вы в своем регионе вернете прямые выборы мэров, население будет адекватнее </w:t>
      </w:r>
      <w:proofErr w:type="gramStart"/>
      <w:r>
        <w:rPr>
          <w:szCs w:val="40"/>
        </w:rPr>
        <w:t>реагировать и больше участвовать</w:t>
      </w:r>
      <w:proofErr w:type="gramEnd"/>
      <w:r>
        <w:rPr>
          <w:szCs w:val="40"/>
        </w:rPr>
        <w:t xml:space="preserve"> в опросном голосовании? </w:t>
      </w:r>
    </w:p>
    <w:p w:rsidR="00146C70" w:rsidRDefault="00146C70" w:rsidP="00CB7CC1">
      <w:pPr>
        <w:widowControl w:val="0"/>
        <w:spacing w:line="360" w:lineRule="auto"/>
        <w:rPr>
          <w:szCs w:val="40"/>
        </w:rPr>
      </w:pPr>
      <w:r w:rsidRPr="007770CE">
        <w:rPr>
          <w:szCs w:val="40"/>
          <w:u w:val="single"/>
        </w:rPr>
        <w:t>Лебедев С.В.</w:t>
      </w:r>
      <w:r>
        <w:rPr>
          <w:szCs w:val="40"/>
        </w:rPr>
        <w:t xml:space="preserve"> Знаете, я вам отвечу вот что. Мы этот вопрос изучили, и вопрос о возвращении прямых выборов был людям задан. И, на самом деле, </w:t>
      </w:r>
      <w:r>
        <w:rPr>
          <w:szCs w:val="40"/>
        </w:rPr>
        <w:lastRenderedPageBreak/>
        <w:t xml:space="preserve">ответ был такой, нет, пускай избирают депутаты. Я вам хочу сказать вот что, раньше мы ходили, днем с огнем, искали кандидатов в депутаты </w:t>
      </w:r>
      <w:proofErr w:type="gramStart"/>
      <w:r>
        <w:rPr>
          <w:szCs w:val="40"/>
        </w:rPr>
        <w:t>в</w:t>
      </w:r>
      <w:proofErr w:type="gramEnd"/>
      <w:r>
        <w:rPr>
          <w:szCs w:val="40"/>
        </w:rPr>
        <w:t xml:space="preserve"> сельские. То есть, мы реально уговаривали людей. </w:t>
      </w:r>
      <w:proofErr w:type="gramStart"/>
      <w:r>
        <w:rPr>
          <w:szCs w:val="40"/>
        </w:rPr>
        <w:t xml:space="preserve">Мы и сейчас уговариваем в маленьких селах, но уже в меньшей степени, потому что кто-то из сельских совершенно точно будет районным депутатом, ну, два из них точно. </w:t>
      </w:r>
      <w:proofErr w:type="gramEnd"/>
    </w:p>
    <w:p w:rsidR="00146C70" w:rsidRDefault="00146C70" w:rsidP="00CB7CC1">
      <w:pPr>
        <w:widowControl w:val="0"/>
        <w:spacing w:line="360" w:lineRule="auto"/>
        <w:rPr>
          <w:szCs w:val="40"/>
        </w:rPr>
      </w:pPr>
      <w:r w:rsidRPr="00876226">
        <w:rPr>
          <w:szCs w:val="40"/>
          <w:u w:val="single"/>
        </w:rPr>
        <w:t>Председательствующий</w:t>
      </w:r>
      <w:r>
        <w:rPr>
          <w:szCs w:val="40"/>
        </w:rPr>
        <w:t>. Значит, делегирование у вас, да.</w:t>
      </w:r>
    </w:p>
    <w:p w:rsidR="00146C70" w:rsidRDefault="00146C70" w:rsidP="00CB7CC1">
      <w:pPr>
        <w:widowControl w:val="0"/>
        <w:spacing w:line="360" w:lineRule="auto"/>
        <w:rPr>
          <w:szCs w:val="40"/>
        </w:rPr>
      </w:pPr>
      <w:r w:rsidRPr="007770CE">
        <w:rPr>
          <w:szCs w:val="40"/>
          <w:u w:val="single"/>
        </w:rPr>
        <w:t>Лебедев С.В.</w:t>
      </w:r>
      <w:r>
        <w:rPr>
          <w:szCs w:val="40"/>
        </w:rPr>
        <w:t xml:space="preserve"> Да, дума формирует делегированием, да. А кто-то из них совершенно точно будет избирать главу </w:t>
      </w:r>
      <w:proofErr w:type="gramStart"/>
      <w:r>
        <w:rPr>
          <w:szCs w:val="40"/>
        </w:rPr>
        <w:t>муниципального</w:t>
      </w:r>
      <w:proofErr w:type="gramEnd"/>
      <w:r>
        <w:rPr>
          <w:szCs w:val="40"/>
        </w:rPr>
        <w:t xml:space="preserve"> района.</w:t>
      </w:r>
    </w:p>
    <w:p w:rsidR="00146C70" w:rsidRDefault="00146C70" w:rsidP="00CB7CC1">
      <w:pPr>
        <w:widowControl w:val="0"/>
        <w:spacing w:line="360" w:lineRule="auto"/>
        <w:rPr>
          <w:szCs w:val="40"/>
        </w:rPr>
      </w:pPr>
      <w:r>
        <w:rPr>
          <w:szCs w:val="40"/>
        </w:rPr>
        <w:t>Что касается выборов сельских, то по закону мы оставили у сельских поселений тот способ избрания главы, как у них написано в уставе. Вы знаете, многие написали у себя в уставе, что тоже избрание по конкурсу, вот так им нравиться больше. И мы теперь им рекомендуем вернуть прямые выборы.</w:t>
      </w:r>
    </w:p>
    <w:p w:rsidR="00146C70" w:rsidRDefault="00146C70" w:rsidP="00CB7CC1">
      <w:pPr>
        <w:widowControl w:val="0"/>
        <w:spacing w:line="360" w:lineRule="auto"/>
        <w:rPr>
          <w:szCs w:val="40"/>
        </w:rPr>
      </w:pPr>
      <w:r w:rsidRPr="00876226">
        <w:rPr>
          <w:szCs w:val="40"/>
          <w:u w:val="single"/>
        </w:rPr>
        <w:t>Председательствующий</w:t>
      </w:r>
      <w:r>
        <w:rPr>
          <w:szCs w:val="40"/>
        </w:rPr>
        <w:t xml:space="preserve">. Ну, вряд ли, люди все-таки за отмену были прямых выборов. </w:t>
      </w:r>
    </w:p>
    <w:p w:rsidR="00146C70" w:rsidRDefault="00146C70" w:rsidP="00CB7CC1">
      <w:pPr>
        <w:widowControl w:val="0"/>
        <w:spacing w:line="360" w:lineRule="auto"/>
        <w:rPr>
          <w:szCs w:val="40"/>
        </w:rPr>
      </w:pPr>
      <w:r w:rsidRPr="007770CE">
        <w:rPr>
          <w:szCs w:val="40"/>
          <w:u w:val="single"/>
        </w:rPr>
        <w:t>Лебедев С.В.</w:t>
      </w:r>
      <w:r>
        <w:rPr>
          <w:szCs w:val="40"/>
        </w:rPr>
        <w:t xml:space="preserve"> Я за что купил, за то продаю.</w:t>
      </w:r>
    </w:p>
    <w:p w:rsidR="00146C70" w:rsidRDefault="00146C70" w:rsidP="00CB7CC1">
      <w:pPr>
        <w:widowControl w:val="0"/>
        <w:spacing w:line="360" w:lineRule="auto"/>
        <w:rPr>
          <w:szCs w:val="40"/>
        </w:rPr>
      </w:pPr>
      <w:r w:rsidRPr="00876226">
        <w:rPr>
          <w:szCs w:val="40"/>
          <w:u w:val="single"/>
        </w:rPr>
        <w:t>Председательствующий</w:t>
      </w:r>
      <w:r>
        <w:rPr>
          <w:szCs w:val="40"/>
        </w:rPr>
        <w:t xml:space="preserve">. Ну, это, значит, погрешность опроса. </w:t>
      </w:r>
    </w:p>
    <w:p w:rsidR="00146C70" w:rsidRDefault="00146C70" w:rsidP="00CB7CC1">
      <w:pPr>
        <w:widowControl w:val="0"/>
        <w:spacing w:line="360" w:lineRule="auto"/>
        <w:rPr>
          <w:szCs w:val="40"/>
        </w:rPr>
      </w:pPr>
      <w:r w:rsidRPr="007770CE">
        <w:rPr>
          <w:szCs w:val="40"/>
          <w:u w:val="single"/>
        </w:rPr>
        <w:t>Лебедев С.</w:t>
      </w:r>
      <w:proofErr w:type="gramStart"/>
      <w:r w:rsidRPr="007770CE">
        <w:rPr>
          <w:szCs w:val="40"/>
          <w:u w:val="single"/>
        </w:rPr>
        <w:t>В.</w:t>
      </w:r>
      <w:proofErr w:type="gramEnd"/>
      <w:r>
        <w:rPr>
          <w:szCs w:val="40"/>
        </w:rPr>
        <w:t xml:space="preserve"> Наверное, да.</w:t>
      </w:r>
    </w:p>
    <w:p w:rsidR="00146C70" w:rsidRDefault="00146C70" w:rsidP="00CB7CC1">
      <w:pPr>
        <w:widowControl w:val="0"/>
        <w:spacing w:line="360" w:lineRule="auto"/>
        <w:rPr>
          <w:szCs w:val="40"/>
        </w:rPr>
      </w:pPr>
      <w:r w:rsidRPr="00876226">
        <w:rPr>
          <w:szCs w:val="40"/>
          <w:u w:val="single"/>
        </w:rPr>
        <w:t>Председательствующий</w:t>
      </w:r>
      <w:r>
        <w:rPr>
          <w:szCs w:val="40"/>
        </w:rPr>
        <w:t>. Я не знаю ни одной территории, я знаю территорию, где явка 10-12 процентов на выборах главы муниципальных образований, таких очень много. Но, чтобы они отказывались от выборов, то есть.</w:t>
      </w:r>
    </w:p>
    <w:p w:rsidR="00146C70" w:rsidRDefault="00146C70" w:rsidP="00CB7CC1">
      <w:pPr>
        <w:widowControl w:val="0"/>
        <w:spacing w:line="360" w:lineRule="auto"/>
        <w:rPr>
          <w:szCs w:val="40"/>
        </w:rPr>
      </w:pPr>
      <w:r w:rsidRPr="007770CE">
        <w:rPr>
          <w:szCs w:val="40"/>
          <w:u w:val="single"/>
        </w:rPr>
        <w:t>Лебедев С.В.</w:t>
      </w:r>
      <w:r>
        <w:rPr>
          <w:szCs w:val="40"/>
        </w:rPr>
        <w:t xml:space="preserve"> Алексей Николаевич, вот как раз этот и был основной момент, на который говорили люди. Ну, на них же никто не ходит.</w:t>
      </w:r>
    </w:p>
    <w:p w:rsidR="00146C70" w:rsidRDefault="00146C70" w:rsidP="00CB7CC1">
      <w:pPr>
        <w:widowControl w:val="0"/>
        <w:spacing w:line="360" w:lineRule="auto"/>
        <w:rPr>
          <w:szCs w:val="40"/>
        </w:rPr>
      </w:pPr>
      <w:r w:rsidRPr="00876226">
        <w:rPr>
          <w:szCs w:val="40"/>
          <w:u w:val="single"/>
        </w:rPr>
        <w:t>Председательствующий</w:t>
      </w:r>
      <w:r>
        <w:rPr>
          <w:szCs w:val="40"/>
        </w:rPr>
        <w:t>. И в этом нет ничего плохого</w:t>
      </w:r>
      <w:r w:rsidR="00CB7CC1">
        <w:rPr>
          <w:szCs w:val="40"/>
        </w:rPr>
        <w:t xml:space="preserve"> – </w:t>
      </w:r>
      <w:r>
        <w:rPr>
          <w:szCs w:val="40"/>
        </w:rPr>
        <w:t xml:space="preserve">это механизм саморегулирования. Во всем мире не ходят, это нужно понять. </w:t>
      </w:r>
      <w:r w:rsidR="00CB7CC1">
        <w:rPr>
          <w:szCs w:val="40"/>
        </w:rPr>
        <w:t>Т</w:t>
      </w:r>
      <w:r>
        <w:rPr>
          <w:szCs w:val="40"/>
        </w:rPr>
        <w:t xml:space="preserve">яжело людей мотивировать ходить на выборы, но это не повод отменять, да, отменять механизм как бы, за который, собственно говоря, они там тысячелетиями </w:t>
      </w:r>
      <w:r>
        <w:rPr>
          <w:szCs w:val="40"/>
        </w:rPr>
        <w:lastRenderedPageBreak/>
        <w:t>боролись на муниципальном уровне.</w:t>
      </w:r>
    </w:p>
    <w:p w:rsidR="00146C70" w:rsidRDefault="00146C70" w:rsidP="00CB7CC1">
      <w:pPr>
        <w:widowControl w:val="0"/>
        <w:spacing w:line="360" w:lineRule="auto"/>
        <w:rPr>
          <w:szCs w:val="40"/>
        </w:rPr>
      </w:pPr>
      <w:r>
        <w:rPr>
          <w:szCs w:val="40"/>
        </w:rPr>
        <w:t xml:space="preserve">Коллеги, да, в дискуссию уходим уже </w:t>
      </w:r>
      <w:proofErr w:type="gramStart"/>
      <w:r>
        <w:rPr>
          <w:szCs w:val="40"/>
        </w:rPr>
        <w:t>в</w:t>
      </w:r>
      <w:proofErr w:type="gramEnd"/>
      <w:r>
        <w:rPr>
          <w:szCs w:val="40"/>
        </w:rPr>
        <w:t xml:space="preserve"> такую концептуальную. Екатерина Сергеевна Шугрина, пожалуйста, вам слово. </w:t>
      </w:r>
      <w:r w:rsidR="00CB7CC1">
        <w:rPr>
          <w:szCs w:val="40"/>
        </w:rPr>
        <w:t>С</w:t>
      </w:r>
      <w:r>
        <w:rPr>
          <w:szCs w:val="40"/>
        </w:rPr>
        <w:t xml:space="preserve"> точки зрения, </w:t>
      </w:r>
      <w:proofErr w:type="gramStart"/>
      <w:r>
        <w:rPr>
          <w:szCs w:val="40"/>
        </w:rPr>
        <w:t>юридических</w:t>
      </w:r>
      <w:proofErr w:type="gramEnd"/>
      <w:r>
        <w:rPr>
          <w:szCs w:val="40"/>
        </w:rPr>
        <w:t xml:space="preserve"> каки</w:t>
      </w:r>
      <w:r w:rsidR="00CB7CC1">
        <w:rPr>
          <w:szCs w:val="40"/>
        </w:rPr>
        <w:t>е</w:t>
      </w:r>
      <w:r>
        <w:rPr>
          <w:szCs w:val="40"/>
        </w:rPr>
        <w:t>-то предложени</w:t>
      </w:r>
      <w:r w:rsidR="00CB7CC1">
        <w:rPr>
          <w:szCs w:val="40"/>
        </w:rPr>
        <w:t>я</w:t>
      </w:r>
      <w:r>
        <w:rPr>
          <w:szCs w:val="40"/>
        </w:rPr>
        <w:t xml:space="preserve">. Будем вам очень признательны. </w:t>
      </w:r>
    </w:p>
    <w:p w:rsidR="00146C70" w:rsidRDefault="00146C70" w:rsidP="00CB7CC1">
      <w:pPr>
        <w:widowControl w:val="0"/>
        <w:spacing w:line="360" w:lineRule="auto"/>
        <w:rPr>
          <w:szCs w:val="40"/>
        </w:rPr>
      </w:pPr>
      <w:r>
        <w:rPr>
          <w:szCs w:val="40"/>
          <w:u w:val="single"/>
        </w:rPr>
        <w:t>Шугрина Е.С.</w:t>
      </w:r>
      <w:r>
        <w:rPr>
          <w:szCs w:val="40"/>
        </w:rPr>
        <w:t xml:space="preserve"> Спасибо большое, Алексей Николаевич. Начать хочу с хорошего. Совершенно шикарная рекомендация подготовлена комитетом. Читаешь – получаешь удовольствие. За это низкий поклон Алексею Николаевичу и Игорю Викторовичу. </w:t>
      </w:r>
      <w:proofErr w:type="gramStart"/>
      <w:r>
        <w:rPr>
          <w:szCs w:val="40"/>
        </w:rPr>
        <w:t>Очень положительные</w:t>
      </w:r>
      <w:proofErr w:type="gramEnd"/>
      <w:r>
        <w:rPr>
          <w:szCs w:val="40"/>
        </w:rPr>
        <w:t xml:space="preserve"> впечатления производят эти тексты.</w:t>
      </w:r>
    </w:p>
    <w:p w:rsidR="00146C70" w:rsidRDefault="00146C70" w:rsidP="00CB7CC1">
      <w:pPr>
        <w:widowControl w:val="0"/>
        <w:spacing w:line="360" w:lineRule="auto"/>
        <w:rPr>
          <w:szCs w:val="40"/>
        </w:rPr>
      </w:pPr>
      <w:r>
        <w:rPr>
          <w:szCs w:val="40"/>
        </w:rPr>
        <w:t xml:space="preserve">Теперь, собственно, по обсуждаемой тематике. Я, когда готовилась к сегодняшнему мероприятию, я попыталась собрать информацию о том, где чего-то </w:t>
      </w:r>
      <w:proofErr w:type="gramStart"/>
      <w:r>
        <w:rPr>
          <w:szCs w:val="40"/>
        </w:rPr>
        <w:t>похожее</w:t>
      </w:r>
      <w:proofErr w:type="gramEnd"/>
      <w:r>
        <w:rPr>
          <w:szCs w:val="40"/>
        </w:rPr>
        <w:t xml:space="preserve"> происходит, или нет. И вот, смотрите, что я обнаружила, оценка эффективности у нас есть по указам президента, постановление правительства, о котором сегодня говорится. У нас есть похожий механизм – ежегодный отчет главы, параметры определяют сами муниципалы, где-то они определяют, берут за основу параметры оценки эффективности. Где-то что-то свое делают. Дальше, как следствие, у нас есть удаление в отставку, причем иногда основания удаления в отставку расходятся с теми показателями, которые лежат в основе ежегодного отчета главы.</w:t>
      </w:r>
    </w:p>
    <w:p w:rsidR="00146C70" w:rsidRDefault="00146C70" w:rsidP="00CB7CC1">
      <w:pPr>
        <w:widowControl w:val="0"/>
        <w:spacing w:line="360" w:lineRule="auto"/>
        <w:rPr>
          <w:szCs w:val="40"/>
        </w:rPr>
      </w:pPr>
      <w:r>
        <w:rPr>
          <w:szCs w:val="40"/>
        </w:rPr>
        <w:t xml:space="preserve">Дальше. У нас есть органы статистики, которые собирают похожую информацию. У нас есть сейчас по национальным проектам, ну, в отношении губернаторов это есть уже </w:t>
      </w:r>
      <w:r>
        <w:rPr>
          <w:szCs w:val="40"/>
          <w:lang w:val="en-US"/>
        </w:rPr>
        <w:t>KPI</w:t>
      </w:r>
      <w:r>
        <w:rPr>
          <w:szCs w:val="40"/>
        </w:rPr>
        <w:t>, в отношении глав, я так понимаю, это будет что-то похожее, да. То есть, это параллельно существующие системы оценки.</w:t>
      </w:r>
    </w:p>
    <w:p w:rsidR="00146C70" w:rsidRDefault="00146C70" w:rsidP="00CB7CC1">
      <w:pPr>
        <w:widowControl w:val="0"/>
        <w:spacing w:line="360" w:lineRule="auto"/>
        <w:rPr>
          <w:szCs w:val="40"/>
        </w:rPr>
      </w:pPr>
      <w:r>
        <w:rPr>
          <w:szCs w:val="40"/>
        </w:rPr>
        <w:t>У нас Общероссийский конгресс муниципальных образований регулярно направляет запросы с тем, чтобы собрать информацию, которая потом в основе ложиться ежегодного доклада о состоянии местного самоуправления. Ну, и так далее.</w:t>
      </w:r>
    </w:p>
    <w:p w:rsidR="00146C70" w:rsidRDefault="00146C70" w:rsidP="00CB7CC1">
      <w:pPr>
        <w:widowControl w:val="0"/>
        <w:spacing w:line="360" w:lineRule="auto"/>
        <w:rPr>
          <w:szCs w:val="40"/>
        </w:rPr>
      </w:pPr>
      <w:r>
        <w:rPr>
          <w:szCs w:val="40"/>
        </w:rPr>
        <w:t xml:space="preserve">Вот это просто самый поверхностный анализ, который показывает, что </w:t>
      </w:r>
      <w:r>
        <w:rPr>
          <w:szCs w:val="40"/>
        </w:rPr>
        <w:lastRenderedPageBreak/>
        <w:t xml:space="preserve">совершенно разные структуры выполняют похожие функции по разным методикам, разным механизмам и разным показателям. </w:t>
      </w:r>
      <w:proofErr w:type="gramStart"/>
      <w:r>
        <w:rPr>
          <w:szCs w:val="40"/>
        </w:rPr>
        <w:t xml:space="preserve">Поэтому с этой точки зрения у меня первое предложение: вообще в этом просто разобраться попытаться навести порядок, и, может быть, оптимизировать </w:t>
      </w:r>
      <w:proofErr w:type="spellStart"/>
      <w:r>
        <w:rPr>
          <w:szCs w:val="40"/>
        </w:rPr>
        <w:t>трудо</w:t>
      </w:r>
      <w:proofErr w:type="spellEnd"/>
      <w:r>
        <w:rPr>
          <w:szCs w:val="40"/>
        </w:rPr>
        <w:t>-время затраты, финансовые затраты для того, чтобы не дублировать ту работу, которая выполняется похожими структурами, я еще не упомянула, что у нас есть независимые оценки, по результатам которых рейтинги мэров составляются, и так далее.</w:t>
      </w:r>
      <w:proofErr w:type="gramEnd"/>
      <w:r>
        <w:rPr>
          <w:szCs w:val="40"/>
        </w:rPr>
        <w:t xml:space="preserve"> То есть реально эта работа много кем выполняется.</w:t>
      </w:r>
    </w:p>
    <w:p w:rsidR="00146C70" w:rsidRDefault="00146C70" w:rsidP="00CB7CC1">
      <w:pPr>
        <w:widowControl w:val="0"/>
        <w:spacing w:line="360" w:lineRule="auto"/>
        <w:rPr>
          <w:szCs w:val="40"/>
        </w:rPr>
      </w:pPr>
      <w:r>
        <w:rPr>
          <w:szCs w:val="40"/>
        </w:rPr>
        <w:t>Если посмотреть на существо оценки эффективности, о которой мы сегодня говорим, или похожие функции, выполняемые другими структурами. Две группы результатов – собственно, статистическая информация, об этом уже много кто говорили, и мы, по сути, оказываемся в условиях, что государство запрашивает у муниципалов информацию, которую муниципалы запрашивают у государства. Зачем такое дублирование? Наверное, с учетом наших информационных технологий, которые развиваются, можно напрямую всё это получать и муниципалов не ставить в условия, когда они являются заложниками этой ситуации.</w:t>
      </w:r>
    </w:p>
    <w:p w:rsidR="00146C70" w:rsidRDefault="00146C70" w:rsidP="00CB7CC1">
      <w:pPr>
        <w:widowControl w:val="0"/>
        <w:spacing w:line="360" w:lineRule="auto"/>
        <w:rPr>
          <w:szCs w:val="40"/>
        </w:rPr>
      </w:pPr>
      <w:r>
        <w:rPr>
          <w:szCs w:val="40"/>
        </w:rPr>
        <w:t xml:space="preserve">Вторая группа информации – это качественные оценочные параметры, о которых уже очень много говорили, или социологические опросы, или какие-то иные вещи. И я абсолютно согласна, по-моему, Николай Петрович очень развернуто говорил о том, что сам </w:t>
      </w:r>
      <w:proofErr w:type="gramStart"/>
      <w:r>
        <w:rPr>
          <w:szCs w:val="40"/>
        </w:rPr>
        <w:t>себя</w:t>
      </w:r>
      <w:proofErr w:type="gramEnd"/>
      <w:r>
        <w:rPr>
          <w:szCs w:val="40"/>
        </w:rPr>
        <w:t xml:space="preserve"> когда оцениваешь, это, наверное, неправильно. И Александра Витальевна уже говорила о том, что очень много опросов проводится регионами. Абсолютно </w:t>
      </w:r>
      <w:proofErr w:type="gramStart"/>
      <w:r>
        <w:rPr>
          <w:szCs w:val="40"/>
        </w:rPr>
        <w:t>согласна</w:t>
      </w:r>
      <w:proofErr w:type="gramEnd"/>
      <w:r>
        <w:rPr>
          <w:szCs w:val="40"/>
        </w:rPr>
        <w:t xml:space="preserve"> с теми, кто высказывал эти вещи, наверное, должен быть взгляд со стороны.</w:t>
      </w:r>
    </w:p>
    <w:p w:rsidR="00146C70" w:rsidRDefault="00146C70" w:rsidP="00CB7CC1">
      <w:pPr>
        <w:widowControl w:val="0"/>
        <w:spacing w:line="360" w:lineRule="auto"/>
        <w:rPr>
          <w:szCs w:val="40"/>
        </w:rPr>
      </w:pPr>
      <w:r>
        <w:rPr>
          <w:szCs w:val="40"/>
        </w:rPr>
        <w:t xml:space="preserve">И в этой связи я начала думать вот о чем – результаты этой оценки эффективности. У нас смотрите, что получается. Очень хорошо разработан механизм премирования: гранты и прочие поощрения – это всё замечательно, </w:t>
      </w:r>
      <w:r>
        <w:rPr>
          <w:szCs w:val="40"/>
        </w:rPr>
        <w:lastRenderedPageBreak/>
        <w:t>это всё наработано, даже не буду это всё комментировать. У нас частично звучит вопрос о том, а какие негативные последствия. И вот уже высказывания по удалению в отставку или по отрешению, я бы максимально аккуратна была с этими технологиями. Почему? У нас смотрите, что происходит. Оценка эффективности работы органов, а удаляем в отставку или отрешаем одного отдельно взятого главу. Можно ли главу наказывать за то, что происходит на территории? Насколько это корректно? Юридически речь идет о подмене субъекта ответственности, и такие вещи я бы очень аккуратно рассматривала.</w:t>
      </w:r>
    </w:p>
    <w:p w:rsidR="00146C70" w:rsidRDefault="00146C70" w:rsidP="00CB7CC1">
      <w:pPr>
        <w:widowControl w:val="0"/>
        <w:spacing w:line="360" w:lineRule="auto"/>
        <w:rPr>
          <w:szCs w:val="40"/>
        </w:rPr>
      </w:pPr>
      <w:r>
        <w:rPr>
          <w:szCs w:val="40"/>
        </w:rPr>
        <w:t>И плюс то, о чем говорил, по-моему, Алексей Николаевич или Николай Петрович: нужно очень четко выделять, когда мы ставим вопрос об ответственности, вклад или степень вины конкретно взятого человека, который, собственно, наказывается.</w:t>
      </w:r>
    </w:p>
    <w:p w:rsidR="00146C70" w:rsidRDefault="00146C70" w:rsidP="00CB7CC1">
      <w:pPr>
        <w:widowControl w:val="0"/>
        <w:spacing w:line="360" w:lineRule="auto"/>
        <w:rPr>
          <w:szCs w:val="40"/>
        </w:rPr>
      </w:pPr>
      <w:r>
        <w:rPr>
          <w:szCs w:val="40"/>
        </w:rPr>
        <w:t xml:space="preserve">Я бы хотела остановиться на промежуточных результатах возможного использования вот этих вот данных об оценке эффективности, которые мне, например, не удалось установить. Вот смотрите, у нас муниципалы пишут доклады, у нас субъекты пишут доклады. А что дальше с этим, если мы никого не наказываем, если мы никого не поощряем? Наверное, эти данные должны ложиться в основу каких-то качественных управленческих решений. Мне такая информация не встретилась. В этой связи возникает вопрос: а зачем тогда мы всё это делаем? Я даже смотрела в </w:t>
      </w:r>
      <w:proofErr w:type="spellStart"/>
      <w:r>
        <w:rPr>
          <w:szCs w:val="40"/>
        </w:rPr>
        <w:t>раздатке</w:t>
      </w:r>
      <w:proofErr w:type="spellEnd"/>
      <w:r>
        <w:rPr>
          <w:szCs w:val="40"/>
        </w:rPr>
        <w:t xml:space="preserve">, есть материалы </w:t>
      </w:r>
      <w:proofErr w:type="spellStart"/>
      <w:r>
        <w:rPr>
          <w:szCs w:val="40"/>
        </w:rPr>
        <w:t>Минэка</w:t>
      </w:r>
      <w:proofErr w:type="spellEnd"/>
      <w:r>
        <w:rPr>
          <w:szCs w:val="40"/>
        </w:rPr>
        <w:t xml:space="preserve"> и Минфина. Я не увидела никакой информации о том, что этим органам нужны какие-то результаты, которые они берут из вот этих вот докладов.</w:t>
      </w:r>
    </w:p>
    <w:p w:rsidR="00146C70" w:rsidRDefault="00146C70" w:rsidP="00CB7CC1">
      <w:pPr>
        <w:widowControl w:val="0"/>
        <w:spacing w:line="360" w:lineRule="auto"/>
      </w:pPr>
      <w:r>
        <w:rPr>
          <w:szCs w:val="40"/>
          <w:u w:val="single"/>
        </w:rPr>
        <w:t>Председательствующий.</w:t>
      </w:r>
      <w:r>
        <w:rPr>
          <w:szCs w:val="40"/>
        </w:rPr>
        <w:t xml:space="preserve"> </w:t>
      </w:r>
      <w:r>
        <w:t>Кроме конкурса, нет, конечно.</w:t>
      </w:r>
    </w:p>
    <w:p w:rsidR="00146C70" w:rsidRDefault="00500615" w:rsidP="00CB7CC1">
      <w:pPr>
        <w:widowControl w:val="0"/>
        <w:spacing w:line="360" w:lineRule="auto"/>
      </w:pPr>
      <w:r w:rsidRPr="00500615">
        <w:rPr>
          <w:u w:val="single"/>
        </w:rPr>
        <w:t>Шугрина Е.С.</w:t>
      </w:r>
      <w:r w:rsidR="00146C70">
        <w:t xml:space="preserve"> И возникает тогда вопрос: а зачем, стоит ли овчинка выделки?</w:t>
      </w:r>
    </w:p>
    <w:p w:rsidR="00500615" w:rsidRDefault="00146C70" w:rsidP="00CB7CC1">
      <w:pPr>
        <w:widowControl w:val="0"/>
        <w:spacing w:line="360" w:lineRule="auto"/>
        <w:ind w:firstLine="708"/>
        <w:rPr>
          <w:szCs w:val="40"/>
        </w:rPr>
      </w:pPr>
      <w:r>
        <w:t xml:space="preserve">В этой связи у меня предложение, связанные вот с чем. У нас </w:t>
      </w:r>
      <w:r>
        <w:lastRenderedPageBreak/>
        <w:t xml:space="preserve">формально за состояние местного самоуправления отвечает, то есть за подготовку доклада о состоянии местного самоуправления отвечает ОКМО. Может быть, ввести на региональном уровне обязательные доклады о состоянии местного самоуправления, которые будут готовить советы муниципальных образований. Вот она, та внешняя структура, которая будет аккумулировать информацию о состоянии всего, что происходит на муниципальном уровне в регионах. И на основании этого уже можно вырабатывать какие-то решения, связанные именно с развитием территорий, с особенностями управления этой территорией. Тут уже можно выбирать какие-то вопросы, которые будут и </w:t>
      </w:r>
      <w:proofErr w:type="spellStart"/>
      <w:r>
        <w:t>Минэку</w:t>
      </w:r>
      <w:proofErr w:type="spellEnd"/>
      <w:r>
        <w:t xml:space="preserve">, и Минфину интересны, н, и профильным министерствам и ведомствам. По-моему, красноярские коллеги уже говорили о том, </w:t>
      </w:r>
      <w:r w:rsidR="00500615">
        <w:rPr>
          <w:szCs w:val="40"/>
        </w:rPr>
        <w:t xml:space="preserve">что де-факто все отраслевики свою систему показателей используют, а вот такой обобщенный взгляд на то, что происходит в регионах, может быть полезен. Поэтому я бы вот предложила чуть-чуть усовершенствовать эти все механизмы. Спасибо.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большое, Екатерина Сергеевна. На самом деле "круглый стол" про это, то есть насколько существующая система удовлетворяет задачи, которые перед ней ставятся.</w:t>
      </w:r>
    </w:p>
    <w:p w:rsidR="00146C70" w:rsidRDefault="00146C70" w:rsidP="00CB7CC1">
      <w:pPr>
        <w:widowControl w:val="0"/>
        <w:spacing w:line="360" w:lineRule="auto"/>
        <w:rPr>
          <w:szCs w:val="40"/>
        </w:rPr>
      </w:pPr>
      <w:r>
        <w:rPr>
          <w:szCs w:val="40"/>
        </w:rPr>
        <w:t>Уважаемые члены комитета, Александр Леонидович Сидоров, с большим муниципальным прошлым и настоящим.</w:t>
      </w:r>
    </w:p>
    <w:p w:rsidR="00146C70" w:rsidRDefault="00146C70" w:rsidP="00CB7CC1">
      <w:pPr>
        <w:widowControl w:val="0"/>
        <w:spacing w:line="360" w:lineRule="auto"/>
        <w:rPr>
          <w:szCs w:val="40"/>
        </w:rPr>
      </w:pPr>
      <w:r>
        <w:rPr>
          <w:szCs w:val="40"/>
          <w:u w:val="single"/>
        </w:rPr>
        <w:t>Сидоров А.Л.</w:t>
      </w:r>
      <w:r>
        <w:rPr>
          <w:szCs w:val="40"/>
        </w:rPr>
        <w:t xml:space="preserve"> Прошлого не бывает, это капитал.</w:t>
      </w:r>
    </w:p>
    <w:p w:rsidR="00146C70" w:rsidRDefault="00146C70" w:rsidP="00CB7CC1">
      <w:pPr>
        <w:widowControl w:val="0"/>
        <w:spacing w:line="360" w:lineRule="auto"/>
        <w:rPr>
          <w:szCs w:val="40"/>
        </w:rPr>
      </w:pPr>
      <w:r>
        <w:rPr>
          <w:szCs w:val="40"/>
        </w:rPr>
        <w:t xml:space="preserve">На самом деле наконец-то прозвучала суть, ради чего все это делается. Столько сил, столько участников этого процесса, столько забот о том, какие показатели еще вводить, какие отменять, дополнять или разбавлять на уровне субъекта Федерации. На самом деле сравнивать можно только </w:t>
      </w:r>
      <w:proofErr w:type="gramStart"/>
      <w:r>
        <w:rPr>
          <w:szCs w:val="40"/>
        </w:rPr>
        <w:t>сравнимое</w:t>
      </w:r>
      <w:proofErr w:type="gramEnd"/>
      <w:r>
        <w:rPr>
          <w:szCs w:val="40"/>
        </w:rPr>
        <w:t xml:space="preserve">. Этот огромный разброс территориальный, климатический, финансовый, экономический, кадровый, интеллектуальный не позволяет сравнивать муниципальное образование даже в масштабе одного субъекта Федерации </w:t>
      </w:r>
      <w:r>
        <w:rPr>
          <w:szCs w:val="40"/>
        </w:rPr>
        <w:lastRenderedPageBreak/>
        <w:t xml:space="preserve">зачастую. Поэтому сравнивать нужно сравнимое. Сравнивать нужно не в пространстве, а во времени. Вот </w:t>
      </w:r>
      <w:proofErr w:type="gramStart"/>
      <w:r>
        <w:rPr>
          <w:szCs w:val="40"/>
        </w:rPr>
        <w:t>ежели</w:t>
      </w:r>
      <w:proofErr w:type="gramEnd"/>
      <w:r>
        <w:rPr>
          <w:szCs w:val="40"/>
        </w:rPr>
        <w:t xml:space="preserve"> не менять эти показатели ежегодно, то, очевидно, какая-то корректировка и необходима там по опыту применения. Но </w:t>
      </w:r>
      <w:proofErr w:type="gramStart"/>
      <w:r>
        <w:rPr>
          <w:szCs w:val="40"/>
        </w:rPr>
        <w:t>ежели</w:t>
      </w:r>
      <w:proofErr w:type="gramEnd"/>
      <w:r>
        <w:rPr>
          <w:szCs w:val="40"/>
        </w:rPr>
        <w:t xml:space="preserve"> не менять их ежегодно и иметь какой-то период наблюдения, то есть динамику, тогда можно давать оценку, насколько муниципальное образование развивается, </w:t>
      </w:r>
      <w:proofErr w:type="spellStart"/>
      <w:r>
        <w:rPr>
          <w:szCs w:val="40"/>
        </w:rPr>
        <w:t>стагнирует</w:t>
      </w:r>
      <w:proofErr w:type="spellEnd"/>
      <w:r>
        <w:rPr>
          <w:szCs w:val="40"/>
        </w:rPr>
        <w:t xml:space="preserve"> или заклинило на том месте, где оно находилось и соответствующим образом какие-то решения принимать. </w:t>
      </w:r>
    </w:p>
    <w:p w:rsidR="00146C70" w:rsidRDefault="00146C70" w:rsidP="00CB7CC1">
      <w:pPr>
        <w:widowControl w:val="0"/>
        <w:spacing w:line="360" w:lineRule="auto"/>
        <w:rPr>
          <w:szCs w:val="40"/>
        </w:rPr>
      </w:pPr>
      <w:r>
        <w:rPr>
          <w:szCs w:val="40"/>
        </w:rPr>
        <w:t xml:space="preserve">Второе, о чем Екатерина Сергеевна сказала, безусловно, да, это должно быть материалом для принятия решений управленческих. В чем беда? Или муниципалитет не тянет, потому что глава муниципального образования </w:t>
      </w:r>
      <w:proofErr w:type="gramStart"/>
      <w:r>
        <w:rPr>
          <w:szCs w:val="40"/>
        </w:rPr>
        <w:t>бездарен и не может</w:t>
      </w:r>
      <w:proofErr w:type="gramEnd"/>
      <w:r>
        <w:rPr>
          <w:szCs w:val="40"/>
        </w:rPr>
        <w:t xml:space="preserve"> организовать работу либо объективно невозможно что-то там сделать, транспортная доступность не решена, не решены вопросы экономического развития, то есть производственные силы там не размещаются, планами не предусмотрено. Бюджет совершенно бесперспективный и никоим образом не меняется. Это, прежде всего, а) материалы для управленческих решений субъекта Федерации и б) материалы для управленческих решений на уровне Федерации, </w:t>
      </w:r>
      <w:proofErr w:type="gramStart"/>
      <w:r>
        <w:rPr>
          <w:szCs w:val="40"/>
        </w:rPr>
        <w:t>ежели</w:t>
      </w:r>
      <w:proofErr w:type="gramEnd"/>
      <w:r>
        <w:rPr>
          <w:szCs w:val="40"/>
        </w:rPr>
        <w:t xml:space="preserve"> мы столько сил и времени тратим на подготовку этих материалов. Вот тогда был бы смысл всего этого, а всю эту работу проводить ради того, чтобы изгнать одного или двух глав муниципальных образований, вы меня извините, овчинка выделки не стоит, совершенно бесполезное занятие.</w:t>
      </w:r>
    </w:p>
    <w:p w:rsidR="00146C70" w:rsidRDefault="00146C70" w:rsidP="00CB7CC1">
      <w:pPr>
        <w:widowControl w:val="0"/>
        <w:spacing w:line="360" w:lineRule="auto"/>
        <w:rPr>
          <w:szCs w:val="40"/>
        </w:rPr>
      </w:pPr>
      <w:r>
        <w:rPr>
          <w:szCs w:val="40"/>
        </w:rPr>
        <w:t xml:space="preserve">И второе. Если мы говорим об экономических показателях, то есть там, где можно мерить в каких-то попугаях это одна история, объективные данные в чем-то измеряются, и мы имеем объективные показатели, может быть, без вот этого оборота. Сначала муниципалы запросили у федералов, потом предоставили федералам ту же информацию унифицировать этот процесс. А вот отношение к тому или иному главе муниципального </w:t>
      </w:r>
      <w:r>
        <w:rPr>
          <w:szCs w:val="40"/>
        </w:rPr>
        <w:lastRenderedPageBreak/>
        <w:t xml:space="preserve">образования это, безусловно, должен быть какой-то репрезентативный социологический опрос, не вот это голосование. Мы знаем прекрасно, что ты можешь снести 150 домов аварийных, но всегда будут вопросы у того единственного дома, кто остался. И если мы спросим, как эта проблема решается на территории, то мы </w:t>
      </w:r>
      <w:proofErr w:type="gramStart"/>
      <w:r>
        <w:rPr>
          <w:szCs w:val="40"/>
        </w:rPr>
        <w:t>получим ровно 25 отзывов жителей этого дома и не услышим</w:t>
      </w:r>
      <w:proofErr w:type="gramEnd"/>
      <w:r>
        <w:rPr>
          <w:szCs w:val="40"/>
        </w:rPr>
        <w:t xml:space="preserve"> ни одного из тех, кто уже уехал из этих отселенных домов ранее.</w:t>
      </w:r>
    </w:p>
    <w:p w:rsidR="00146C70" w:rsidRDefault="00146C70" w:rsidP="00CB7CC1">
      <w:pPr>
        <w:widowControl w:val="0"/>
        <w:spacing w:line="360" w:lineRule="auto"/>
        <w:rPr>
          <w:szCs w:val="40"/>
        </w:rPr>
      </w:pPr>
      <w:r>
        <w:rPr>
          <w:szCs w:val="40"/>
        </w:rPr>
        <w:t xml:space="preserve">Поэтому два момента, которые принципиально необходимы, а) объективные показатели, которые в чем-то измеряются и являются сравнимыми на уровне или на территории одного муниципального образования в динамике по годам; и б) - второе – это действительно через социальные опросы, социологические опросы </w:t>
      </w:r>
      <w:proofErr w:type="gramStart"/>
      <w:r>
        <w:rPr>
          <w:szCs w:val="40"/>
        </w:rPr>
        <w:t>определять</w:t>
      </w:r>
      <w:proofErr w:type="gramEnd"/>
      <w:r>
        <w:rPr>
          <w:szCs w:val="40"/>
        </w:rPr>
        <w:t xml:space="preserve"> как бы насколько глава муниципального образования адекватен и воспринимаем населением.</w:t>
      </w:r>
    </w:p>
    <w:p w:rsidR="00146C70" w:rsidRPr="001B40E1" w:rsidRDefault="00146C70" w:rsidP="00CB7CC1">
      <w:pPr>
        <w:widowControl w:val="0"/>
        <w:spacing w:line="360" w:lineRule="auto"/>
        <w:rPr>
          <w:szCs w:val="40"/>
        </w:rPr>
      </w:pPr>
      <w:r>
        <w:rPr>
          <w:szCs w:val="40"/>
        </w:rPr>
        <w:t xml:space="preserve">И третье, последнее, это действительно ради чего это делается. На базе вот этих данных должны делаться выводы, они должны анализироваться, в том числе Министерством экономического развития, если мы говорим о состоянии муниципального управления в том или ином субъекте Федерации или Федерации в целом, и приниматься соответствующие решения или рекомендации для Минфина, для руководства, правительства. </w:t>
      </w:r>
    </w:p>
    <w:p w:rsidR="00146C70" w:rsidRDefault="00146C70" w:rsidP="00CB7CC1">
      <w:pPr>
        <w:widowControl w:val="0"/>
        <w:spacing w:line="360" w:lineRule="auto"/>
        <w:rPr>
          <w:szCs w:val="40"/>
        </w:rPr>
      </w:pPr>
      <w:r>
        <w:rPr>
          <w:szCs w:val="40"/>
        </w:rPr>
        <w:t>Иначе мы вот сегодня пока этим занимаемся, будем так говорить, отчет</w:t>
      </w:r>
      <w:r w:rsidR="000E2A22">
        <w:rPr>
          <w:szCs w:val="40"/>
        </w:rPr>
        <w:t xml:space="preserve"> </w:t>
      </w:r>
      <w:r>
        <w:rPr>
          <w:szCs w:val="40"/>
        </w:rPr>
        <w:t xml:space="preserve">ради отчета, процесс ради процесса.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Спасибо большое, Александр Леонидович, за взгляд.</w:t>
      </w:r>
    </w:p>
    <w:p w:rsidR="00146C70" w:rsidRDefault="00146C70" w:rsidP="00CB7CC1">
      <w:pPr>
        <w:widowControl w:val="0"/>
        <w:spacing w:line="360" w:lineRule="auto"/>
        <w:rPr>
          <w:szCs w:val="40"/>
        </w:rPr>
      </w:pPr>
      <w:r>
        <w:rPr>
          <w:szCs w:val="40"/>
        </w:rPr>
        <w:t xml:space="preserve">У нас есть </w:t>
      </w:r>
      <w:proofErr w:type="gramStart"/>
      <w:r>
        <w:rPr>
          <w:szCs w:val="40"/>
        </w:rPr>
        <w:t>выступающие</w:t>
      </w:r>
      <w:proofErr w:type="gramEnd"/>
      <w:r>
        <w:rPr>
          <w:szCs w:val="40"/>
        </w:rPr>
        <w:t xml:space="preserve">. В этой связи есть необходимость посоветоваться, потому что нам скоро зал освобождать. У нас три представителя региона: Брянск, Воронеж и Ульяновск. С учетом того, что они, что это не Камчатка и не 9 тысяч километров, и вулканы там не извергаются, есть предложение, прямо блиц по три минуты им дать. </w:t>
      </w:r>
    </w:p>
    <w:p w:rsidR="00146C70" w:rsidRDefault="00146C70" w:rsidP="00CB7CC1">
      <w:pPr>
        <w:widowControl w:val="0"/>
        <w:spacing w:line="360" w:lineRule="auto"/>
        <w:rPr>
          <w:szCs w:val="40"/>
        </w:rPr>
      </w:pPr>
      <w:r>
        <w:rPr>
          <w:szCs w:val="40"/>
        </w:rPr>
        <w:lastRenderedPageBreak/>
        <w:t>Для начала предоставить возможность выступить Общественной палате – единственной федеральной структуре, которая не высказалась. Андрей Николаевич Максимов, пожалуйста.</w:t>
      </w:r>
    </w:p>
    <w:p w:rsidR="00146C70" w:rsidRDefault="00146C70" w:rsidP="00CB7CC1">
      <w:pPr>
        <w:widowControl w:val="0"/>
        <w:spacing w:line="360" w:lineRule="auto"/>
        <w:rPr>
          <w:szCs w:val="40"/>
        </w:rPr>
      </w:pPr>
      <w:r>
        <w:rPr>
          <w:szCs w:val="40"/>
          <w:u w:val="single"/>
        </w:rPr>
        <w:t>Максимов А.Н.</w:t>
      </w:r>
      <w:r>
        <w:rPr>
          <w:szCs w:val="40"/>
        </w:rPr>
        <w:t xml:space="preserve"> Да, добрый день, уважаемые друзья!</w:t>
      </w:r>
    </w:p>
    <w:p w:rsidR="00146C70" w:rsidRDefault="00146C70" w:rsidP="00CB7CC1">
      <w:pPr>
        <w:widowControl w:val="0"/>
        <w:spacing w:line="360" w:lineRule="auto"/>
        <w:rPr>
          <w:szCs w:val="40"/>
        </w:rPr>
      </w:pPr>
      <w:r>
        <w:rPr>
          <w:szCs w:val="40"/>
        </w:rPr>
        <w:t xml:space="preserve">Спасибо большое, Алексей Николаевич, за то, что действительно </w:t>
      </w:r>
      <w:proofErr w:type="gramStart"/>
      <w:r>
        <w:rPr>
          <w:szCs w:val="40"/>
        </w:rPr>
        <w:t>подняли очень важную тему и так глубоко ее проработали</w:t>
      </w:r>
      <w:proofErr w:type="gramEnd"/>
      <w:r>
        <w:rPr>
          <w:szCs w:val="40"/>
        </w:rPr>
        <w:t>, судя по раздаточным материалам и проекту рекомендаций.</w:t>
      </w:r>
    </w:p>
    <w:p w:rsidR="00146C70" w:rsidRDefault="00146C70" w:rsidP="00CB7CC1">
      <w:pPr>
        <w:widowControl w:val="0"/>
        <w:spacing w:line="360" w:lineRule="auto"/>
        <w:rPr>
          <w:szCs w:val="40"/>
        </w:rPr>
      </w:pPr>
      <w:r>
        <w:rPr>
          <w:szCs w:val="40"/>
        </w:rPr>
        <w:t>Много уже было сказано, пройдусь вот по реперным точкам для того, чтобы здесь высказать свои предложения уже по рекомендациям, которые есть.</w:t>
      </w:r>
    </w:p>
    <w:p w:rsidR="00146C70" w:rsidRDefault="00146C70" w:rsidP="00CB7CC1">
      <w:pPr>
        <w:widowControl w:val="0"/>
        <w:spacing w:line="360" w:lineRule="auto"/>
        <w:rPr>
          <w:szCs w:val="40"/>
        </w:rPr>
      </w:pPr>
      <w:r>
        <w:rPr>
          <w:szCs w:val="40"/>
        </w:rPr>
        <w:t xml:space="preserve">Первое. Конечно, фундаментом для оценки эффективности является статистический учет, и качество его не выдерживает никакой критики. С моей точки зрения или с нашей точки зрения, конечно, первым пунктом буквально в рекомендации должна быть рекомендация именно навести порядок с качеством статистического учета. Расширить перечень параметров в статистическом наблюдении на муниципальном уровне, в том числе с поэтапным переходом на уровень сельских, городских поселений, без чего оценивать их невозможно, а можно оценивать действительно только на уровне муниципальных районов и городских округов. И, конечно же, восполнить те пробелы, которые есть в статистическом учете сейчас. Потому что наша практика показывает, что даже там, где мы параметр имеем, часто, когда ты залезаешь в статистическую базу, в Росстат, где ты видишь, что до 80 процентов пробелов в рамках тех параметров, которые вроде бы </w:t>
      </w:r>
      <w:proofErr w:type="spellStart"/>
      <w:r>
        <w:rPr>
          <w:szCs w:val="40"/>
        </w:rPr>
        <w:t>статучету</w:t>
      </w:r>
      <w:proofErr w:type="spellEnd"/>
      <w:r>
        <w:rPr>
          <w:szCs w:val="40"/>
        </w:rPr>
        <w:t xml:space="preserve"> официально подлежат. Вот на этот счет мне кажется, что необходимо нам в этом году серьезно выйти и на общественные слушания, и на обсуждение методик, и сдвинуть этот вопрос с мертвой точки, что мы наблюдаем уже многие годы.</w:t>
      </w:r>
    </w:p>
    <w:p w:rsidR="00146C70" w:rsidRDefault="00146C70" w:rsidP="00CB7CC1">
      <w:pPr>
        <w:widowControl w:val="0"/>
        <w:spacing w:line="360" w:lineRule="auto"/>
        <w:rPr>
          <w:szCs w:val="40"/>
        </w:rPr>
      </w:pPr>
      <w:r>
        <w:rPr>
          <w:szCs w:val="40"/>
        </w:rPr>
        <w:t xml:space="preserve">Второй момент. Что касается тех показателей, которые сегодня служат </w:t>
      </w:r>
      <w:r>
        <w:rPr>
          <w:szCs w:val="40"/>
        </w:rPr>
        <w:lastRenderedPageBreak/>
        <w:t>для оценки эффективности. Очевидно, что есть три магистральных направления для оценки. Первое – это, собственно, социально-экономические эффекты. Второе – это управленческая эффективность. И третье – взаимоотношение с жителями. Все три аспекта затронуты в той системе, которую мы имеем сегодня, но, к сожалению, затронуты как-то вот ассиметрично и пока недостаточно хорошо.</w:t>
      </w:r>
    </w:p>
    <w:p w:rsidR="00146C70" w:rsidRDefault="00146C70" w:rsidP="00CB7CC1">
      <w:pPr>
        <w:widowControl w:val="0"/>
        <w:spacing w:line="360" w:lineRule="auto"/>
        <w:rPr>
          <w:szCs w:val="40"/>
        </w:rPr>
      </w:pPr>
      <w:r>
        <w:rPr>
          <w:szCs w:val="40"/>
        </w:rPr>
        <w:t xml:space="preserve">Начну с последнего – взаимоотношения с жителями. Очевидно, что удовлетворенность зависит от того уровня включенности, который жителям предоставляют те или иные органы местного самоуправления. И у нас масса сегодня </w:t>
      </w:r>
      <w:proofErr w:type="spellStart"/>
      <w:r>
        <w:rPr>
          <w:szCs w:val="40"/>
        </w:rPr>
        <w:t>партисипативных</w:t>
      </w:r>
      <w:proofErr w:type="spellEnd"/>
      <w:r>
        <w:rPr>
          <w:szCs w:val="40"/>
        </w:rPr>
        <w:t xml:space="preserve"> практик, начиная там от ТОСов, инициативного бюджетирования, заканчивая теми же опросами, которые сами органы местного самоуправления проводят: отчетами, встречами и так далее. Вот, к сожалению, сегодняшняя система оценки, она у нас никак не учитывает этот </w:t>
      </w:r>
      <w:proofErr w:type="spellStart"/>
      <w:r>
        <w:rPr>
          <w:szCs w:val="40"/>
        </w:rPr>
        <w:t>партисипативный</w:t>
      </w:r>
      <w:proofErr w:type="spellEnd"/>
      <w:r>
        <w:rPr>
          <w:szCs w:val="40"/>
        </w:rPr>
        <w:t xml:space="preserve">, собственно, компонент. От него удовлетворенность, повторю, зависит в очень значительной степени. </w:t>
      </w:r>
    </w:p>
    <w:p w:rsidR="00146C70" w:rsidRDefault="00146C70" w:rsidP="00CB7CC1">
      <w:pPr>
        <w:widowControl w:val="0"/>
        <w:spacing w:line="360" w:lineRule="auto"/>
        <w:rPr>
          <w:szCs w:val="40"/>
        </w:rPr>
      </w:pPr>
      <w:r>
        <w:rPr>
          <w:szCs w:val="40"/>
        </w:rPr>
        <w:t>Было много сказано о том, что опросы часто субъективны. Нынешняя система оценки не учитывает, конечно же, ключевой показатель удовлетворенности, которая выявляется через муниципальные выборы. Даже если у нас нет муниципальных выборов главы, понимая всю сложность вот этой методики учета результатов выборов в оценке эффективности, но нам представляется, что без инкорпорирования в каком-то виде вот этого показателя оценка эффективности не является достаточно полной по параметру оценки той же удовлетворенности жителей.</w:t>
      </w:r>
    </w:p>
    <w:p w:rsidR="00146C70" w:rsidRDefault="00146C70" w:rsidP="00CB7CC1">
      <w:pPr>
        <w:widowControl w:val="0"/>
        <w:spacing w:line="360" w:lineRule="auto"/>
        <w:rPr>
          <w:szCs w:val="40"/>
        </w:rPr>
      </w:pPr>
      <w:r>
        <w:rPr>
          <w:szCs w:val="40"/>
        </w:rPr>
        <w:t xml:space="preserve">Что касается управленческих эффектов или управленческой эффективности. Как </w:t>
      </w:r>
      <w:proofErr w:type="gramStart"/>
      <w:r>
        <w:rPr>
          <w:szCs w:val="40"/>
        </w:rPr>
        <w:t>нам</w:t>
      </w:r>
      <w:proofErr w:type="gramEnd"/>
      <w:r>
        <w:rPr>
          <w:szCs w:val="40"/>
        </w:rPr>
        <w:t xml:space="preserve"> кажется, здесь нужно четко структурировать три подкомпонента, три блока. </w:t>
      </w:r>
    </w:p>
    <w:p w:rsidR="00146C70" w:rsidRDefault="00146C70" w:rsidP="00CB7CC1">
      <w:pPr>
        <w:widowControl w:val="0"/>
        <w:spacing w:line="360" w:lineRule="auto"/>
        <w:rPr>
          <w:szCs w:val="40"/>
        </w:rPr>
      </w:pPr>
      <w:r>
        <w:rPr>
          <w:szCs w:val="40"/>
        </w:rPr>
        <w:t xml:space="preserve">Первый – это </w:t>
      </w:r>
      <w:proofErr w:type="spellStart"/>
      <w:r>
        <w:rPr>
          <w:szCs w:val="40"/>
        </w:rPr>
        <w:t>общеуправленческие</w:t>
      </w:r>
      <w:proofErr w:type="spellEnd"/>
      <w:r>
        <w:rPr>
          <w:szCs w:val="40"/>
        </w:rPr>
        <w:t xml:space="preserve"> показатели. Вот о них очень хорошо сказал Сергей Владимирович. Значит, количество обращений в суд и </w:t>
      </w:r>
      <w:r>
        <w:rPr>
          <w:szCs w:val="40"/>
        </w:rPr>
        <w:lastRenderedPageBreak/>
        <w:t xml:space="preserve">выигранных или там проигранных судов, неисполненные контракты и так далее, так далее, не буду повторяться, это применимо ко всей системе управления, начиная там </w:t>
      </w:r>
      <w:proofErr w:type="gramStart"/>
      <w:r>
        <w:rPr>
          <w:szCs w:val="40"/>
        </w:rPr>
        <w:t>от</w:t>
      </w:r>
      <w:proofErr w:type="gramEnd"/>
      <w:r>
        <w:rPr>
          <w:szCs w:val="40"/>
        </w:rPr>
        <w:t xml:space="preserve">, но если </w:t>
      </w:r>
      <w:proofErr w:type="gramStart"/>
      <w:r>
        <w:rPr>
          <w:szCs w:val="40"/>
        </w:rPr>
        <w:t>мы</w:t>
      </w:r>
      <w:proofErr w:type="gramEnd"/>
      <w:r>
        <w:rPr>
          <w:szCs w:val="40"/>
        </w:rPr>
        <w:t xml:space="preserve"> оцениваем муниципальные районы и городские округа, заканчивая там федеральных органов исполнительной власти. </w:t>
      </w:r>
    </w:p>
    <w:p w:rsidR="00146C70" w:rsidRDefault="00146C70" w:rsidP="00CB7CC1">
      <w:pPr>
        <w:widowControl w:val="0"/>
        <w:spacing w:line="360" w:lineRule="auto"/>
        <w:rPr>
          <w:szCs w:val="40"/>
        </w:rPr>
      </w:pPr>
      <w:r>
        <w:rPr>
          <w:szCs w:val="40"/>
        </w:rPr>
        <w:t xml:space="preserve">Второй компонент – это всё-таки оценка качества обслуживания по </w:t>
      </w:r>
      <w:proofErr w:type="gramStart"/>
      <w:r>
        <w:rPr>
          <w:szCs w:val="40"/>
        </w:rPr>
        <w:t>конкретным</w:t>
      </w:r>
      <w:proofErr w:type="gramEnd"/>
      <w:r>
        <w:rPr>
          <w:szCs w:val="40"/>
        </w:rPr>
        <w:t xml:space="preserve"> вопросам местного значения. И здесь мы должны иметь абсолютно такую как бы равновесную и такую гармоничную систему, которой пока нет. </w:t>
      </w:r>
    </w:p>
    <w:p w:rsidR="00146C70" w:rsidRDefault="00146C70" w:rsidP="00CB7CC1">
      <w:pPr>
        <w:widowControl w:val="0"/>
        <w:spacing w:line="360" w:lineRule="auto"/>
        <w:rPr>
          <w:szCs w:val="40"/>
        </w:rPr>
      </w:pPr>
      <w:r>
        <w:rPr>
          <w:szCs w:val="40"/>
        </w:rPr>
        <w:t xml:space="preserve">Вот у нас пока, допустим, в 13 основных показателях, которые мы используем (один исключён), в 13 показателях заложены только шесть вопросов местного значения, по сути дела. Причём и в </w:t>
      </w:r>
      <w:proofErr w:type="gramStart"/>
      <w:r>
        <w:rPr>
          <w:szCs w:val="40"/>
        </w:rPr>
        <w:t>дополнительных</w:t>
      </w:r>
      <w:proofErr w:type="gramEnd"/>
      <w:r>
        <w:rPr>
          <w:szCs w:val="40"/>
        </w:rPr>
        <w:t xml:space="preserve"> тоже мы видим большую асимметрию. </w:t>
      </w:r>
    </w:p>
    <w:p w:rsidR="00146C70" w:rsidRDefault="00146C70" w:rsidP="00CB7CC1">
      <w:pPr>
        <w:widowControl w:val="0"/>
        <w:spacing w:line="360" w:lineRule="auto"/>
        <w:rPr>
          <w:szCs w:val="40"/>
        </w:rPr>
      </w:pPr>
      <w:r>
        <w:rPr>
          <w:szCs w:val="40"/>
        </w:rPr>
        <w:t xml:space="preserve">Ну, например, жилищно-коммунальное хозяйство – ключевой вопрос деятельности органов местного самоуправления. Что мы видим пока в показателях? Форма собственности (девятый вопрос по указу президента) и (если мы дополнительный вопрос по постановлению правительства, 19-й пункт) доля многоквартирных домов, в которых собственники помещений </w:t>
      </w:r>
      <w:proofErr w:type="gramStart"/>
      <w:r>
        <w:rPr>
          <w:szCs w:val="40"/>
        </w:rPr>
        <w:t>выбрали и реализуют</w:t>
      </w:r>
      <w:proofErr w:type="gramEnd"/>
      <w:r>
        <w:rPr>
          <w:szCs w:val="40"/>
        </w:rPr>
        <w:t xml:space="preserve"> один из способов управления. В общем-то, весьма такие формальные, не отражающие суть управленческого процесса в этой сфере пока показатели. Конечно же, здесь нужно искать дополнительные, и более глубокие, и, может быть, более обширные показатели. </w:t>
      </w:r>
    </w:p>
    <w:p w:rsidR="00146C70" w:rsidRDefault="00146C70" w:rsidP="00CB7CC1">
      <w:pPr>
        <w:widowControl w:val="0"/>
        <w:spacing w:line="360" w:lineRule="auto"/>
        <w:rPr>
          <w:szCs w:val="40"/>
        </w:rPr>
      </w:pPr>
      <w:r>
        <w:rPr>
          <w:szCs w:val="40"/>
        </w:rPr>
        <w:t xml:space="preserve">В то же время, скажем, по тому же образованию у нас шесть показателей только в постановлении правительства, на которые, как правильно указано в проекте рекомендаций, чаще всего муниципалитет не может влиять. </w:t>
      </w:r>
    </w:p>
    <w:p w:rsidR="00146C70" w:rsidRDefault="00146C70" w:rsidP="00CB7CC1">
      <w:pPr>
        <w:widowControl w:val="0"/>
        <w:spacing w:line="360" w:lineRule="auto"/>
        <w:rPr>
          <w:szCs w:val="40"/>
        </w:rPr>
      </w:pPr>
      <w:r>
        <w:rPr>
          <w:szCs w:val="40"/>
        </w:rPr>
        <w:t xml:space="preserve">Вот чёткое соотношение с вопросами местного значения и той роли, которую этот вопрос играет в целом в деятельности муниципалитета, с </w:t>
      </w:r>
      <w:r>
        <w:rPr>
          <w:szCs w:val="40"/>
        </w:rPr>
        <w:lastRenderedPageBreak/>
        <w:t xml:space="preserve">учётом того, как прописан этот вопрос и в 131-м законе. Это только ли участие, или это содействие, или это, собственно, непосредственно организация, или осуществление. Вот это тоже нужно как-то </w:t>
      </w:r>
      <w:proofErr w:type="gramStart"/>
      <w:r>
        <w:rPr>
          <w:szCs w:val="40"/>
        </w:rPr>
        <w:t>учесть и сделать</w:t>
      </w:r>
      <w:proofErr w:type="gramEnd"/>
      <w:r>
        <w:rPr>
          <w:szCs w:val="40"/>
        </w:rPr>
        <w:t xml:space="preserve"> более равномерным и более, скажем так, последовательным это покрытие. </w:t>
      </w:r>
    </w:p>
    <w:p w:rsidR="00146C70" w:rsidRDefault="005275C2" w:rsidP="00CB7CC1">
      <w:pPr>
        <w:widowControl w:val="0"/>
        <w:spacing w:line="360" w:lineRule="auto"/>
        <w:rPr>
          <w:szCs w:val="40"/>
        </w:rPr>
      </w:pPr>
      <w:r>
        <w:rPr>
          <w:szCs w:val="40"/>
        </w:rPr>
        <w:t>И</w:t>
      </w:r>
      <w:r w:rsidR="00146C70">
        <w:rPr>
          <w:szCs w:val="40"/>
        </w:rPr>
        <w:t xml:space="preserve"> третий компонент, который в управленческой эффективности нужно учитывать, он, как нам кажется, должен быть как раз той переменной составляющей, которая устанавливается на несколько лет. Это компонент, связанный с текущими управленческими приоритетами всего российского государства. Вот здесь должны быть нацпроекты. Сюда могут перейти некоторые из компонентов, которые уже есть. </w:t>
      </w:r>
    </w:p>
    <w:p w:rsidR="00146C70" w:rsidRDefault="00146C70" w:rsidP="00CB7CC1">
      <w:pPr>
        <w:widowControl w:val="0"/>
        <w:spacing w:line="360" w:lineRule="auto"/>
        <w:rPr>
          <w:szCs w:val="40"/>
        </w:rPr>
      </w:pPr>
      <w:r>
        <w:rPr>
          <w:szCs w:val="40"/>
        </w:rPr>
        <w:t xml:space="preserve">Например, вот доля </w:t>
      </w:r>
      <w:proofErr w:type="spellStart"/>
      <w:r>
        <w:rPr>
          <w:szCs w:val="40"/>
        </w:rPr>
        <w:t>МУПов</w:t>
      </w:r>
      <w:proofErr w:type="spellEnd"/>
      <w:r>
        <w:rPr>
          <w:szCs w:val="40"/>
        </w:rPr>
        <w:t xml:space="preserve"> и </w:t>
      </w:r>
      <w:proofErr w:type="spellStart"/>
      <w:r>
        <w:rPr>
          <w:szCs w:val="40"/>
        </w:rPr>
        <w:t>ГУПов</w:t>
      </w:r>
      <w:proofErr w:type="spellEnd"/>
      <w:r>
        <w:rPr>
          <w:szCs w:val="40"/>
        </w:rPr>
        <w:t xml:space="preserve">. Сегодня говорят о том, </w:t>
      </w:r>
      <w:r w:rsidR="005275C2">
        <w:rPr>
          <w:szCs w:val="40"/>
        </w:rPr>
        <w:t>и</w:t>
      </w:r>
      <w:r>
        <w:rPr>
          <w:szCs w:val="40"/>
        </w:rPr>
        <w:t xml:space="preserve"> есть законопроект (мы его как раз обсуждаем) о том, что их нужно полностью ликвидировать. Конечно, это переменный компонент. </w:t>
      </w:r>
    </w:p>
    <w:p w:rsidR="00146C70" w:rsidRDefault="00146C70" w:rsidP="00CB7CC1">
      <w:pPr>
        <w:widowControl w:val="0"/>
        <w:spacing w:line="360" w:lineRule="auto"/>
        <w:rPr>
          <w:szCs w:val="40"/>
        </w:rPr>
      </w:pPr>
      <w:r>
        <w:rPr>
          <w:szCs w:val="40"/>
        </w:rPr>
        <w:t>Или там говорилось о генпланах, вот Алексей Николаевич об этом уже упоминал. Это, конечно, переменный компонент, связанный с текущей деятельностью государства. Вот он должен не привязываться</w:t>
      </w:r>
      <w:r w:rsidR="005275C2">
        <w:rPr>
          <w:szCs w:val="40"/>
        </w:rPr>
        <w:t>,</w:t>
      </w:r>
      <w:r>
        <w:rPr>
          <w:szCs w:val="40"/>
        </w:rPr>
        <w:t xml:space="preserve"> быть не навсегда, а должен быть привязан к конкретным срокам. </w:t>
      </w:r>
    </w:p>
    <w:p w:rsidR="00146C70" w:rsidRDefault="00146C70" w:rsidP="00CB7CC1">
      <w:pPr>
        <w:widowControl w:val="0"/>
        <w:spacing w:line="360" w:lineRule="auto"/>
        <w:rPr>
          <w:szCs w:val="40"/>
        </w:rPr>
      </w:pPr>
      <w:r>
        <w:rPr>
          <w:szCs w:val="40"/>
        </w:rPr>
        <w:t xml:space="preserve">Что касается социально-экономических эффектов. Я пытаюсь коротко, но вот есть что сказать. Здесь, конечно же, роль самого муниципалитета, самих органов местного самоуправления ниже. Он не может полностью… муниципалитет здесь не может на всё влиять. Но мы все прекрасно понимаем, что если хороший глава, если хороший муниципальный совет, если хорошая администрация, есть на что повлиять в целом в экономическом развитии конкретного муниципального образования. Поэтому здесь нужен, может быть, чуть-чуть понижающий коэффициент, но нельзя не учитывать вот эти общие факторы и результаты развития. </w:t>
      </w:r>
    </w:p>
    <w:p w:rsidR="00146C70" w:rsidRDefault="00146C70" w:rsidP="00CB7CC1">
      <w:pPr>
        <w:widowControl w:val="0"/>
        <w:spacing w:line="360" w:lineRule="auto"/>
        <w:rPr>
          <w:szCs w:val="40"/>
        </w:rPr>
      </w:pPr>
      <w:r>
        <w:rPr>
          <w:szCs w:val="40"/>
        </w:rPr>
        <w:t xml:space="preserve">Конечно же, смотреть нужно здесь динамику, и на динамику должны быть ещё и повышающие и понижающие коэффициенты. Вот здесь </w:t>
      </w:r>
      <w:r>
        <w:rPr>
          <w:szCs w:val="40"/>
        </w:rPr>
        <w:lastRenderedPageBreak/>
        <w:t xml:space="preserve">правильно отметил коллега </w:t>
      </w:r>
      <w:proofErr w:type="gramStart"/>
      <w:r>
        <w:rPr>
          <w:szCs w:val="40"/>
        </w:rPr>
        <w:t>из</w:t>
      </w:r>
      <w:proofErr w:type="gramEnd"/>
      <w:r>
        <w:rPr>
          <w:szCs w:val="40"/>
        </w:rPr>
        <w:t xml:space="preserve"> Московской области о том, что мы часто видим ситуацию, когда периферийный муниципалитет, отстающий, показывает очень хорошие показатели. </w:t>
      </w:r>
    </w:p>
    <w:p w:rsidR="00146C70" w:rsidRDefault="00146C70" w:rsidP="00CB7CC1">
      <w:pPr>
        <w:widowControl w:val="0"/>
        <w:spacing w:line="360" w:lineRule="auto"/>
        <w:rPr>
          <w:szCs w:val="40"/>
        </w:rPr>
      </w:pPr>
      <w:r>
        <w:rPr>
          <w:szCs w:val="40"/>
        </w:rPr>
        <w:t>Вот весь наш опыт показывает, сложнее всего середнячкам. Лучше развиваются в плане социально-экономических показателей объективно те, у кого есть ресурсы, и в некотором случае за счёт эффекта низкой базы те, которые глубоко отстающие. Вот они могут продемонстрировать при хорошей работе потрясающие показатели. Ну, собственно, само наличие динамики здесь - конечно, положительный фактор. Но вот прогресс всё равно не может быть за счёт эффекта низкой базы выровнен с теми середнячками, которые пыхтят, стараются, но у них ни ресурсов нет, для того чтобы быть лидерами, и уже достигнутые показатели не таковы, чтобы…</w:t>
      </w:r>
    </w:p>
    <w:p w:rsidR="00146C70" w:rsidRDefault="00146C70" w:rsidP="00CB7CC1">
      <w:pPr>
        <w:widowControl w:val="0"/>
        <w:spacing w:line="360" w:lineRule="auto"/>
        <w:rPr>
          <w:szCs w:val="40"/>
        </w:rPr>
      </w:pPr>
      <w:proofErr w:type="gramStart"/>
      <w:r>
        <w:rPr>
          <w:szCs w:val="40"/>
        </w:rPr>
        <w:t>Ну</w:t>
      </w:r>
      <w:proofErr w:type="gramEnd"/>
      <w:r>
        <w:rPr>
          <w:szCs w:val="40"/>
        </w:rPr>
        <w:t xml:space="preserve"> и последнее - региональный компонент и мотивация. Нам представляется, что действительно нужно, помимо базовых федеральных показателей, ввести, может быть, на федеральном уровне вариативные показатели, которые выбирает сам регион, чтобы не было здесь каких-то перекосов. </w:t>
      </w:r>
    </w:p>
    <w:p w:rsidR="00146C70" w:rsidRDefault="00146C70" w:rsidP="00CB7CC1">
      <w:pPr>
        <w:widowControl w:val="0"/>
        <w:spacing w:line="360" w:lineRule="auto"/>
        <w:rPr>
          <w:szCs w:val="40"/>
        </w:rPr>
      </w:pPr>
      <w:r>
        <w:rPr>
          <w:szCs w:val="40"/>
        </w:rPr>
        <w:t>Сам набор этих показателей, их количество, нам представляется, должно быть задано на федеральном уровне, но вот из этого выбирает сам субъект, поскольку это региональный инструмент, и об этом уже было сказано.</w:t>
      </w:r>
    </w:p>
    <w:p w:rsidR="00146C70" w:rsidRDefault="00146C70" w:rsidP="00CB7CC1">
      <w:pPr>
        <w:widowControl w:val="0"/>
        <w:spacing w:line="360" w:lineRule="auto"/>
        <w:rPr>
          <w:szCs w:val="40"/>
        </w:rPr>
      </w:pPr>
      <w:proofErr w:type="gramStart"/>
      <w:r>
        <w:rPr>
          <w:szCs w:val="40"/>
        </w:rPr>
        <w:t>Ну</w:t>
      </w:r>
      <w:proofErr w:type="gramEnd"/>
      <w:r>
        <w:rPr>
          <w:szCs w:val="40"/>
        </w:rPr>
        <w:t xml:space="preserve"> и мотивации, должны быть не только санкции, но и прямое поощрение, вплоть до механизмов, такого как косвенного премирования не только самого муниципалитета, но и глав муниципальных образований. Они должны быть лично </w:t>
      </w:r>
      <w:proofErr w:type="spellStart"/>
      <w:r>
        <w:rPr>
          <w:szCs w:val="40"/>
        </w:rPr>
        <w:t>смотивированными</w:t>
      </w:r>
      <w:proofErr w:type="spellEnd"/>
      <w:r>
        <w:rPr>
          <w:szCs w:val="40"/>
        </w:rPr>
        <w:t xml:space="preserve"> на конечные показатели.</w:t>
      </w:r>
    </w:p>
    <w:p w:rsidR="00146C70" w:rsidRDefault="00146C70" w:rsidP="00CB7CC1">
      <w:pPr>
        <w:widowControl w:val="0"/>
        <w:spacing w:line="360" w:lineRule="auto"/>
        <w:rPr>
          <w:szCs w:val="40"/>
        </w:rPr>
      </w:pPr>
      <w:r>
        <w:rPr>
          <w:szCs w:val="40"/>
        </w:rPr>
        <w:t>Как это сделать мы пока не знаем, потому что прямое премирование из вышестоящего уровня бюджета, наверное, невозможно. Но подумать над этим стоит. Спасибо большое за интересную тему.</w:t>
      </w:r>
    </w:p>
    <w:p w:rsidR="00146C70" w:rsidRDefault="00146C70" w:rsidP="00CB7CC1">
      <w:pPr>
        <w:widowControl w:val="0"/>
        <w:spacing w:line="360" w:lineRule="auto"/>
        <w:rPr>
          <w:szCs w:val="40"/>
        </w:rPr>
      </w:pPr>
      <w:r>
        <w:rPr>
          <w:szCs w:val="40"/>
          <w:u w:val="single"/>
        </w:rPr>
        <w:lastRenderedPageBreak/>
        <w:t>Председательствующий.</w:t>
      </w:r>
      <w:r>
        <w:rPr>
          <w:szCs w:val="40"/>
        </w:rPr>
        <w:t xml:space="preserve"> Здесь как раз нет проблем.</w:t>
      </w:r>
    </w:p>
    <w:p w:rsidR="00146C70" w:rsidRDefault="00146C70" w:rsidP="00CB7CC1">
      <w:pPr>
        <w:widowControl w:val="0"/>
        <w:spacing w:line="360" w:lineRule="auto"/>
        <w:rPr>
          <w:szCs w:val="40"/>
        </w:rPr>
      </w:pPr>
      <w:r>
        <w:rPr>
          <w:szCs w:val="40"/>
        </w:rPr>
        <w:t>Спасибо большое, Андрей Николаевич, за выступление и конкретные предложения.</w:t>
      </w:r>
    </w:p>
    <w:p w:rsidR="00146C70" w:rsidRDefault="00146C70" w:rsidP="00CB7CC1">
      <w:pPr>
        <w:widowControl w:val="0"/>
        <w:spacing w:line="360" w:lineRule="auto"/>
        <w:rPr>
          <w:szCs w:val="40"/>
        </w:rPr>
      </w:pPr>
      <w:r>
        <w:rPr>
          <w:szCs w:val="40"/>
        </w:rPr>
        <w:t>Можно, конечно, и премировать, и практики такие есть. Как раз очень часто наша система оценки труда муниципальных служащих, она не учитывает конкретный вклад в те или иные достижения, а законодательство для этого сформировано. Вопросы как бы к конкретным руководителям.</w:t>
      </w:r>
    </w:p>
    <w:p w:rsidR="00146C70" w:rsidRDefault="00146C70" w:rsidP="00CB7CC1">
      <w:pPr>
        <w:widowControl w:val="0"/>
        <w:spacing w:line="360" w:lineRule="auto"/>
        <w:rPr>
          <w:szCs w:val="40"/>
        </w:rPr>
      </w:pPr>
      <w:r>
        <w:rPr>
          <w:szCs w:val="40"/>
        </w:rPr>
        <w:t>Итак, коллеги, уже 13 часов, 13 часов 10 минут, договорились в 13 часов 30 минут закончить.</w:t>
      </w:r>
    </w:p>
    <w:p w:rsidR="00146C70" w:rsidRDefault="00146C70" w:rsidP="00CB7CC1">
      <w:pPr>
        <w:widowControl w:val="0"/>
        <w:spacing w:line="360" w:lineRule="auto"/>
        <w:rPr>
          <w:szCs w:val="40"/>
        </w:rPr>
      </w:pPr>
      <w:r>
        <w:rPr>
          <w:szCs w:val="40"/>
        </w:rPr>
        <w:t>Андрей Павлович, да, пожалуйста, Марков Андрей Павлович.</w:t>
      </w:r>
    </w:p>
    <w:p w:rsidR="00146C70" w:rsidRDefault="00146C70" w:rsidP="00CB7CC1">
      <w:pPr>
        <w:widowControl w:val="0"/>
        <w:spacing w:line="360" w:lineRule="auto"/>
        <w:rPr>
          <w:szCs w:val="40"/>
        </w:rPr>
      </w:pPr>
      <w:r>
        <w:rPr>
          <w:szCs w:val="40"/>
          <w:u w:val="single"/>
        </w:rPr>
        <w:t>Марков А.П.</w:t>
      </w:r>
      <w:r>
        <w:rPr>
          <w:szCs w:val="40"/>
        </w:rPr>
        <w:t xml:space="preserve"> Я немножко и за Воронеж скажу тогда, если до них не дойдёт слово, ладно?</w:t>
      </w:r>
    </w:p>
    <w:p w:rsidR="00146C70" w:rsidRDefault="00146C70" w:rsidP="00CB7CC1">
      <w:pPr>
        <w:widowControl w:val="0"/>
        <w:spacing w:line="360" w:lineRule="auto"/>
        <w:rPr>
          <w:szCs w:val="40"/>
        </w:rPr>
      </w:pPr>
      <w:r>
        <w:rPr>
          <w:szCs w:val="40"/>
        </w:rPr>
        <w:t>Екатерина Сергеевна, я, почему комментарий, почему за Воронеж, но к вам обращаюсь? Потому что вы подняли одну из самых главных тем, зачем это всё нужно? И мой коллега потом об этом говорил.</w:t>
      </w:r>
      <w:r>
        <w:rPr>
          <w:szCs w:val="40"/>
        </w:rPr>
        <w:br/>
        <w:t xml:space="preserve">Так вот одно, для чего это нужно, </w:t>
      </w:r>
      <w:proofErr w:type="gramStart"/>
      <w:r>
        <w:rPr>
          <w:szCs w:val="40"/>
        </w:rPr>
        <w:t>и</w:t>
      </w:r>
      <w:proofErr w:type="gramEnd"/>
      <w:r>
        <w:rPr>
          <w:szCs w:val="40"/>
        </w:rPr>
        <w:t xml:space="preserve"> что вот мне показалось, мы в Воронеже ухватили, когда вводили там систему оценку и так далее. Вот сейчас идут отчёты глав поселений по достижению показателей эффективности, по соглашению между правительством региона и муниципальными районами. Так вот для чего, по-моему, смысл это имеет, это создание единой управленческой среды, когда все </w:t>
      </w:r>
      <w:proofErr w:type="gramStart"/>
      <w:r>
        <w:rPr>
          <w:szCs w:val="40"/>
        </w:rPr>
        <w:t>всё</w:t>
      </w:r>
      <w:proofErr w:type="gramEnd"/>
      <w:r>
        <w:rPr>
          <w:szCs w:val="40"/>
        </w:rPr>
        <w:t xml:space="preserve"> понимают, что для чего и как, но не соревнуются друг с другом, потому что это смешно.</w:t>
      </w:r>
    </w:p>
    <w:p w:rsidR="00146C70" w:rsidRDefault="00146C70" w:rsidP="00CB7CC1">
      <w:pPr>
        <w:widowControl w:val="0"/>
        <w:spacing w:line="360" w:lineRule="auto"/>
        <w:rPr>
          <w:szCs w:val="40"/>
        </w:rPr>
      </w:pPr>
      <w:r>
        <w:rPr>
          <w:szCs w:val="40"/>
        </w:rPr>
        <w:t>Но</w:t>
      </w:r>
      <w:r w:rsidR="005275C2">
        <w:rPr>
          <w:szCs w:val="40"/>
        </w:rPr>
        <w:t>,</w:t>
      </w:r>
      <w:r>
        <w:rPr>
          <w:szCs w:val="40"/>
        </w:rPr>
        <w:t xml:space="preserve"> тем не </w:t>
      </w:r>
      <w:proofErr w:type="spellStart"/>
      <w:r>
        <w:rPr>
          <w:szCs w:val="40"/>
        </w:rPr>
        <w:t>мене</w:t>
      </w:r>
      <w:proofErr w:type="gramStart"/>
      <w:r w:rsidR="005275C2">
        <w:rPr>
          <w:szCs w:val="40"/>
        </w:rPr>
        <w:t>,</w:t>
      </w:r>
      <w:r>
        <w:rPr>
          <w:szCs w:val="40"/>
        </w:rPr>
        <w:t>е</w:t>
      </w:r>
      <w:proofErr w:type="spellEnd"/>
      <w:proofErr w:type="gramEnd"/>
      <w:r>
        <w:rPr>
          <w:szCs w:val="40"/>
        </w:rPr>
        <w:t xml:space="preserve"> вот это важно, чтобы было единое понимание, куда идём и так далее. Это лишний раз сказать о цели, об идеологии управления и так далее, и так далее.</w:t>
      </w:r>
    </w:p>
    <w:p w:rsidR="00146C70" w:rsidRDefault="00146C70" w:rsidP="00CB7CC1">
      <w:pPr>
        <w:widowControl w:val="0"/>
        <w:spacing w:line="360" w:lineRule="auto"/>
        <w:rPr>
          <w:szCs w:val="40"/>
        </w:rPr>
      </w:pPr>
      <w:r>
        <w:rPr>
          <w:szCs w:val="40"/>
        </w:rPr>
        <w:t>Поэтому, когда пряники раздают, это хорошо. Когда о наказании речь сегодня зашла, я насторожился. Ни в коем случае нельзя к этому близко подходить. И тут немножко Сергею Владимировичу отвечаю.</w:t>
      </w:r>
    </w:p>
    <w:p w:rsidR="00146C70" w:rsidRDefault="00146C70" w:rsidP="00CB7CC1">
      <w:pPr>
        <w:widowControl w:val="0"/>
        <w:spacing w:line="360" w:lineRule="auto"/>
        <w:rPr>
          <w:szCs w:val="40"/>
        </w:rPr>
      </w:pPr>
      <w:r>
        <w:rPr>
          <w:szCs w:val="40"/>
        </w:rPr>
        <w:lastRenderedPageBreak/>
        <w:t xml:space="preserve">Вот у нас тоже это происходит, и у вас. Вы сказали, делегируются с поселковых советов районный. У нас, что происходит? </w:t>
      </w:r>
      <w:proofErr w:type="gramStart"/>
      <w:r>
        <w:rPr>
          <w:szCs w:val="40"/>
        </w:rPr>
        <w:t>Не избранные в районный совет для исполнения районных полномочий депутаты, их избирали в поселковый уровень, идут в районный совет и по конкурсу назначают главу или избирают даже главу.</w:t>
      </w:r>
      <w:proofErr w:type="gramEnd"/>
    </w:p>
    <w:p w:rsidR="00146C70" w:rsidRDefault="00146C70" w:rsidP="00CB7CC1">
      <w:pPr>
        <w:widowControl w:val="0"/>
        <w:spacing w:line="360" w:lineRule="auto"/>
        <w:rPr>
          <w:szCs w:val="40"/>
        </w:rPr>
      </w:pPr>
      <w:r>
        <w:rPr>
          <w:szCs w:val="40"/>
        </w:rPr>
        <w:t xml:space="preserve">Мы получаем абсолютно безответственную власть на уровне района. </w:t>
      </w:r>
      <w:proofErr w:type="gramStart"/>
      <w:r>
        <w:rPr>
          <w:szCs w:val="40"/>
        </w:rPr>
        <w:t>Причём ещё очень сильно контролируемую региональной властью через конкурсную комиссию и так далее, и так далее.</w:t>
      </w:r>
      <w:proofErr w:type="gramEnd"/>
    </w:p>
    <w:p w:rsidR="00146C70" w:rsidRDefault="00146C70" w:rsidP="00CB7CC1">
      <w:pPr>
        <w:widowControl w:val="0"/>
        <w:spacing w:line="360" w:lineRule="auto"/>
        <w:rPr>
          <w:szCs w:val="40"/>
        </w:rPr>
      </w:pPr>
      <w:r>
        <w:rPr>
          <w:szCs w:val="40"/>
        </w:rPr>
        <w:t>Поэтому вот опасная система. Это я вот немножко в принципы уже пошёл, наверное. Опасная система возникает. Мы говорим о том, что какая-то ответственность, удовлетворённость и прочее, но все показатели уводим всё дальше, дальше реально от людей и от их мнения.</w:t>
      </w:r>
    </w:p>
    <w:p w:rsidR="00146C70" w:rsidRDefault="00146C70" w:rsidP="00CB7CC1">
      <w:pPr>
        <w:widowControl w:val="0"/>
        <w:spacing w:line="360" w:lineRule="auto"/>
        <w:rPr>
          <w:szCs w:val="40"/>
        </w:rPr>
      </w:pPr>
      <w:proofErr w:type="gramStart"/>
      <w:r>
        <w:rPr>
          <w:szCs w:val="40"/>
        </w:rPr>
        <w:t>Ну</w:t>
      </w:r>
      <w:proofErr w:type="gramEnd"/>
      <w:r>
        <w:rPr>
          <w:szCs w:val="40"/>
        </w:rPr>
        <w:t xml:space="preserve"> так и есть. Человек, избравшийся </w:t>
      </w:r>
      <w:proofErr w:type="gramStart"/>
      <w:r>
        <w:rPr>
          <w:szCs w:val="40"/>
        </w:rPr>
        <w:t>в</w:t>
      </w:r>
      <w:proofErr w:type="gramEnd"/>
      <w:r>
        <w:rPr>
          <w:szCs w:val="40"/>
        </w:rPr>
        <w:t xml:space="preserve"> </w:t>
      </w:r>
      <w:proofErr w:type="gramStart"/>
      <w:r>
        <w:rPr>
          <w:szCs w:val="40"/>
        </w:rPr>
        <w:t>посёлковый</w:t>
      </w:r>
      <w:proofErr w:type="gramEnd"/>
      <w:r>
        <w:rPr>
          <w:szCs w:val="40"/>
        </w:rPr>
        <w:t xml:space="preserve"> совет, и вдруг его там, по сути, назначили депутатом районного совета, если он к этому не стремился.</w:t>
      </w:r>
    </w:p>
    <w:p w:rsidR="00146C70" w:rsidRDefault="00146C70" w:rsidP="00CB7CC1">
      <w:pPr>
        <w:widowControl w:val="0"/>
        <w:spacing w:line="360" w:lineRule="auto"/>
        <w:rPr>
          <w:szCs w:val="40"/>
        </w:rPr>
      </w:pPr>
      <w:r>
        <w:rPr>
          <w:szCs w:val="40"/>
        </w:rPr>
        <w:t xml:space="preserve">Подождите, конечно, его избрали. Но он в ходе выборов не говорил о том, что иду в райсовет. Он шёл в село и не далее того. </w:t>
      </w:r>
      <w:proofErr w:type="gramStart"/>
      <w:r>
        <w:rPr>
          <w:szCs w:val="40"/>
        </w:rPr>
        <w:t>Ну</w:t>
      </w:r>
      <w:proofErr w:type="gramEnd"/>
      <w:r>
        <w:rPr>
          <w:szCs w:val="40"/>
        </w:rPr>
        <w:t xml:space="preserve"> я просто как опасность для всех.</w:t>
      </w:r>
    </w:p>
    <w:p w:rsidR="00146C70" w:rsidRDefault="00146C70" w:rsidP="00CB7CC1">
      <w:pPr>
        <w:widowControl w:val="0"/>
        <w:spacing w:line="360" w:lineRule="auto"/>
        <w:rPr>
          <w:szCs w:val="40"/>
        </w:rPr>
      </w:pPr>
      <w:r>
        <w:rPr>
          <w:szCs w:val="40"/>
        </w:rPr>
        <w:t xml:space="preserve">И ещё один вопрос, вот Андрей Николаевич правильно всё говорил, но у меня тоже возникло, знаете, такая как-то искра пробежала, давайте на уровень поселения опустим отчётность, это всё соревнования, эффективность. </w:t>
      </w:r>
    </w:p>
    <w:p w:rsidR="00146C70" w:rsidRDefault="00146C70" w:rsidP="00CB7CC1">
      <w:pPr>
        <w:widowControl w:val="0"/>
        <w:spacing w:line="360" w:lineRule="auto"/>
        <w:rPr>
          <w:szCs w:val="40"/>
        </w:rPr>
      </w:pPr>
      <w:r>
        <w:rPr>
          <w:szCs w:val="40"/>
        </w:rPr>
        <w:t>Я езжу на отчёты поселений. Вот сейчас был в одном поселении. В прошлом году бюджет был 7 миллионов, в этом пять. Я говорю, а куда два выпали в этом? А никуда, просто в прошлом году на дороги дали, а в этом не дали.</w:t>
      </w:r>
    </w:p>
    <w:p w:rsidR="00146C70" w:rsidRDefault="00146C70" w:rsidP="00CB7CC1">
      <w:pPr>
        <w:widowControl w:val="0"/>
        <w:spacing w:line="360" w:lineRule="auto"/>
        <w:rPr>
          <w:szCs w:val="40"/>
        </w:rPr>
      </w:pPr>
      <w:r>
        <w:rPr>
          <w:szCs w:val="40"/>
        </w:rPr>
        <w:t xml:space="preserve">Что мы там оценивать будем? Что мы там будем оценивать, какие показатели, какую эффективность? </w:t>
      </w:r>
    </w:p>
    <w:p w:rsidR="00146C70" w:rsidRDefault="00146C70" w:rsidP="00CB7CC1">
      <w:pPr>
        <w:widowControl w:val="0"/>
        <w:spacing w:line="360" w:lineRule="auto"/>
        <w:rPr>
          <w:szCs w:val="40"/>
        </w:rPr>
      </w:pPr>
      <w:r>
        <w:rPr>
          <w:szCs w:val="40"/>
        </w:rPr>
        <w:lastRenderedPageBreak/>
        <w:t xml:space="preserve">То есть надо просто понимать, да. </w:t>
      </w:r>
    </w:p>
    <w:p w:rsidR="00146C70" w:rsidRDefault="00146C70" w:rsidP="00CB7CC1">
      <w:pPr>
        <w:widowControl w:val="0"/>
        <w:spacing w:line="360" w:lineRule="auto"/>
        <w:rPr>
          <w:szCs w:val="40"/>
        </w:rPr>
      </w:pPr>
      <w:r>
        <w:rPr>
          <w:szCs w:val="40"/>
        </w:rPr>
        <w:t xml:space="preserve">Но я к чему призываю? Потому что правильно прозвучало. В этой всей системе оценки эффективности главное – не начать оценивать самих себя, как </w:t>
      </w:r>
      <w:proofErr w:type="gramStart"/>
      <w:r>
        <w:rPr>
          <w:szCs w:val="40"/>
        </w:rPr>
        <w:t>здорово</w:t>
      </w:r>
      <w:proofErr w:type="gramEnd"/>
      <w:r>
        <w:rPr>
          <w:szCs w:val="40"/>
        </w:rPr>
        <w:t xml:space="preserve"> мы оцениваем эффективность. И вокруг этого плодить бюрократию неимоверную, под собой ни чуя страны. Извините, уж скажу стихами чужими. Спасибо.</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Андрей Павлович.</w:t>
      </w:r>
    </w:p>
    <w:p w:rsidR="00146C70" w:rsidRDefault="00146C70" w:rsidP="00CB7CC1">
      <w:pPr>
        <w:widowControl w:val="0"/>
        <w:spacing w:line="360" w:lineRule="auto"/>
        <w:rPr>
          <w:szCs w:val="40"/>
        </w:rPr>
      </w:pPr>
      <w:r>
        <w:rPr>
          <w:szCs w:val="40"/>
        </w:rPr>
        <w:t>Делегирование – не самый лучший способ, понятно, все эти риски в нём заложены</w:t>
      </w:r>
      <w:r w:rsidR="005275C2">
        <w:rPr>
          <w:szCs w:val="40"/>
        </w:rPr>
        <w:t>.</w:t>
      </w:r>
    </w:p>
    <w:p w:rsidR="00146C70" w:rsidRDefault="00146C70" w:rsidP="00CB7CC1">
      <w:pPr>
        <w:widowControl w:val="0"/>
        <w:spacing w:line="360" w:lineRule="auto"/>
        <w:rPr>
          <w:szCs w:val="40"/>
        </w:rPr>
      </w:pPr>
      <w:r>
        <w:rPr>
          <w:szCs w:val="40"/>
          <w:u w:val="single"/>
        </w:rPr>
        <w:t>Марков А.П.</w:t>
      </w:r>
      <w:r>
        <w:rPr>
          <w:szCs w:val="40"/>
        </w:rPr>
        <w:t xml:space="preserve"> Это отдельный "круглый стол".</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Делегирование, да, накладывается на конкурсную комиссию, ещё там мультиплицируются все эти риски и удалённость населения. Всё это понятно.</w:t>
      </w:r>
    </w:p>
    <w:p w:rsidR="00146C70" w:rsidRDefault="00146C70" w:rsidP="00CB7CC1">
      <w:pPr>
        <w:widowControl w:val="0"/>
        <w:spacing w:line="360" w:lineRule="auto"/>
        <w:rPr>
          <w:szCs w:val="40"/>
        </w:rPr>
      </w:pPr>
      <w:r>
        <w:rPr>
          <w:szCs w:val="40"/>
        </w:rPr>
        <w:t>Один из немногих плюсов муниципального округа, один из немногих, то, что он исключает систему делегирования. И мы, кстати, об этом не подумали, надо подумать, поправками посмотреть.</w:t>
      </w:r>
    </w:p>
    <w:p w:rsidR="00146C70" w:rsidRPr="00B73DA9" w:rsidRDefault="00146C70" w:rsidP="00CB7CC1">
      <w:pPr>
        <w:widowControl w:val="0"/>
        <w:spacing w:line="360" w:lineRule="auto"/>
        <w:rPr>
          <w:szCs w:val="40"/>
        </w:rPr>
      </w:pPr>
      <w:r>
        <w:rPr>
          <w:szCs w:val="40"/>
        </w:rPr>
        <w:t xml:space="preserve">У нас поселковый уровень сокращается в муниципальный округ. Представительный орган действует в рамках существующих лимитов депутатского корпуса. </w:t>
      </w:r>
    </w:p>
    <w:p w:rsidR="00146C70" w:rsidRDefault="00146C70" w:rsidP="00CB7CC1">
      <w:pPr>
        <w:widowControl w:val="0"/>
        <w:spacing w:line="360" w:lineRule="auto"/>
        <w:rPr>
          <w:szCs w:val="40"/>
        </w:rPr>
      </w:pPr>
      <w:r>
        <w:rPr>
          <w:szCs w:val="40"/>
        </w:rPr>
        <w:t>Предполагается, что раз мы территории объединяем, и норма представительства избирателей сохранилась, придется увеличивать на какое-то, не знаю, энное число, чтобы в муниципальном округе численность органов была выше…</w:t>
      </w:r>
    </w:p>
    <w:p w:rsidR="00146C70" w:rsidRDefault="00146C70" w:rsidP="00CB7CC1">
      <w:pPr>
        <w:widowControl w:val="0"/>
        <w:spacing w:line="360" w:lineRule="auto"/>
        <w:rPr>
          <w:szCs w:val="40"/>
        </w:rPr>
      </w:pPr>
      <w:r>
        <w:rPr>
          <w:szCs w:val="40"/>
        </w:rPr>
        <w:t xml:space="preserve">Да, но через запятую, наверное, нельзя все-таки. С городом, да, то есть норму представительства увеличить тогда, и общественные палаты идут, институты гражданского общества, и потому что округа удастся более ли менее сохранить </w:t>
      </w:r>
      <w:proofErr w:type="spellStart"/>
      <w:r>
        <w:rPr>
          <w:szCs w:val="40"/>
        </w:rPr>
        <w:t>презентативные</w:t>
      </w:r>
      <w:proofErr w:type="spellEnd"/>
      <w:r>
        <w:rPr>
          <w:szCs w:val="40"/>
        </w:rPr>
        <w:t xml:space="preserve">, потому что, скорее всего, это будет одномандатные или двухмандатные округа, может быть, смешанная система </w:t>
      </w:r>
      <w:r>
        <w:rPr>
          <w:szCs w:val="40"/>
        </w:rPr>
        <w:lastRenderedPageBreak/>
        <w:t>пропорциональная, посмотрим. Но плюс округа, что там только выборы могут быть, нет двухуровневой системы, значит, выборы только прямые, делегирование не применимо.</w:t>
      </w:r>
    </w:p>
    <w:p w:rsidR="00146C70" w:rsidRDefault="00146C70" w:rsidP="00CB7CC1">
      <w:pPr>
        <w:widowControl w:val="0"/>
        <w:spacing w:line="360" w:lineRule="auto"/>
        <w:rPr>
          <w:szCs w:val="40"/>
        </w:rPr>
      </w:pPr>
      <w:r>
        <w:rPr>
          <w:szCs w:val="40"/>
        </w:rPr>
        <w:t>За Воронеж уже сказали. Или есть что добавить, Ольга Николаевна? Просто тезисно по 2-3 минуты, чего не было сказано, для стенограммы, чтобы вы след в истории тоже оставили.</w:t>
      </w:r>
    </w:p>
    <w:p w:rsidR="00146C70" w:rsidRDefault="005275C2" w:rsidP="00CB7CC1">
      <w:pPr>
        <w:widowControl w:val="0"/>
        <w:spacing w:line="360" w:lineRule="auto"/>
        <w:rPr>
          <w:szCs w:val="40"/>
        </w:rPr>
      </w:pPr>
      <w:proofErr w:type="spellStart"/>
      <w:r w:rsidRPr="005275C2">
        <w:rPr>
          <w:szCs w:val="40"/>
          <w:u w:val="single"/>
        </w:rPr>
        <w:t>Трухачева</w:t>
      </w:r>
      <w:proofErr w:type="spellEnd"/>
      <w:r w:rsidRPr="005275C2">
        <w:rPr>
          <w:szCs w:val="40"/>
          <w:u w:val="single"/>
        </w:rPr>
        <w:t xml:space="preserve"> </w:t>
      </w:r>
      <w:r w:rsidR="00146C70">
        <w:rPr>
          <w:szCs w:val="40"/>
          <w:u w:val="single"/>
        </w:rPr>
        <w:t>О.Н.</w:t>
      </w:r>
      <w:r w:rsidR="00146C70">
        <w:rPr>
          <w:szCs w:val="40"/>
        </w:rPr>
        <w:t xml:space="preserve"> Уважаемые коллеги!</w:t>
      </w:r>
    </w:p>
    <w:p w:rsidR="00146C70" w:rsidRDefault="00146C70" w:rsidP="00CB7CC1">
      <w:pPr>
        <w:widowControl w:val="0"/>
        <w:spacing w:line="360" w:lineRule="auto"/>
        <w:rPr>
          <w:szCs w:val="40"/>
        </w:rPr>
      </w:pPr>
      <w:r>
        <w:rPr>
          <w:szCs w:val="40"/>
        </w:rPr>
        <w:t xml:space="preserve">Много было уже сказано. Я хотела в своем выступлении поделиться опытом Воронежской области, что у нас, помимо оценки эффективности, проводимой в соответствии с 607-м указом, существует своя региональная система оценки. В 2009 году по поручению губернатора области было принято соответствующее постановление о мониторинге оценки эффективности развития муниципальных образований. Оценка эффективности в данном случае включает в себя заключение соглашений между правительством области и администрацией муниципальных районов, и городских округов, а с 2014 года и с администрациями поселений, административных центров муниципальных районов. Предметом соглашений является достижение конкретных значений показателей, которое определяется индивидуально для каждого муниципалитета. Перечень показателей включает как показатели </w:t>
      </w:r>
      <w:proofErr w:type="gramStart"/>
      <w:r>
        <w:rPr>
          <w:szCs w:val="40"/>
        </w:rPr>
        <w:t>социально-экономического</w:t>
      </w:r>
      <w:proofErr w:type="gramEnd"/>
      <w:r>
        <w:rPr>
          <w:szCs w:val="40"/>
        </w:rPr>
        <w:t xml:space="preserve"> развития, так и показатели, направленные на решение актуальных вопросов. Перечень показателей ежегодно актуализируется с учетом задач, стоящих перед правительством области и органами местного самоуправления.</w:t>
      </w:r>
    </w:p>
    <w:p w:rsidR="00146C70" w:rsidRDefault="00146C70" w:rsidP="00CB7CC1">
      <w:pPr>
        <w:widowControl w:val="0"/>
        <w:spacing w:line="360" w:lineRule="auto"/>
        <w:rPr>
          <w:szCs w:val="40"/>
        </w:rPr>
      </w:pPr>
      <w:r>
        <w:rPr>
          <w:szCs w:val="40"/>
        </w:rPr>
        <w:t xml:space="preserve">При подведении итогов у нас муниципальные образования делятся на группы, в оценке учитывается уровень показателей, динамика его по отношению к прошлому году и степень достижения планового значения. Кроме того, каждый показатель имеет свой весовой коэффициент в зависимости от его значимости. Также при </w:t>
      </w:r>
      <w:proofErr w:type="gramStart"/>
      <w:r>
        <w:rPr>
          <w:szCs w:val="40"/>
        </w:rPr>
        <w:t>подведении</w:t>
      </w:r>
      <w:proofErr w:type="gramEnd"/>
      <w:r>
        <w:rPr>
          <w:szCs w:val="40"/>
        </w:rPr>
        <w:t xml:space="preserve"> итогов учитывается </w:t>
      </w:r>
      <w:r>
        <w:rPr>
          <w:szCs w:val="40"/>
        </w:rPr>
        <w:lastRenderedPageBreak/>
        <w:t>дополнительный критерий – это отношения представителей бизнес-сообщества, общественных институтов деятельности органов местного самоуправления, оценка деятельности ОМСУ по содействию развития конкуренции, а также качественное своевременное исполнение полномочий по решению вопросов местного значения.</w:t>
      </w:r>
    </w:p>
    <w:p w:rsidR="00146C70" w:rsidRDefault="00146C70" w:rsidP="00CB7CC1">
      <w:pPr>
        <w:widowControl w:val="0"/>
        <w:spacing w:line="360" w:lineRule="auto"/>
        <w:rPr>
          <w:szCs w:val="40"/>
        </w:rPr>
      </w:pPr>
      <w:r>
        <w:rPr>
          <w:szCs w:val="40"/>
        </w:rPr>
        <w:t>По итогам оценки муниципальные образования получают гранты из областного бюджета, сумма грантов составляет 58 миллионов рублей. Проводимая работа по оценке эффективности у нас также распространилась на поселенческий уровень. В 2011 году на заседании координационного совета по вопросам местного самоуправления было принято решение внедрить систему оценки эффективности развития городских, сельских поселений. В каждом муниципальном районе были приняты соответствующие правовые акты, в которых определены перечни показатели эффективности развития поселений, оценочный критерий и порядок подведения итогов.</w:t>
      </w:r>
    </w:p>
    <w:p w:rsidR="00146C70" w:rsidRDefault="00146C70" w:rsidP="00CB7CC1">
      <w:pPr>
        <w:widowControl w:val="0"/>
        <w:spacing w:line="360" w:lineRule="auto"/>
        <w:rPr>
          <w:szCs w:val="40"/>
        </w:rPr>
      </w:pPr>
      <w:r>
        <w:rPr>
          <w:szCs w:val="40"/>
        </w:rPr>
        <w:t xml:space="preserve">Так же как в региональной системе оценки, заключаются соглашения, только уже между администрацией муниципальных районов и администрацией поселений. По итогам оценки поселения, достигшие лучших показателей получают гранты на развитие территорий как из районных бюджетов, так и </w:t>
      </w:r>
      <w:proofErr w:type="gramStart"/>
      <w:r>
        <w:rPr>
          <w:szCs w:val="40"/>
        </w:rPr>
        <w:t>из</w:t>
      </w:r>
      <w:proofErr w:type="gramEnd"/>
      <w:r>
        <w:rPr>
          <w:szCs w:val="40"/>
        </w:rPr>
        <w:t xml:space="preserve"> областного. В этом году, по итогам оценки за прошлый год, поселения у нас получат по 100 тысяч рублей на приобретение малой коммунальной техники.</w:t>
      </w:r>
    </w:p>
    <w:p w:rsidR="00146C70" w:rsidRDefault="00146C70" w:rsidP="00CB7CC1">
      <w:pPr>
        <w:widowControl w:val="0"/>
        <w:spacing w:line="360" w:lineRule="auto"/>
        <w:rPr>
          <w:szCs w:val="40"/>
        </w:rPr>
      </w:pPr>
      <w:r>
        <w:rPr>
          <w:szCs w:val="40"/>
        </w:rPr>
        <w:t xml:space="preserve">И хотелось бы сказать по федеральной системе оценки. Девятый слайд, пожалуйста, поставьте. Что касается федеральной системы оценки, то у нас есть ряд предложений по ее совершенствованию, они были направлены. Хочу выделить следующее, что в настоящее время оценка муниципальных образований проводится на основании среднего темпа роста показателей за последние три года и среднего объема показателей также за три года. При </w:t>
      </w:r>
      <w:r>
        <w:rPr>
          <w:szCs w:val="40"/>
        </w:rPr>
        <w:lastRenderedPageBreak/>
        <w:t>этом больший удельный вес в оценке занимает темп роста – 60 процентов.</w:t>
      </w:r>
    </w:p>
    <w:p w:rsidR="00146C70" w:rsidRDefault="00146C70" w:rsidP="00CB7CC1">
      <w:pPr>
        <w:widowControl w:val="0"/>
        <w:spacing w:line="360" w:lineRule="auto"/>
        <w:rPr>
          <w:szCs w:val="40"/>
        </w:rPr>
      </w:pPr>
      <w:r>
        <w:rPr>
          <w:szCs w:val="40"/>
        </w:rPr>
        <w:t>Исходя из этого, полученная оценка показывает развитие муниципального образования не за отчетный год, а за три года, и зачастую победителями становятся муниципалитеты с низким базовым уровнем показателей с незначительной динамикой, так как муниципальным образованиям, достигших высоких показателей в предыдущие годы, невозможно обеспечить высокие темпы роста.</w:t>
      </w:r>
    </w:p>
    <w:p w:rsidR="00146C70" w:rsidRDefault="00146C70" w:rsidP="00CB7CC1">
      <w:pPr>
        <w:widowControl w:val="0"/>
        <w:spacing w:line="360" w:lineRule="auto"/>
        <w:rPr>
          <w:szCs w:val="40"/>
        </w:rPr>
      </w:pPr>
      <w:r>
        <w:rPr>
          <w:szCs w:val="40"/>
        </w:rPr>
        <w:t xml:space="preserve">Предлагаем в оценке использовать значение показателей только за один год и динамику только за один год, тогда оценка будет показывать развитие за отчетный год. </w:t>
      </w:r>
      <w:proofErr w:type="gramStart"/>
      <w:r>
        <w:rPr>
          <w:szCs w:val="40"/>
        </w:rPr>
        <w:t>В качестве динамики предлагаем учитывать не темп росла, а разницу в значении показателей в отчетном и предшествующем отчетному году.</w:t>
      </w:r>
      <w:proofErr w:type="gramEnd"/>
      <w:r>
        <w:rPr>
          <w:szCs w:val="40"/>
        </w:rPr>
        <w:t xml:space="preserve"> Также предлагаем оценку проводить отдельно по достигнутому уровню, отдельно по достигнутой динамике, гранты выделять победителям и по уровню, и по динамике, тогда муниципалитеты с высоким уровнем показателей не будут проигрывать более слабым районам.</w:t>
      </w:r>
    </w:p>
    <w:p w:rsidR="00146C70" w:rsidRPr="000E2F19" w:rsidRDefault="00146C70" w:rsidP="00CB7CC1">
      <w:pPr>
        <w:widowControl w:val="0"/>
        <w:spacing w:line="360" w:lineRule="auto"/>
        <w:rPr>
          <w:szCs w:val="40"/>
        </w:rPr>
      </w:pPr>
      <w:r>
        <w:rPr>
          <w:szCs w:val="40"/>
        </w:rPr>
        <w:t xml:space="preserve">И другое предложение. Здесь по удовлетворенности населения очень много говорилось, и в соответствии с рекомендацией Минэкономразвития она должна определяться на основании </w:t>
      </w:r>
      <w:r>
        <w:rPr>
          <w:szCs w:val="40"/>
          <w:lang w:val="en-US"/>
        </w:rPr>
        <w:t>IT</w:t>
      </w:r>
      <w:r w:rsidRPr="000E2F19">
        <w:rPr>
          <w:szCs w:val="40"/>
        </w:rPr>
        <w:t>-</w:t>
      </w:r>
      <w:r>
        <w:rPr>
          <w:szCs w:val="40"/>
        </w:rPr>
        <w:t xml:space="preserve">опросов населения. При этом опыт нашего региона показывает, что практически по всем муниципалитетам они превышают отметку в 90 процентов, при этом в опросах принимает участие не менее 1 процента от численности населения. </w:t>
      </w:r>
    </w:p>
    <w:p w:rsidR="00146C70" w:rsidRDefault="00BA181D" w:rsidP="00CB7CC1">
      <w:pPr>
        <w:widowControl w:val="0"/>
        <w:spacing w:line="360" w:lineRule="auto"/>
        <w:rPr>
          <w:szCs w:val="40"/>
        </w:rPr>
      </w:pPr>
      <w:r>
        <w:rPr>
          <w:szCs w:val="40"/>
        </w:rPr>
        <w:t>Мы используем п</w:t>
      </w:r>
      <w:r w:rsidR="00146C70">
        <w:rPr>
          <w:szCs w:val="40"/>
        </w:rPr>
        <w:t xml:space="preserve">ри </w:t>
      </w:r>
      <w:proofErr w:type="gramStart"/>
      <w:r w:rsidR="00146C70">
        <w:rPr>
          <w:szCs w:val="40"/>
        </w:rPr>
        <w:t>проведении</w:t>
      </w:r>
      <w:proofErr w:type="gramEnd"/>
      <w:r w:rsidR="00146C70">
        <w:rPr>
          <w:szCs w:val="40"/>
        </w:rPr>
        <w:t xml:space="preserve"> оценки результата социологических опросов, так как они носят более объективный характер и значение, результаты опросов по муниципальным образованиям варьируются в пределах от 20 до 80 процентов. Носит более объективный характер. Надеемся, что наши предложения будут учтены. Доклад окончен. Спасибо.</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Ольга Николаевна, за конкретное предложение и про темпы мы много говорили и объективность показателей </w:t>
      </w:r>
      <w:r>
        <w:rPr>
          <w:szCs w:val="40"/>
        </w:rPr>
        <w:lastRenderedPageBreak/>
        <w:t xml:space="preserve">средневзвешенных за три года. У вас это изложено в конкретном виде. То есть максимально понятно формализовано. </w:t>
      </w:r>
    </w:p>
    <w:p w:rsidR="00146C70" w:rsidRDefault="00146C70" w:rsidP="00CB7CC1">
      <w:pPr>
        <w:widowControl w:val="0"/>
        <w:spacing w:line="360" w:lineRule="auto"/>
        <w:rPr>
          <w:szCs w:val="40"/>
        </w:rPr>
      </w:pPr>
      <w:r>
        <w:rPr>
          <w:szCs w:val="40"/>
        </w:rPr>
        <w:t xml:space="preserve">Так, коллеги, Брянск. Первый заместитель директора департамента внутренней политики Андрей Александрович </w:t>
      </w:r>
      <w:proofErr w:type="spellStart"/>
      <w:r>
        <w:rPr>
          <w:szCs w:val="40"/>
        </w:rPr>
        <w:t>К</w:t>
      </w:r>
      <w:r w:rsidR="00EF7714">
        <w:rPr>
          <w:szCs w:val="40"/>
        </w:rPr>
        <w:t>а</w:t>
      </w:r>
      <w:r>
        <w:rPr>
          <w:szCs w:val="40"/>
        </w:rPr>
        <w:t>зорин</w:t>
      </w:r>
      <w:proofErr w:type="spellEnd"/>
      <w:r>
        <w:rPr>
          <w:szCs w:val="40"/>
        </w:rPr>
        <w:t>. 3 минуты.</w:t>
      </w:r>
    </w:p>
    <w:p w:rsidR="00146C70" w:rsidRDefault="00146C70" w:rsidP="00CB7CC1">
      <w:pPr>
        <w:widowControl w:val="0"/>
        <w:spacing w:line="360" w:lineRule="auto"/>
        <w:rPr>
          <w:szCs w:val="40"/>
        </w:rPr>
      </w:pPr>
      <w:proofErr w:type="spellStart"/>
      <w:r>
        <w:rPr>
          <w:szCs w:val="40"/>
          <w:u w:val="single"/>
        </w:rPr>
        <w:t>К</w:t>
      </w:r>
      <w:r w:rsidR="00EF7714">
        <w:rPr>
          <w:szCs w:val="40"/>
          <w:u w:val="single"/>
        </w:rPr>
        <w:t>а</w:t>
      </w:r>
      <w:r>
        <w:rPr>
          <w:szCs w:val="40"/>
          <w:u w:val="single"/>
        </w:rPr>
        <w:t>зорин</w:t>
      </w:r>
      <w:proofErr w:type="spellEnd"/>
      <w:r>
        <w:rPr>
          <w:szCs w:val="40"/>
          <w:u w:val="single"/>
        </w:rPr>
        <w:t xml:space="preserve"> А.А.</w:t>
      </w:r>
      <w:r>
        <w:rPr>
          <w:szCs w:val="40"/>
        </w:rPr>
        <w:t xml:space="preserve"> Конечно, даже в две боюсь уложиться.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Отлично.</w:t>
      </w:r>
    </w:p>
    <w:p w:rsidR="00146C70" w:rsidRDefault="00146C70" w:rsidP="00CB7CC1">
      <w:pPr>
        <w:widowControl w:val="0"/>
        <w:spacing w:line="360" w:lineRule="auto"/>
        <w:rPr>
          <w:szCs w:val="40"/>
        </w:rPr>
      </w:pPr>
      <w:proofErr w:type="spellStart"/>
      <w:r>
        <w:rPr>
          <w:szCs w:val="40"/>
          <w:u w:val="single"/>
        </w:rPr>
        <w:t>К</w:t>
      </w:r>
      <w:r w:rsidR="00EF7714">
        <w:rPr>
          <w:szCs w:val="40"/>
          <w:u w:val="single"/>
        </w:rPr>
        <w:t>а</w:t>
      </w:r>
      <w:r>
        <w:rPr>
          <w:szCs w:val="40"/>
          <w:u w:val="single"/>
        </w:rPr>
        <w:t>зорин</w:t>
      </w:r>
      <w:proofErr w:type="spellEnd"/>
      <w:r>
        <w:rPr>
          <w:szCs w:val="40"/>
          <w:u w:val="single"/>
        </w:rPr>
        <w:t xml:space="preserve"> А.А.</w:t>
      </w:r>
      <w:r>
        <w:rPr>
          <w:szCs w:val="40"/>
        </w:rPr>
        <w:t xml:space="preserve"> Итак, первое. Что касается опросов. Действительно нужно поддержать ту идею, которая высказана уже в методических рекомендациях о том, чтобы на федеральном уровне было принято решение, чтобы субъекты своими нормативно-правовыми актами устанавливали минимальный пороговый предел количества участников голосования, которые приняли в опросе. </w:t>
      </w:r>
    </w:p>
    <w:p w:rsidR="00146C70" w:rsidRDefault="00146C70" w:rsidP="00CB7CC1">
      <w:pPr>
        <w:widowControl w:val="0"/>
        <w:spacing w:line="360" w:lineRule="auto"/>
        <w:rPr>
          <w:szCs w:val="40"/>
        </w:rPr>
      </w:pPr>
      <w:r>
        <w:rPr>
          <w:szCs w:val="40"/>
        </w:rPr>
        <w:t>Второй момент. То, что касается соотношения показателей. У нас сейчас 80 процентов показателей, 80 процентов оценки это показатели, которые достигаются, более 30 и один показатель у нас весит 20 процентов. Здесь</w:t>
      </w:r>
      <w:r w:rsidR="002661CC">
        <w:rPr>
          <w:szCs w:val="40"/>
        </w:rPr>
        <w:t>,</w:t>
      </w:r>
      <w:r>
        <w:rPr>
          <w:szCs w:val="40"/>
        </w:rPr>
        <w:t xml:space="preserve"> мне кажется, нужно подойти более гибко и сделать дифференцированную систему. В чём суть? Приведу конкретный пример. У нас в регионе два округа с одинаковой численностью жителей. 15 тысяч. Да? В одном проголосовало 150 человек, 1 процент. </w:t>
      </w:r>
      <w:proofErr w:type="gramStart"/>
      <w:r>
        <w:rPr>
          <w:szCs w:val="40"/>
        </w:rPr>
        <w:t>В</w:t>
      </w:r>
      <w:proofErr w:type="gramEnd"/>
      <w:r>
        <w:rPr>
          <w:szCs w:val="40"/>
        </w:rPr>
        <w:t xml:space="preserve"> </w:t>
      </w:r>
      <w:proofErr w:type="gramStart"/>
      <w:r>
        <w:rPr>
          <w:szCs w:val="40"/>
        </w:rPr>
        <w:t>другом</w:t>
      </w:r>
      <w:proofErr w:type="gramEnd"/>
      <w:r>
        <w:rPr>
          <w:szCs w:val="40"/>
        </w:rPr>
        <w:t xml:space="preserve"> приняло участие 1,5 тысячи независимо оттого, какие результаты голосования. Всё равно процент они свой получат. 20 процентов этот показатель будет весить. Так, может быть, имеет смысл рассмотреть, что если 1 процент проголосовал, то этот показатель и будет весить, допустим, 5 процентов, а приоритет будет сдвинут в пользу социально-экономических показателей, потому что фактически этим население показывает, что власть на местах </w:t>
      </w:r>
      <w:proofErr w:type="gramStart"/>
      <w:r>
        <w:rPr>
          <w:szCs w:val="40"/>
        </w:rPr>
        <w:t>работает неэффективно и возникают</w:t>
      </w:r>
      <w:proofErr w:type="gramEnd"/>
      <w:r>
        <w:rPr>
          <w:szCs w:val="40"/>
        </w:rPr>
        <w:t xml:space="preserve"> к ней большие вопросы. </w:t>
      </w:r>
    </w:p>
    <w:p w:rsidR="00146C70" w:rsidRDefault="00146C70" w:rsidP="00CB7CC1">
      <w:pPr>
        <w:widowControl w:val="0"/>
        <w:spacing w:line="360" w:lineRule="auto"/>
        <w:rPr>
          <w:szCs w:val="40"/>
        </w:rPr>
      </w:pPr>
      <w:r>
        <w:rPr>
          <w:szCs w:val="40"/>
        </w:rPr>
        <w:t>И третье. Это то, что касается, развивая положени</w:t>
      </w:r>
      <w:r w:rsidR="002661CC">
        <w:rPr>
          <w:szCs w:val="40"/>
        </w:rPr>
        <w:t>я</w:t>
      </w:r>
      <w:r>
        <w:rPr>
          <w:szCs w:val="40"/>
        </w:rPr>
        <w:t xml:space="preserve">, которое Андрей Николаевич высказал. Я считаю, что действительно необходимо утвердить </w:t>
      </w:r>
      <w:r>
        <w:rPr>
          <w:szCs w:val="40"/>
        </w:rPr>
        <w:lastRenderedPageBreak/>
        <w:t>критерии, которые отражают степень вовлечения жителей в решение вопроса местного значения и эффективную обратную связь, и здесь мы могли бы предложить три показателя. Это степень развития территориального общественного самоуправления в муниципальных образованиях, степень участия в проектах инициативного бюджетирования и степень вовлечения жителей в осуществление иных форм местного самоуправления как, например, практика у нас существует в ряде субъектов. Это сельские старосты. Но у нас в субъекте эта категория старшие населённых пунктов. Вот такие предложения.</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большое, Андрей Александрович. Мы </w:t>
      </w:r>
      <w:r w:rsidR="0017048B">
        <w:rPr>
          <w:szCs w:val="40"/>
        </w:rPr>
        <w:t>по</w:t>
      </w:r>
      <w:r>
        <w:rPr>
          <w:szCs w:val="40"/>
        </w:rPr>
        <w:t xml:space="preserve"> </w:t>
      </w:r>
      <w:proofErr w:type="gramStart"/>
      <w:r>
        <w:rPr>
          <w:szCs w:val="40"/>
        </w:rPr>
        <w:t>инициативно</w:t>
      </w:r>
      <w:r w:rsidR="0017048B">
        <w:rPr>
          <w:szCs w:val="40"/>
        </w:rPr>
        <w:t>му</w:t>
      </w:r>
      <w:proofErr w:type="gramEnd"/>
      <w:r>
        <w:rPr>
          <w:szCs w:val="40"/>
        </w:rPr>
        <w:t xml:space="preserve"> бюджетировани</w:t>
      </w:r>
      <w:r w:rsidR="0017048B">
        <w:rPr>
          <w:szCs w:val="40"/>
        </w:rPr>
        <w:t>ю</w:t>
      </w:r>
      <w:r>
        <w:rPr>
          <w:szCs w:val="40"/>
        </w:rPr>
        <w:t xml:space="preserve"> проводили "круглый стол". Минфин категорически </w:t>
      </w:r>
      <w:proofErr w:type="gramStart"/>
      <w:r>
        <w:rPr>
          <w:szCs w:val="40"/>
        </w:rPr>
        <w:t>против</w:t>
      </w:r>
      <w:proofErr w:type="gramEnd"/>
      <w:r>
        <w:rPr>
          <w:szCs w:val="40"/>
        </w:rPr>
        <w:t xml:space="preserve">, чтобы </w:t>
      </w:r>
      <w:proofErr w:type="gramStart"/>
      <w:r>
        <w:rPr>
          <w:szCs w:val="40"/>
        </w:rPr>
        <w:t>в</w:t>
      </w:r>
      <w:proofErr w:type="gramEnd"/>
      <w:r>
        <w:rPr>
          <w:szCs w:val="40"/>
        </w:rPr>
        <w:t xml:space="preserve"> систему оценки включали, потому что начнут рисовать. Они просто своими именами всё называли. Пока механизм работает пускай не очень активно и широко. Только включите в систему оценки, он умрёт сразу. Хотя, конечно, это движение в правильном направлении. Нужно думать, как его туда инкорпорировать в эту систему оценки эффективности, потому что, собственно говоря, это всё и есть механизмы соучастия. Потому что про это местное самоуправление, про самоуправление. Чем больше людей в эти все вещи, в принятие решения погружены и в бюджетный процесс, и конкретные вещи, реализация и отчёт, </w:t>
      </w:r>
      <w:proofErr w:type="gramStart"/>
      <w:r>
        <w:rPr>
          <w:szCs w:val="40"/>
        </w:rPr>
        <w:t>контроль за</w:t>
      </w:r>
      <w:proofErr w:type="gramEnd"/>
      <w:r>
        <w:rPr>
          <w:szCs w:val="40"/>
        </w:rPr>
        <w:t xml:space="preserve"> ходом исполнения. Всё это должны делать жители соответствующих населённых пунктов и муниципалитетов. </w:t>
      </w:r>
    </w:p>
    <w:p w:rsidR="00146C70" w:rsidRDefault="00146C70" w:rsidP="00CB7CC1">
      <w:pPr>
        <w:widowControl w:val="0"/>
        <w:spacing w:line="360" w:lineRule="auto"/>
        <w:rPr>
          <w:szCs w:val="40"/>
        </w:rPr>
      </w:pPr>
      <w:r>
        <w:rPr>
          <w:szCs w:val="40"/>
        </w:rPr>
        <w:t>Руководитель центра территориального развития межмуниципальных проектов некоммерческой организации</w:t>
      </w:r>
      <w:r w:rsidR="002A11A4">
        <w:rPr>
          <w:szCs w:val="40"/>
        </w:rPr>
        <w:t xml:space="preserve"> "</w:t>
      </w:r>
      <w:r>
        <w:rPr>
          <w:szCs w:val="40"/>
        </w:rPr>
        <w:t>Центр стратегических исследований Ульяновской области</w:t>
      </w:r>
      <w:r w:rsidR="002A11A4">
        <w:rPr>
          <w:szCs w:val="40"/>
        </w:rPr>
        <w:t>"</w:t>
      </w:r>
      <w:r>
        <w:rPr>
          <w:szCs w:val="40"/>
        </w:rPr>
        <w:t>. Оксана Владимировна Ананьева. Пожалуйста.</w:t>
      </w:r>
    </w:p>
    <w:p w:rsidR="00146C70" w:rsidRDefault="00146C70" w:rsidP="00CB7CC1">
      <w:pPr>
        <w:widowControl w:val="0"/>
        <w:spacing w:line="360" w:lineRule="auto"/>
        <w:rPr>
          <w:szCs w:val="40"/>
        </w:rPr>
      </w:pPr>
      <w:r>
        <w:rPr>
          <w:szCs w:val="40"/>
          <w:u w:val="single"/>
        </w:rPr>
        <w:t>Ананьева О.В.</w:t>
      </w:r>
      <w:r>
        <w:rPr>
          <w:szCs w:val="40"/>
        </w:rPr>
        <w:t xml:space="preserve"> Добрый день, уважаемые коллеги. Я постараюсь очень быстро рассказать. Опыт </w:t>
      </w:r>
      <w:proofErr w:type="gramStart"/>
      <w:r>
        <w:rPr>
          <w:szCs w:val="40"/>
        </w:rPr>
        <w:t>Ульяновской</w:t>
      </w:r>
      <w:proofErr w:type="gramEnd"/>
      <w:r>
        <w:rPr>
          <w:szCs w:val="40"/>
        </w:rPr>
        <w:t xml:space="preserve"> области очень похож с воронежской. Но вначале расскажу, что такое центр стратегических исследований. </w:t>
      </w:r>
    </w:p>
    <w:p w:rsidR="00146C70" w:rsidRDefault="00146C70" w:rsidP="00CB7CC1">
      <w:pPr>
        <w:widowControl w:val="0"/>
        <w:spacing w:line="360" w:lineRule="auto"/>
        <w:rPr>
          <w:szCs w:val="40"/>
        </w:rPr>
      </w:pPr>
      <w:proofErr w:type="gramStart"/>
      <w:r>
        <w:rPr>
          <w:szCs w:val="40"/>
        </w:rPr>
        <w:lastRenderedPageBreak/>
        <w:t>В 2017 году губернатор Ульяновской области, губернатором было принято решение о создании центра стратегических исследований в Ульяновской области, который объединил в себя ряд действующих на тот момент структур с передачей функций, в том числе из министерства развития и конкуренции, экономики Ульяновской области.</w:t>
      </w:r>
      <w:proofErr w:type="gramEnd"/>
      <w:r>
        <w:rPr>
          <w:szCs w:val="40"/>
        </w:rPr>
        <w:t xml:space="preserve"> Все функции планирования и прогнозирования, выработки решений по приоритетным направлениям социально-экономического развития региона были переданы в центр стратегических исследований. </w:t>
      </w:r>
      <w:proofErr w:type="gramStart"/>
      <w:r>
        <w:rPr>
          <w:szCs w:val="40"/>
        </w:rPr>
        <w:t xml:space="preserve">Нам удалось собрать как на постоянной, так и на привлечённой основе довольно сильную команду. </w:t>
      </w:r>
      <w:proofErr w:type="gramEnd"/>
    </w:p>
    <w:p w:rsidR="00146C70" w:rsidRPr="00015925" w:rsidRDefault="00146C70" w:rsidP="00CB7CC1">
      <w:pPr>
        <w:widowControl w:val="0"/>
        <w:spacing w:line="360" w:lineRule="auto"/>
        <w:rPr>
          <w:szCs w:val="40"/>
        </w:rPr>
      </w:pPr>
      <w:r>
        <w:rPr>
          <w:szCs w:val="40"/>
        </w:rPr>
        <w:t xml:space="preserve">Сейчас </w:t>
      </w:r>
      <w:r w:rsidR="0035076C">
        <w:rPr>
          <w:szCs w:val="40"/>
        </w:rPr>
        <w:t>в штатной</w:t>
      </w:r>
      <w:r>
        <w:rPr>
          <w:szCs w:val="40"/>
        </w:rPr>
        <w:t xml:space="preserve"> численност</w:t>
      </w:r>
      <w:r w:rsidR="0035076C">
        <w:rPr>
          <w:szCs w:val="40"/>
        </w:rPr>
        <w:t>и</w:t>
      </w:r>
      <w:r>
        <w:rPr>
          <w:szCs w:val="40"/>
        </w:rPr>
        <w:t xml:space="preserve"> </w:t>
      </w:r>
      <w:r w:rsidR="0035076C">
        <w:rPr>
          <w:szCs w:val="40"/>
        </w:rPr>
        <w:t xml:space="preserve">ЦСИ </w:t>
      </w:r>
      <w:r>
        <w:rPr>
          <w:szCs w:val="40"/>
        </w:rPr>
        <w:t xml:space="preserve">насчитывается три доктора и 17 кандидатов экономических наук. С учётом целевых задач как такового министерства экономики </w:t>
      </w:r>
      <w:proofErr w:type="gramStart"/>
      <w:r>
        <w:rPr>
          <w:szCs w:val="40"/>
        </w:rPr>
        <w:t>Ульяновской</w:t>
      </w:r>
      <w:proofErr w:type="gramEnd"/>
      <w:r>
        <w:rPr>
          <w:szCs w:val="40"/>
        </w:rPr>
        <w:t xml:space="preserve"> области не существует. Все функции переданы в центр стратегических исследований. С учётом целевых задач социально-экономического развития в области мы проводим подробный анализ выполнения показателей социально-экономического развития муниципальных образований по основным двум оценочным системам, по каждой из которых предусмотрено предоставление дотаций в пятёрке лучших муниципалитетов.</w:t>
      </w:r>
    </w:p>
    <w:p w:rsidR="00146C70" w:rsidRDefault="00146C70" w:rsidP="00CB7CC1">
      <w:pPr>
        <w:widowControl w:val="0"/>
        <w:spacing w:line="360" w:lineRule="auto"/>
        <w:rPr>
          <w:szCs w:val="40"/>
        </w:rPr>
      </w:pPr>
      <w:r>
        <w:rPr>
          <w:szCs w:val="40"/>
        </w:rPr>
        <w:t xml:space="preserve">Первое – это рейтинг комплексного социально-экономического развития муниципальных образований, который проводится ежемесячно, и рейтинг по выполнению указа президента № 607, который проводится ежегодно. </w:t>
      </w:r>
    </w:p>
    <w:p w:rsidR="00146C70" w:rsidRDefault="00146C70" w:rsidP="00CB7CC1">
      <w:pPr>
        <w:widowControl w:val="0"/>
        <w:spacing w:line="360" w:lineRule="auto"/>
        <w:rPr>
          <w:szCs w:val="40"/>
        </w:rPr>
      </w:pPr>
      <w:r>
        <w:rPr>
          <w:szCs w:val="40"/>
        </w:rPr>
        <w:t xml:space="preserve">В дополнение к вышеперечисленным системам оценки </w:t>
      </w:r>
      <w:r w:rsidR="0072655E">
        <w:rPr>
          <w:szCs w:val="40"/>
        </w:rPr>
        <w:t>Ц</w:t>
      </w:r>
      <w:r>
        <w:rPr>
          <w:szCs w:val="40"/>
        </w:rPr>
        <w:t xml:space="preserve">СИ также формирует рейтинг по выполнению майских указов, рейтинг по качеству жизни и оценка уровня экономической безопасности муниципальных образований. </w:t>
      </w:r>
    </w:p>
    <w:p w:rsidR="00146C70" w:rsidRDefault="00146C70" w:rsidP="00CB7CC1">
      <w:pPr>
        <w:widowControl w:val="0"/>
        <w:spacing w:line="360" w:lineRule="auto"/>
        <w:rPr>
          <w:szCs w:val="40"/>
        </w:rPr>
      </w:pPr>
      <w:r>
        <w:rPr>
          <w:szCs w:val="40"/>
        </w:rPr>
        <w:t xml:space="preserve">Подробнее остановлюсь на первой системе оценки – это рейтинг </w:t>
      </w:r>
      <w:proofErr w:type="gramStart"/>
      <w:r>
        <w:rPr>
          <w:szCs w:val="40"/>
        </w:rPr>
        <w:t>комплексного</w:t>
      </w:r>
      <w:proofErr w:type="gramEnd"/>
      <w:r>
        <w:rPr>
          <w:szCs w:val="40"/>
        </w:rPr>
        <w:t xml:space="preserve"> социально-экономического развития муниципальных </w:t>
      </w:r>
      <w:r>
        <w:rPr>
          <w:szCs w:val="40"/>
        </w:rPr>
        <w:lastRenderedPageBreak/>
        <w:t xml:space="preserve">образований, одна из важнейших оценок, существующих на сегодняшний день в Ульяновской области. Данный рейтинг </w:t>
      </w:r>
      <w:proofErr w:type="gramStart"/>
      <w:r>
        <w:rPr>
          <w:szCs w:val="40"/>
        </w:rPr>
        <w:t>формируется на территории Ульяновской области уже более 10 лет и завоевал</w:t>
      </w:r>
      <w:proofErr w:type="gramEnd"/>
      <w:r>
        <w:rPr>
          <w:szCs w:val="40"/>
        </w:rPr>
        <w:t xml:space="preserve"> уже признание со стороны всех глав муниципальных образований, исполнительных органов государственной власти. К примеру, на основании данного рейтинга формируется отчет глав муниципальных образований перед Советом депутатов. В настоящее время рейтинг включает 26 показателей для городских округов и 31 показатель для муниципальных районов, которые разделены на пять блоков – это развитие инвестиционной деятельности, финансово-экономическое развитие, денежные доходы, социальная сфера и развитие сельского хозяйства. </w:t>
      </w:r>
    </w:p>
    <w:p w:rsidR="00146C70" w:rsidRDefault="00146C70" w:rsidP="00CB7CC1">
      <w:pPr>
        <w:widowControl w:val="0"/>
        <w:spacing w:line="360" w:lineRule="auto"/>
        <w:rPr>
          <w:szCs w:val="40"/>
        </w:rPr>
      </w:pPr>
      <w:r>
        <w:rPr>
          <w:szCs w:val="40"/>
        </w:rPr>
        <w:t>Работа по данному направлению выстроена следующим образом. Ежемесячно Ц</w:t>
      </w:r>
      <w:r w:rsidR="0072655E">
        <w:rPr>
          <w:szCs w:val="40"/>
        </w:rPr>
        <w:t>С</w:t>
      </w:r>
      <w:r>
        <w:rPr>
          <w:szCs w:val="40"/>
        </w:rPr>
        <w:t xml:space="preserve">И формирует рейтинг, который озвучивается на аппаратном совещании губернатору, членам правительства, органам местного самоуправления и экспертному сообществу. На основании данной оценки главы администраций проводят работы по устранению проблемных зон в течение года. По итогам года пятерка </w:t>
      </w:r>
      <w:proofErr w:type="gramStart"/>
      <w:r>
        <w:rPr>
          <w:szCs w:val="40"/>
        </w:rPr>
        <w:t>лучших</w:t>
      </w:r>
      <w:proofErr w:type="gramEnd"/>
      <w:r>
        <w:rPr>
          <w:szCs w:val="40"/>
        </w:rPr>
        <w:t xml:space="preserve"> муниципальных образований получает дотации из областного бюджета. Ежегодно мы стараемся усовершенствовать данный механизм с учетом новых вызовов, которые встают перед субъектом Российской Федерации. </w:t>
      </w:r>
    </w:p>
    <w:p w:rsidR="00146C70" w:rsidRDefault="00146C70" w:rsidP="00CB7CC1">
      <w:pPr>
        <w:widowControl w:val="0"/>
        <w:spacing w:line="360" w:lineRule="auto"/>
        <w:rPr>
          <w:szCs w:val="40"/>
        </w:rPr>
      </w:pPr>
      <w:r>
        <w:rPr>
          <w:szCs w:val="40"/>
        </w:rPr>
        <w:t xml:space="preserve">Например, в текущем году в связи с проведением обширной работы по снижению теневой экономики будет включен такой важный показатель как снижение неформальной занятости. Кроме того, мы приводим данную систему оценки в соответствие и с 204-м указом президента. Например, уже включен показатель по смертности от ДТП. Здесь у нас возникает ряд проблем с отсутствием достоверной информации в разрезе муниципальных образований. Кроме того, постоянно в процессе работы возникает ряд проблем с территориальными органами в статистике, в частности, внезапно в </w:t>
      </w:r>
      <w:r>
        <w:rPr>
          <w:szCs w:val="40"/>
        </w:rPr>
        <w:lastRenderedPageBreak/>
        <w:t>изменении методики расчета показателей Росстатом. Например, в течение всего прошлого года мы получали ежемесячную информацию по развитию животноводства в муниципальных образованиях, в начале 2019 года Росстатом была изменена методика расчета, и данные эти будут представляться только раз в год.</w:t>
      </w:r>
    </w:p>
    <w:p w:rsidR="00146C70" w:rsidRDefault="00146C70" w:rsidP="00CB7CC1">
      <w:pPr>
        <w:widowControl w:val="0"/>
        <w:spacing w:line="360" w:lineRule="auto"/>
        <w:rPr>
          <w:szCs w:val="40"/>
        </w:rPr>
      </w:pPr>
      <w:r>
        <w:rPr>
          <w:szCs w:val="40"/>
        </w:rPr>
        <w:t xml:space="preserve">Также по аналогии с Воронежской областью ежегодно подписываются соглашения с главами администраций муниципальных образований, где для каждого муниципального образования устанавливаются дифференцированные индивидуальные целевые индикаторы с учетом уровня социально-экономического развития муниципалитета. Данная система индикаторов позволяет на местном уровне осуществлять непрерывный мониторинг деятельности глав администраций муниципального образования, сравнивать результаты различных территорий и принимать своевременные управленческие решения. </w:t>
      </w:r>
    </w:p>
    <w:p w:rsidR="00146C70" w:rsidRDefault="00146C70" w:rsidP="00CB7CC1">
      <w:pPr>
        <w:widowControl w:val="0"/>
        <w:spacing w:line="360" w:lineRule="auto"/>
        <w:rPr>
          <w:szCs w:val="40"/>
        </w:rPr>
      </w:pPr>
      <w:r>
        <w:rPr>
          <w:szCs w:val="40"/>
        </w:rPr>
        <w:t xml:space="preserve">Основное отличие рейтинга комплексного социально-экономического развития от 607-го указа – то, что мы используем оперативные статистические данные, то есть это оперативно поступает на стол губернатора, и он видит текущие ситуации, которые складываются в муниципальных образованиях. </w:t>
      </w:r>
    </w:p>
    <w:p w:rsidR="00146C70" w:rsidRDefault="00146C70" w:rsidP="00CB7CC1">
      <w:pPr>
        <w:widowControl w:val="0"/>
        <w:spacing w:line="360" w:lineRule="auto"/>
        <w:rPr>
          <w:szCs w:val="40"/>
        </w:rPr>
      </w:pPr>
      <w:r>
        <w:rPr>
          <w:szCs w:val="40"/>
        </w:rPr>
        <w:t>Кроме того, по 607-му указу, по которому мы проводим экспертную оценку, сейчас остановлюсь на основных проблемах, с которыми мы сталкиваемся при данной оценке, и наших предложениях.</w:t>
      </w:r>
    </w:p>
    <w:p w:rsidR="00146C70" w:rsidRDefault="00146C70" w:rsidP="00CB7CC1">
      <w:pPr>
        <w:widowControl w:val="0"/>
        <w:spacing w:line="360" w:lineRule="auto"/>
        <w:rPr>
          <w:szCs w:val="40"/>
        </w:rPr>
      </w:pPr>
      <w:r>
        <w:rPr>
          <w:szCs w:val="40"/>
        </w:rPr>
        <w:t xml:space="preserve">Первое – это отсутствие единого источника информации по ряду показателей. Например, расчет показателей – число субъектов малого и среднего предпринимательства в расчете на тысячу человек населения проводится </w:t>
      </w:r>
      <w:proofErr w:type="spellStart"/>
      <w:r>
        <w:rPr>
          <w:szCs w:val="40"/>
        </w:rPr>
        <w:t>Ульяновскстатом</w:t>
      </w:r>
      <w:proofErr w:type="spellEnd"/>
      <w:r>
        <w:rPr>
          <w:szCs w:val="40"/>
        </w:rPr>
        <w:t xml:space="preserve"> только раз в пять лет. Нам приходится руководствоваться данными органов местного самоуправления и исполнительных органов государственной власти, которые между собой </w:t>
      </w:r>
      <w:r>
        <w:rPr>
          <w:szCs w:val="40"/>
        </w:rPr>
        <w:lastRenderedPageBreak/>
        <w:t xml:space="preserve">отличаются в разы. Учитывая, что президентом утвержден нацпроект "Малое и среднее предпринимательство и поддержка индивидуальной предпринимательской инициативы", считаем необходимым, чтобы методика оценка </w:t>
      </w:r>
      <w:proofErr w:type="gramStart"/>
      <w:r>
        <w:rPr>
          <w:szCs w:val="40"/>
        </w:rPr>
        <w:t>была единой для всех и публиковалась</w:t>
      </w:r>
      <w:proofErr w:type="gramEnd"/>
      <w:r>
        <w:rPr>
          <w:szCs w:val="40"/>
        </w:rPr>
        <w:t xml:space="preserve"> территориальным органом Федеральной службы государственной статистики. </w:t>
      </w:r>
    </w:p>
    <w:p w:rsidR="00146C70" w:rsidRDefault="00146C70" w:rsidP="00CB7CC1">
      <w:pPr>
        <w:widowControl w:val="0"/>
        <w:spacing w:line="360" w:lineRule="auto"/>
        <w:rPr>
          <w:szCs w:val="40"/>
        </w:rPr>
      </w:pPr>
      <w:r>
        <w:rPr>
          <w:szCs w:val="40"/>
        </w:rPr>
        <w:t>Многие могут сказать, что число субъектов СМП можно отследить в едином реестре в налоговой, но этот механизм не в полной мере работает в разрезе муниципальных образований. Можно сделать выгрузку только по количеству субъектов, но нет, к примеру, данных по среднесписочной численности работников. Отсутствие реальной картины по некоторым показателям, например, объем инвестиций в основной капитал в расчете на душу населения. В частности, проблема именно нашего региона, что в большинстве муниципальных районов находится всего один, два средних и крупных предприятий или вовсе такие отсутствуют, то есть нечего району считать.</w:t>
      </w:r>
    </w:p>
    <w:p w:rsidR="00146C70" w:rsidRDefault="00146C70" w:rsidP="00CB7CC1">
      <w:pPr>
        <w:widowControl w:val="0"/>
        <w:spacing w:line="360" w:lineRule="auto"/>
        <w:rPr>
          <w:szCs w:val="40"/>
        </w:rPr>
      </w:pPr>
      <w:r>
        <w:rPr>
          <w:szCs w:val="40"/>
        </w:rPr>
        <w:t xml:space="preserve">Таким образом, наши предложения будут следующие. </w:t>
      </w:r>
    </w:p>
    <w:p w:rsidR="00146C70" w:rsidRDefault="00146C70" w:rsidP="00CB7CC1">
      <w:pPr>
        <w:widowControl w:val="0"/>
        <w:spacing w:line="360" w:lineRule="auto"/>
        <w:rPr>
          <w:szCs w:val="40"/>
        </w:rPr>
      </w:pPr>
      <w:r>
        <w:rPr>
          <w:szCs w:val="40"/>
        </w:rPr>
        <w:t xml:space="preserve">Наладить работу с Федеральной службой государственной статистики в части расчёта основных показателей оценки, в том числе в части учёта данных субъектов малого предпринимательства, показателей в разрезе муниципальных образований. Данный вопрос необходимо проработать на федеральном уровне, так как территориальные органы статистики руководствуются только методиками, которые поступают от Росстата. </w:t>
      </w:r>
    </w:p>
    <w:p w:rsidR="00146C70" w:rsidRDefault="00146C70" w:rsidP="00CB7CC1">
      <w:pPr>
        <w:widowControl w:val="0"/>
        <w:spacing w:line="360" w:lineRule="auto"/>
        <w:rPr>
          <w:szCs w:val="40"/>
        </w:rPr>
      </w:pPr>
      <w:proofErr w:type="gramStart"/>
      <w:r>
        <w:rPr>
          <w:szCs w:val="40"/>
        </w:rPr>
        <w:t>Ну</w:t>
      </w:r>
      <w:proofErr w:type="gramEnd"/>
      <w:r>
        <w:rPr>
          <w:szCs w:val="40"/>
        </w:rPr>
        <w:t xml:space="preserve"> и второе предложение – это пересмотреть перечень показателей оценки эффективности с учётом </w:t>
      </w:r>
      <w:r w:rsidR="0017048B">
        <w:rPr>
          <w:szCs w:val="40"/>
        </w:rPr>
        <w:t>У</w:t>
      </w:r>
      <w:r>
        <w:rPr>
          <w:szCs w:val="40"/>
        </w:rPr>
        <w:t xml:space="preserve">каза номер 204. </w:t>
      </w:r>
    </w:p>
    <w:p w:rsidR="00146C70" w:rsidRDefault="00146C70" w:rsidP="00CB7CC1">
      <w:pPr>
        <w:widowControl w:val="0"/>
        <w:spacing w:line="360" w:lineRule="auto"/>
        <w:rPr>
          <w:szCs w:val="40"/>
        </w:rPr>
      </w:pPr>
      <w:r>
        <w:rPr>
          <w:szCs w:val="40"/>
        </w:rPr>
        <w:t xml:space="preserve">Спасибо.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Спасибо большое за конкретные предложения, Оксана Владимировна. </w:t>
      </w:r>
    </w:p>
    <w:p w:rsidR="00146C70" w:rsidRDefault="0017048B" w:rsidP="00CB7CC1">
      <w:pPr>
        <w:widowControl w:val="0"/>
        <w:spacing w:line="360" w:lineRule="auto"/>
        <w:rPr>
          <w:szCs w:val="40"/>
        </w:rPr>
      </w:pPr>
      <w:r>
        <w:rPr>
          <w:szCs w:val="40"/>
          <w:u w:val="single"/>
        </w:rPr>
        <w:t>Сидоров А.Л</w:t>
      </w:r>
      <w:r w:rsidR="001F2A4F" w:rsidRPr="001F2A4F">
        <w:rPr>
          <w:szCs w:val="40"/>
          <w:u w:val="single"/>
        </w:rPr>
        <w:t>.</w:t>
      </w:r>
      <w:r w:rsidR="00146C70">
        <w:rPr>
          <w:szCs w:val="40"/>
        </w:rPr>
        <w:t xml:space="preserve"> Разрешите? </w:t>
      </w:r>
    </w:p>
    <w:p w:rsidR="00146C70" w:rsidRDefault="00146C70" w:rsidP="00CB7CC1">
      <w:pPr>
        <w:widowControl w:val="0"/>
        <w:spacing w:line="360" w:lineRule="auto"/>
        <w:rPr>
          <w:szCs w:val="40"/>
        </w:rPr>
      </w:pPr>
      <w:r>
        <w:rPr>
          <w:szCs w:val="40"/>
          <w:u w:val="single"/>
        </w:rPr>
        <w:lastRenderedPageBreak/>
        <w:t>Председательствующий.</w:t>
      </w:r>
      <w:r>
        <w:rPr>
          <w:szCs w:val="40"/>
        </w:rPr>
        <w:t xml:space="preserve"> Да, пожалуйста, Александр Леонидович. </w:t>
      </w:r>
    </w:p>
    <w:p w:rsidR="00146C70" w:rsidRDefault="0017048B" w:rsidP="00CB7CC1">
      <w:pPr>
        <w:widowControl w:val="0"/>
        <w:spacing w:line="360" w:lineRule="auto"/>
        <w:rPr>
          <w:szCs w:val="40"/>
        </w:rPr>
      </w:pPr>
      <w:r>
        <w:rPr>
          <w:szCs w:val="40"/>
          <w:u w:val="single"/>
        </w:rPr>
        <w:t>Сидоров А.Л.</w:t>
      </w:r>
      <w:r w:rsidR="00146C70">
        <w:rPr>
          <w:szCs w:val="40"/>
        </w:rPr>
        <w:t xml:space="preserve"> Вопрос. Вот вы сказали: совершенствовать эту систему. Вы 10 лет уже </w:t>
      </w:r>
      <w:proofErr w:type="gramStart"/>
      <w:r w:rsidR="00146C70">
        <w:rPr>
          <w:szCs w:val="40"/>
        </w:rPr>
        <w:t>ведёте</w:t>
      </w:r>
      <w:proofErr w:type="gramEnd"/>
      <w:r w:rsidR="00146C70">
        <w:rPr>
          <w:szCs w:val="40"/>
        </w:rPr>
        <w:t>… Создан специальный орган в масштабе правительства и субъект</w:t>
      </w:r>
      <w:r>
        <w:rPr>
          <w:szCs w:val="40"/>
        </w:rPr>
        <w:t>а</w:t>
      </w:r>
      <w:r w:rsidR="00146C70">
        <w:rPr>
          <w:szCs w:val="40"/>
        </w:rPr>
        <w:t xml:space="preserve"> Федерации. И обмолвились, что на основании вот этих вот подведений итогов принимаются управленческие решения. </w:t>
      </w:r>
    </w:p>
    <w:p w:rsidR="00146C70" w:rsidRDefault="00146C70" w:rsidP="00CB7CC1">
      <w:pPr>
        <w:widowControl w:val="0"/>
        <w:spacing w:line="360" w:lineRule="auto"/>
        <w:rPr>
          <w:szCs w:val="40"/>
        </w:rPr>
      </w:pPr>
      <w:r>
        <w:rPr>
          <w:szCs w:val="40"/>
        </w:rPr>
        <w:t>Можете привести какой-то пример управленческих решений, ну, кроме там наказать кого-то или вот эти вот гранты распределить? Какие управленческие решения приняты (по аналитике, вот которую вы 10 лет ведёте)? Что предпринято правительством в части совершенствования системы муниципального управления муниципального образования, муниципальных образований?</w:t>
      </w:r>
    </w:p>
    <w:p w:rsidR="00146C70" w:rsidRDefault="001F2A4F" w:rsidP="00CB7CC1">
      <w:pPr>
        <w:widowControl w:val="0"/>
        <w:spacing w:line="360" w:lineRule="auto"/>
        <w:rPr>
          <w:szCs w:val="40"/>
        </w:rPr>
      </w:pPr>
      <w:r w:rsidRPr="001F2A4F">
        <w:rPr>
          <w:szCs w:val="40"/>
          <w:u w:val="single"/>
        </w:rPr>
        <w:t>Ананьева О.В.</w:t>
      </w:r>
      <w:r w:rsidR="00146C70">
        <w:rPr>
          <w:szCs w:val="40"/>
        </w:rPr>
        <w:t xml:space="preserve"> Ну, в частности, я имела в виду, что на основе нашего рейтинга и соглашений главы муниципальных образований отчитываются перед советами депутатов. То есть они в начале года подписали соглашения, где…</w:t>
      </w:r>
    </w:p>
    <w:p w:rsidR="00146C70" w:rsidRDefault="00250060" w:rsidP="00CB7CC1">
      <w:pPr>
        <w:widowControl w:val="0"/>
        <w:spacing w:line="360" w:lineRule="auto"/>
        <w:rPr>
          <w:szCs w:val="40"/>
        </w:rPr>
      </w:pPr>
      <w:r>
        <w:rPr>
          <w:szCs w:val="40"/>
          <w:u w:val="single"/>
        </w:rPr>
        <w:t xml:space="preserve">Сидоров </w:t>
      </w:r>
      <w:r w:rsidR="00146C70">
        <w:rPr>
          <w:szCs w:val="40"/>
          <w:u w:val="single"/>
        </w:rPr>
        <w:t>А.Л.</w:t>
      </w:r>
      <w:r w:rsidR="00146C70">
        <w:rPr>
          <w:szCs w:val="40"/>
        </w:rPr>
        <w:t xml:space="preserve"> Это всё процесс. </w:t>
      </w:r>
    </w:p>
    <w:p w:rsidR="00146C70" w:rsidRDefault="001F2A4F" w:rsidP="00CB7CC1">
      <w:pPr>
        <w:widowControl w:val="0"/>
        <w:spacing w:line="360" w:lineRule="auto"/>
        <w:rPr>
          <w:szCs w:val="40"/>
        </w:rPr>
      </w:pPr>
      <w:r w:rsidRPr="001F2A4F">
        <w:rPr>
          <w:szCs w:val="40"/>
          <w:u w:val="single"/>
        </w:rPr>
        <w:t>Ананьева О.В.</w:t>
      </w:r>
      <w:r w:rsidR="00146C70">
        <w:rPr>
          <w:szCs w:val="40"/>
        </w:rPr>
        <w:t xml:space="preserve"> Да, да.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Вроде как депутаты могут красную карточку показать. </w:t>
      </w:r>
    </w:p>
    <w:p w:rsidR="00146C70" w:rsidRDefault="00250060" w:rsidP="00CB7CC1">
      <w:pPr>
        <w:widowControl w:val="0"/>
        <w:spacing w:line="360" w:lineRule="auto"/>
        <w:rPr>
          <w:szCs w:val="40"/>
        </w:rPr>
      </w:pPr>
      <w:r>
        <w:rPr>
          <w:szCs w:val="40"/>
          <w:u w:val="single"/>
        </w:rPr>
        <w:t xml:space="preserve">Сидоров </w:t>
      </w:r>
      <w:r w:rsidR="00146C70">
        <w:rPr>
          <w:szCs w:val="40"/>
          <w:u w:val="single"/>
        </w:rPr>
        <w:t>А.Л.</w:t>
      </w:r>
      <w:r w:rsidR="00146C70">
        <w:rPr>
          <w:szCs w:val="40"/>
        </w:rPr>
        <w:t xml:space="preserve"> Можно ещё в 100 адресов разослать итоги. А управленческие </w:t>
      </w:r>
      <w:proofErr w:type="gramStart"/>
      <w:r w:rsidR="00146C70">
        <w:rPr>
          <w:szCs w:val="40"/>
        </w:rPr>
        <w:t>решения</w:t>
      </w:r>
      <w:proofErr w:type="gramEnd"/>
      <w:r w:rsidR="00146C70">
        <w:rPr>
          <w:szCs w:val="40"/>
        </w:rPr>
        <w:t xml:space="preserve"> какие приняты правительством региона по итогам вот этих вот соцсоревнований?</w:t>
      </w:r>
    </w:p>
    <w:p w:rsidR="00146C70" w:rsidRDefault="001F2A4F" w:rsidP="00CB7CC1">
      <w:pPr>
        <w:widowControl w:val="0"/>
        <w:spacing w:line="360" w:lineRule="auto"/>
        <w:rPr>
          <w:szCs w:val="40"/>
        </w:rPr>
      </w:pPr>
      <w:r w:rsidRPr="001F2A4F">
        <w:rPr>
          <w:szCs w:val="40"/>
          <w:u w:val="single"/>
        </w:rPr>
        <w:t>Ананьева О.В.</w:t>
      </w:r>
      <w:r w:rsidR="00146C70">
        <w:rPr>
          <w:szCs w:val="40"/>
        </w:rPr>
        <w:t xml:space="preserve"> Ну, я сейчас не могу привести…</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Ну, не так много их удаляют, понятно. Есть статистика. У Екатерины Сергеевны есть монография, там вся статистика есть. </w:t>
      </w:r>
    </w:p>
    <w:p w:rsidR="00146C70" w:rsidRDefault="00056F9C" w:rsidP="00CB7CC1">
      <w:pPr>
        <w:widowControl w:val="0"/>
        <w:spacing w:line="360" w:lineRule="auto"/>
        <w:rPr>
          <w:szCs w:val="40"/>
        </w:rPr>
      </w:pPr>
      <w:r>
        <w:rPr>
          <w:szCs w:val="40"/>
          <w:u w:val="single"/>
        </w:rPr>
        <w:t xml:space="preserve">Сидоров </w:t>
      </w:r>
      <w:r w:rsidR="00146C70">
        <w:rPr>
          <w:szCs w:val="40"/>
          <w:u w:val="single"/>
        </w:rPr>
        <w:t>А.Л.</w:t>
      </w:r>
      <w:r w:rsidR="00146C70">
        <w:rPr>
          <w:szCs w:val="40"/>
        </w:rPr>
        <w:t xml:space="preserve"> Мы сейчас не об этом говорим. А другие решения?</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И о них не говорится. Не принято, не принято </w:t>
      </w:r>
      <w:r>
        <w:rPr>
          <w:szCs w:val="40"/>
        </w:rPr>
        <w:lastRenderedPageBreak/>
        <w:t xml:space="preserve">их оглашать, но награды нашли своих героев. </w:t>
      </w:r>
    </w:p>
    <w:p w:rsidR="00146C70" w:rsidRDefault="00056F9C" w:rsidP="00CB7CC1">
      <w:pPr>
        <w:widowControl w:val="0"/>
        <w:spacing w:line="360" w:lineRule="auto"/>
        <w:rPr>
          <w:szCs w:val="40"/>
        </w:rPr>
      </w:pPr>
      <w:r w:rsidRPr="00056F9C">
        <w:rPr>
          <w:szCs w:val="40"/>
          <w:u w:val="single"/>
        </w:rPr>
        <w:t>Сидоров А.Л.</w:t>
      </w:r>
      <w:r w:rsidR="00146C70">
        <w:rPr>
          <w:szCs w:val="40"/>
        </w:rPr>
        <w:t xml:space="preserve"> Там технику распределяют коммунальную, там ещё что-то…</w:t>
      </w:r>
    </w:p>
    <w:p w:rsidR="00146C70" w:rsidRDefault="007201E2" w:rsidP="00CB7CC1">
      <w:pPr>
        <w:widowControl w:val="0"/>
        <w:spacing w:line="360" w:lineRule="auto"/>
        <w:rPr>
          <w:szCs w:val="40"/>
        </w:rPr>
      </w:pPr>
      <w:r>
        <w:rPr>
          <w:szCs w:val="40"/>
          <w:u w:val="single"/>
        </w:rPr>
        <w:t>Андреева О.В</w:t>
      </w:r>
      <w:r w:rsidR="00146C70">
        <w:rPr>
          <w:szCs w:val="40"/>
          <w:u w:val="single"/>
        </w:rPr>
        <w:t>.</w:t>
      </w:r>
      <w:r w:rsidR="00146C70">
        <w:rPr>
          <w:szCs w:val="40"/>
        </w:rPr>
        <w:t xml:space="preserve"> Ну, это поощрение. </w:t>
      </w:r>
    </w:p>
    <w:p w:rsidR="00146C70" w:rsidRDefault="007201E2" w:rsidP="00CB7CC1">
      <w:pPr>
        <w:widowControl w:val="0"/>
        <w:spacing w:line="360" w:lineRule="auto"/>
        <w:rPr>
          <w:szCs w:val="40"/>
        </w:rPr>
      </w:pPr>
      <w:r w:rsidRPr="007201E2">
        <w:rPr>
          <w:szCs w:val="40"/>
          <w:u w:val="single"/>
        </w:rPr>
        <w:t>Сидоров А.Л.</w:t>
      </w:r>
      <w:r w:rsidR="00146C70">
        <w:rPr>
          <w:szCs w:val="40"/>
        </w:rPr>
        <w:t xml:space="preserve"> Правильно.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Да. </w:t>
      </w:r>
    </w:p>
    <w:p w:rsidR="00146C70" w:rsidRDefault="007201E2" w:rsidP="00CB7CC1">
      <w:pPr>
        <w:widowControl w:val="0"/>
        <w:spacing w:line="360" w:lineRule="auto"/>
        <w:rPr>
          <w:szCs w:val="40"/>
        </w:rPr>
      </w:pPr>
      <w:r w:rsidRPr="007201E2">
        <w:rPr>
          <w:szCs w:val="40"/>
          <w:u w:val="single"/>
        </w:rPr>
        <w:t>Сидоров А.Л.</w:t>
      </w:r>
      <w:r w:rsidR="00146C70">
        <w:rPr>
          <w:szCs w:val="40"/>
        </w:rPr>
        <w:t xml:space="preserve"> Это поощрение - это наказание. А решения?</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Оксана Владимировна в рабочем порядке Александру Леонидовичу передаст. </w:t>
      </w:r>
    </w:p>
    <w:p w:rsidR="00146C70" w:rsidRDefault="001F2A4F" w:rsidP="00CB7CC1">
      <w:pPr>
        <w:widowControl w:val="0"/>
        <w:spacing w:line="360" w:lineRule="auto"/>
        <w:rPr>
          <w:szCs w:val="40"/>
        </w:rPr>
      </w:pPr>
      <w:r w:rsidRPr="001F2A4F">
        <w:rPr>
          <w:szCs w:val="40"/>
          <w:u w:val="single"/>
        </w:rPr>
        <w:t>Ананьева О.В.</w:t>
      </w:r>
      <w:r w:rsidR="00146C70">
        <w:rPr>
          <w:szCs w:val="40"/>
        </w:rPr>
        <w:t xml:space="preserve"> Да.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Да, да. </w:t>
      </w:r>
    </w:p>
    <w:p w:rsidR="00146C70" w:rsidRDefault="00CD1DCD" w:rsidP="00CB7CC1">
      <w:pPr>
        <w:widowControl w:val="0"/>
        <w:spacing w:line="360" w:lineRule="auto"/>
        <w:rPr>
          <w:szCs w:val="40"/>
        </w:rPr>
      </w:pPr>
      <w:r>
        <w:rPr>
          <w:szCs w:val="40"/>
          <w:u w:val="single"/>
        </w:rPr>
        <w:t xml:space="preserve">Сидоров </w:t>
      </w:r>
      <w:r w:rsidR="00146C70">
        <w:rPr>
          <w:szCs w:val="40"/>
          <w:u w:val="single"/>
        </w:rPr>
        <w:t>А.Л.</w:t>
      </w:r>
      <w:r w:rsidR="00146C70">
        <w:rPr>
          <w:szCs w:val="40"/>
        </w:rPr>
        <w:t xml:space="preserve"> Всё ясно. </w:t>
      </w:r>
    </w:p>
    <w:p w:rsidR="00146C70" w:rsidRDefault="00146C70" w:rsidP="00CB7CC1">
      <w:pPr>
        <w:widowControl w:val="0"/>
        <w:spacing w:line="360" w:lineRule="auto"/>
        <w:rPr>
          <w:szCs w:val="40"/>
        </w:rPr>
      </w:pPr>
      <w:r>
        <w:rPr>
          <w:szCs w:val="40"/>
          <w:u w:val="single"/>
        </w:rPr>
        <w:t>Председательствующий.</w:t>
      </w:r>
      <w:r>
        <w:rPr>
          <w:szCs w:val="40"/>
        </w:rPr>
        <w:t xml:space="preserve"> Но соответствующие решения, они у нас и без системы оценки эффективности принимаются, невзирая, да, ни на какие вклады и достижение показателей. </w:t>
      </w:r>
    </w:p>
    <w:p w:rsidR="00146C70" w:rsidRDefault="00146C70" w:rsidP="00CB7CC1">
      <w:pPr>
        <w:widowControl w:val="0"/>
        <w:spacing w:line="360" w:lineRule="auto"/>
        <w:rPr>
          <w:szCs w:val="40"/>
        </w:rPr>
      </w:pPr>
      <w:r>
        <w:rPr>
          <w:szCs w:val="40"/>
        </w:rPr>
        <w:t xml:space="preserve">Коллеги, я не думал, что придётся все три часа выбрать, но заявленная тема показала, что она представляет интерес. Особенно живые выступления из регионов говорят о том, что действительно система нуждается в совершенствовании. </w:t>
      </w:r>
    </w:p>
    <w:p w:rsidR="00146C70" w:rsidRDefault="00146C70" w:rsidP="00CB7CC1">
      <w:pPr>
        <w:widowControl w:val="0"/>
        <w:spacing w:line="360" w:lineRule="auto"/>
        <w:rPr>
          <w:szCs w:val="40"/>
        </w:rPr>
      </w:pPr>
      <w:r>
        <w:rPr>
          <w:szCs w:val="40"/>
        </w:rPr>
        <w:t xml:space="preserve">Вот говорят: что дало введение этой системы оценки эффективности? Как раз главный вывод, который можно сделать, что она показала несопоставимость как раз многих показателей и территорий и необходимость генерации каких-то новых подходов. </w:t>
      </w:r>
    </w:p>
    <w:p w:rsidR="00146C70" w:rsidRDefault="00146C70" w:rsidP="00CB7CC1">
      <w:pPr>
        <w:widowControl w:val="0"/>
        <w:spacing w:line="360" w:lineRule="auto"/>
        <w:rPr>
          <w:szCs w:val="40"/>
        </w:rPr>
      </w:pPr>
      <w:r>
        <w:rPr>
          <w:szCs w:val="40"/>
        </w:rPr>
        <w:t>И когда мы говорим о судах там или о каких-то иных вещах, это всё очень красиво и хорошо, если мы главную проблему решим – проблему самодостаточности необходимых ресурсов и самодостаточности ресурсов для развития муниципалитета. К сожалению</w:t>
      </w:r>
      <w:proofErr w:type="gramStart"/>
      <w:r>
        <w:rPr>
          <w:szCs w:val="40"/>
        </w:rPr>
        <w:t>… Л</w:t>
      </w:r>
      <w:proofErr w:type="gramEnd"/>
      <w:r>
        <w:rPr>
          <w:szCs w:val="40"/>
        </w:rPr>
        <w:t xml:space="preserve">юбой, любой пойдёт в суд, любой сирота, которого не обеспечили жильём, и он его выиграет </w:t>
      </w:r>
      <w:r>
        <w:rPr>
          <w:szCs w:val="40"/>
        </w:rPr>
        <w:lastRenderedPageBreak/>
        <w:t>обязательно. И любой, который нуждается в улучшении жилищных условий</w:t>
      </w:r>
      <w:proofErr w:type="gramStart"/>
      <w:r>
        <w:rPr>
          <w:szCs w:val="40"/>
        </w:rPr>
        <w:t>… П</w:t>
      </w:r>
      <w:proofErr w:type="gramEnd"/>
      <w:r>
        <w:rPr>
          <w:szCs w:val="40"/>
        </w:rPr>
        <w:t xml:space="preserve">ри отсутствии, при полном отсутствии нового жилья, которое муниципалитет не строит по понятным основаниям, они эти суды будут проигрывать. </w:t>
      </w:r>
    </w:p>
    <w:p w:rsidR="00146C70" w:rsidRDefault="00146C70" w:rsidP="00CB7CC1">
      <w:pPr>
        <w:widowControl w:val="0"/>
        <w:spacing w:line="360" w:lineRule="auto"/>
        <w:rPr>
          <w:szCs w:val="40"/>
        </w:rPr>
      </w:pPr>
      <w:proofErr w:type="gramStart"/>
      <w:r>
        <w:rPr>
          <w:szCs w:val="40"/>
        </w:rPr>
        <w:t>Поэтому вот все эти критерии и предложения, они будут иметь максимальный эффект в случае, если мы главную задачу решим – задачу самодостаточности для необходимого комплексного и устойчивого развития социально-экономического наших муниципалитетов.</w:t>
      </w:r>
      <w:proofErr w:type="gramEnd"/>
      <w:r>
        <w:rPr>
          <w:szCs w:val="40"/>
        </w:rPr>
        <w:t xml:space="preserve"> Об этом </w:t>
      </w:r>
      <w:r w:rsidR="0017048B">
        <w:rPr>
          <w:szCs w:val="40"/>
        </w:rPr>
        <w:t xml:space="preserve">в </w:t>
      </w:r>
      <w:r>
        <w:rPr>
          <w:szCs w:val="40"/>
        </w:rPr>
        <w:t>рекомендаци</w:t>
      </w:r>
      <w:r w:rsidR="0017048B">
        <w:rPr>
          <w:szCs w:val="40"/>
        </w:rPr>
        <w:t>ях</w:t>
      </w:r>
      <w:r>
        <w:rPr>
          <w:szCs w:val="40"/>
        </w:rPr>
        <w:t xml:space="preserve"> тоже есть. Мы специально эту тему не поднимаем, потому что это тема для отдельных парламентских слушаний. И о принятии управленческих решений для реформирования всей системы. А сегодня посмотрели в разрезе вот системы, существующей системы оценки эффективности. </w:t>
      </w:r>
    </w:p>
    <w:p w:rsidR="00146C70" w:rsidRDefault="00146C70" w:rsidP="00CB7CC1">
      <w:pPr>
        <w:widowControl w:val="0"/>
        <w:spacing w:line="360" w:lineRule="auto"/>
        <w:rPr>
          <w:szCs w:val="40"/>
        </w:rPr>
      </w:pPr>
      <w:r>
        <w:rPr>
          <w:szCs w:val="40"/>
        </w:rPr>
        <w:t xml:space="preserve">Я думаю, что разговор у нас получился очень интересный и откровенный. У нас в максимальной степени готовности рекомендации. Я услышал несколько оригинальных мыслей. Мы их ещё раз </w:t>
      </w:r>
      <w:proofErr w:type="spellStart"/>
      <w:r>
        <w:rPr>
          <w:szCs w:val="40"/>
        </w:rPr>
        <w:t>поизучаем</w:t>
      </w:r>
      <w:proofErr w:type="spellEnd"/>
      <w:r>
        <w:rPr>
          <w:szCs w:val="40"/>
        </w:rPr>
        <w:t xml:space="preserve">. </w:t>
      </w:r>
    </w:p>
    <w:p w:rsidR="00146C70" w:rsidRDefault="00146C70" w:rsidP="00CB7CC1">
      <w:pPr>
        <w:widowControl w:val="0"/>
        <w:spacing w:line="360" w:lineRule="auto"/>
        <w:rPr>
          <w:szCs w:val="40"/>
        </w:rPr>
      </w:pPr>
      <w:r>
        <w:rPr>
          <w:szCs w:val="40"/>
        </w:rPr>
        <w:t xml:space="preserve">Просьба – самое сложное в письменном виде по итогам "круглого стола" (всё-таки не услышанное, что-то новое) изложить и в комитет направить. </w:t>
      </w:r>
    </w:p>
    <w:p w:rsidR="00146C70" w:rsidRDefault="00146C70" w:rsidP="00CB7CC1">
      <w:pPr>
        <w:widowControl w:val="0"/>
        <w:spacing w:line="360" w:lineRule="auto"/>
        <w:rPr>
          <w:szCs w:val="40"/>
        </w:rPr>
      </w:pPr>
      <w:r>
        <w:rPr>
          <w:szCs w:val="40"/>
        </w:rPr>
        <w:t xml:space="preserve">И договоримся, что через две-три недели мы на заседании комитета очередном соответствующие рекомендации утвердим, направим в федеральные органы, в регионы. Вот мы здесь решили: в регионы лучше отправить, чтобы они активнее использовали наработки своих соседей передовые, в </w:t>
      </w:r>
      <w:r w:rsidR="0017048B">
        <w:rPr>
          <w:szCs w:val="40"/>
        </w:rPr>
        <w:t>О</w:t>
      </w:r>
      <w:r>
        <w:rPr>
          <w:szCs w:val="40"/>
        </w:rPr>
        <w:t xml:space="preserve">КМО, в Минфин, в </w:t>
      </w:r>
      <w:proofErr w:type="spellStart"/>
      <w:r>
        <w:rPr>
          <w:szCs w:val="40"/>
        </w:rPr>
        <w:t>Минэк</w:t>
      </w:r>
      <w:proofErr w:type="spellEnd"/>
      <w:r>
        <w:rPr>
          <w:szCs w:val="40"/>
        </w:rPr>
        <w:t xml:space="preserve"> как главные ведомства, в Совет Федерации… ну, во все структуры. Опубликуем на нашем сайте, в журнале "Местное право". И надеемся, что выйдем на какие-то конкретные нормотворческие решения. Но в любом случае будем с </w:t>
      </w:r>
      <w:proofErr w:type="spellStart"/>
      <w:r>
        <w:rPr>
          <w:szCs w:val="40"/>
        </w:rPr>
        <w:t>Минэком</w:t>
      </w:r>
      <w:proofErr w:type="spellEnd"/>
      <w:r>
        <w:rPr>
          <w:szCs w:val="40"/>
        </w:rPr>
        <w:t xml:space="preserve"> работать, потому что они ключевой игрок в этом процессе. Я думаю, что с учётом того, </w:t>
      </w:r>
      <w:r>
        <w:rPr>
          <w:szCs w:val="40"/>
        </w:rPr>
        <w:lastRenderedPageBreak/>
        <w:t xml:space="preserve">что у нас меняется вообще система целеполагания на федеральном уровне и стратегия пространственного развития, и принято несколько проектов законов по стратегиям социально-экономического развития, также в работе находятся, мы вместе должны синхронно </w:t>
      </w:r>
      <w:r w:rsidR="0017048B">
        <w:rPr>
          <w:szCs w:val="40"/>
        </w:rPr>
        <w:t>все это</w:t>
      </w:r>
      <w:r>
        <w:rPr>
          <w:szCs w:val="40"/>
        </w:rPr>
        <w:t xml:space="preserve"> скорректировать</w:t>
      </w:r>
      <w:r w:rsidR="0017048B">
        <w:rPr>
          <w:szCs w:val="40"/>
        </w:rPr>
        <w:t xml:space="preserve"> в</w:t>
      </w:r>
      <w:r>
        <w:rPr>
          <w:szCs w:val="40"/>
        </w:rPr>
        <w:t xml:space="preserve"> </w:t>
      </w:r>
      <w:bookmarkStart w:id="0" w:name="_GoBack"/>
      <w:bookmarkEnd w:id="0"/>
      <w:r>
        <w:rPr>
          <w:szCs w:val="40"/>
        </w:rPr>
        <w:t xml:space="preserve">систему оценки эффективности. </w:t>
      </w:r>
    </w:p>
    <w:p w:rsidR="00146C70" w:rsidRDefault="00146C70" w:rsidP="00CB7CC1">
      <w:pPr>
        <w:widowControl w:val="0"/>
        <w:spacing w:line="360" w:lineRule="auto"/>
        <w:rPr>
          <w:szCs w:val="40"/>
        </w:rPr>
      </w:pPr>
      <w:r>
        <w:rPr>
          <w:szCs w:val="40"/>
        </w:rPr>
        <w:t xml:space="preserve">Спасибо всем огромное за участие, за работу, членам комитета, приглашенным. На этом заседание "круглого стола" объявляю закрытым. </w:t>
      </w:r>
    </w:p>
    <w:p w:rsidR="00146C70" w:rsidRPr="008553BC" w:rsidRDefault="00146C70" w:rsidP="00CB7CC1">
      <w:pPr>
        <w:widowControl w:val="0"/>
        <w:spacing w:line="360" w:lineRule="auto"/>
        <w:rPr>
          <w:szCs w:val="40"/>
        </w:rPr>
      </w:pPr>
      <w:r>
        <w:rPr>
          <w:szCs w:val="40"/>
        </w:rPr>
        <w:t>Спасибо вам большое.</w:t>
      </w:r>
    </w:p>
    <w:sectPr w:rsidR="00146C70" w:rsidRPr="008553BC" w:rsidSect="003B4334">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1701" w:header="113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EB1" w:rsidRDefault="00103EB1">
      <w:r>
        <w:separator/>
      </w:r>
    </w:p>
  </w:endnote>
  <w:endnote w:type="continuationSeparator" w:id="0">
    <w:p w:rsidR="00103EB1" w:rsidRDefault="0010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D74" w:rsidRDefault="000D6D74">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D74" w:rsidRDefault="000D6D74">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D74" w:rsidRDefault="000D6D7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EB1" w:rsidRDefault="00103EB1">
      <w:r>
        <w:separator/>
      </w:r>
    </w:p>
  </w:footnote>
  <w:footnote w:type="continuationSeparator" w:id="0">
    <w:p w:rsidR="00103EB1" w:rsidRDefault="0010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D74" w:rsidRDefault="000D6D74" w:rsidP="00B1620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99</w:t>
    </w:r>
    <w:r>
      <w:rPr>
        <w:rStyle w:val="a4"/>
      </w:rPr>
      <w:fldChar w:fldCharType="end"/>
    </w:r>
  </w:p>
  <w:p w:rsidR="000D6D74" w:rsidRDefault="000D6D7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D74" w:rsidRDefault="000D6D74" w:rsidP="00B903BD">
    <w:pPr>
      <w:spacing w:line="240" w:lineRule="auto"/>
      <w:ind w:left="709" w:firstLine="0"/>
      <w:jc w:val="center"/>
      <w:rPr>
        <w:lang w:val="en-US"/>
      </w:rPr>
    </w:pPr>
    <w:r>
      <w:fldChar w:fldCharType="begin"/>
    </w:r>
    <w:r>
      <w:instrText xml:space="preserve"> IF </w:instrText>
    </w:r>
    <w:fldSimple w:instr=" DOCVARIABLE  IsFragment ">
      <w:r w:rsidR="0017048B">
        <w:instrText>0</w:instrText>
      </w:r>
    </w:fldSimple>
    <w:r>
      <w:rPr>
        <w:lang w:val="en-US"/>
      </w:rPr>
      <w:instrText xml:space="preserve"> = 1 "</w:instrText>
    </w:r>
    <w:r>
      <w:rPr>
        <w:lang w:val="en-US"/>
      </w:rPr>
      <w:fldChar w:fldCharType="begin"/>
    </w:r>
    <w:r>
      <w:rPr>
        <w:lang w:val="en-US"/>
      </w:rPr>
      <w:instrText xml:space="preserve"> PAGE </w:instrText>
    </w:r>
    <w:r>
      <w:rPr>
        <w:lang w:val="en-US"/>
      </w:rPr>
      <w:fldChar w:fldCharType="separate"/>
    </w:r>
    <w:r>
      <w:rPr>
        <w:noProof/>
        <w:lang w:val="en-US"/>
      </w:rPr>
      <w:instrText>1</w:instrText>
    </w:r>
    <w:r>
      <w:rPr>
        <w:lang w:val="en-US"/>
      </w:rPr>
      <w:fldChar w:fldCharType="end"/>
    </w:r>
    <w:r>
      <w:rPr>
        <w:lang w:val="en-US"/>
      </w:rPr>
      <w:instrText xml:space="preserve">" </w:instrText>
    </w:r>
    <w:r>
      <w:fldChar w:fldCharType="end"/>
    </w:r>
    <w:r>
      <w:fldChar w:fldCharType="begin"/>
    </w:r>
    <w:r>
      <w:instrText xml:space="preserve"> IF </w:instrText>
    </w:r>
    <w:fldSimple w:instr=" DOCVARIABLE  IsFragment ">
      <w:r w:rsidR="0017048B">
        <w:instrText>0</w:instrText>
      </w:r>
    </w:fldSimple>
    <w:r>
      <w:rPr>
        <w:lang w:val="en-US"/>
      </w:rPr>
      <w:instrText xml:space="preserve"> = 0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separate"/>
    </w:r>
    <w:r w:rsidR="0017048B">
      <w:rPr>
        <w:noProof/>
        <w:lang w:val="en-US"/>
      </w:rPr>
      <w:instrText>97</w:instrText>
    </w:r>
    <w:r>
      <w:rPr>
        <w:lang w:val="en-US"/>
      </w:rPr>
      <w:fldChar w:fldCharType="end"/>
    </w:r>
    <w:r>
      <w:rPr>
        <w:lang w:val="en-US"/>
      </w:rPr>
      <w:instrText xml:space="preserve"> &lt;&gt; 1 "</w:instrText>
    </w:r>
    <w:r>
      <w:rPr>
        <w:lang w:val="en-US"/>
      </w:rPr>
      <w:fldChar w:fldCharType="begin"/>
    </w:r>
    <w:r>
      <w:rPr>
        <w:lang w:val="en-US"/>
      </w:rPr>
      <w:instrText xml:space="preserve"> PAGE </w:instrText>
    </w:r>
    <w:r>
      <w:rPr>
        <w:lang w:val="en-US"/>
      </w:rPr>
      <w:fldChar w:fldCharType="separate"/>
    </w:r>
    <w:r w:rsidR="0017048B">
      <w:rPr>
        <w:noProof/>
        <w:lang w:val="en-US"/>
      </w:rPr>
      <w:instrText>97</w:instrText>
    </w:r>
    <w:r>
      <w:rPr>
        <w:lang w:val="en-US"/>
      </w:rPr>
      <w:fldChar w:fldCharType="end"/>
    </w:r>
    <w:r>
      <w:rPr>
        <w:lang w:val="en-US"/>
      </w:rPr>
      <w:instrText>"</w:instrText>
    </w:r>
    <w:r w:rsidR="0017048B">
      <w:rPr>
        <w:lang w:val="en-US"/>
      </w:rPr>
      <w:fldChar w:fldCharType="separate"/>
    </w:r>
    <w:r w:rsidR="0017048B">
      <w:rPr>
        <w:noProof/>
        <w:lang w:val="en-US"/>
      </w:rPr>
      <w:instrText>97</w:instrText>
    </w:r>
    <w:r>
      <w:rPr>
        <w:lang w:val="en-US"/>
      </w:rPr>
      <w:fldChar w:fldCharType="end"/>
    </w:r>
    <w:r>
      <w:rPr>
        <w:lang w:val="en-US"/>
      </w:rPr>
      <w:instrText xml:space="preserve">" </w:instrText>
    </w:r>
    <w:r w:rsidR="0017048B">
      <w:fldChar w:fldCharType="separate"/>
    </w:r>
    <w:r w:rsidR="0017048B">
      <w:rPr>
        <w:noProof/>
        <w:lang w:val="en-US"/>
      </w:rPr>
      <w:t>97</w:t>
    </w:r>
    <w:r>
      <w:fldChar w:fldCharType="end"/>
    </w:r>
  </w:p>
  <w:p w:rsidR="000D6D74" w:rsidRDefault="000D6D74" w:rsidP="00B903BD">
    <w:pPr>
      <w:spacing w:line="240" w:lineRule="auto"/>
      <w:ind w:left="709" w:firstLine="0"/>
      <w:jc w:val="center"/>
      <w:rPr>
        <w:lang w:val="en-US"/>
      </w:rPr>
    </w:pPr>
    <w:r>
      <w:rPr>
        <w:lang w:val="en-US"/>
      </w:rPr>
      <w:fldChar w:fldCharType="begin"/>
    </w:r>
    <w:r>
      <w:rPr>
        <w:lang w:val="en-US"/>
      </w:rPr>
      <w:instrText xml:space="preserve"> IF </w:instrText>
    </w:r>
    <w:r>
      <w:rPr>
        <w:lang w:val="en-US"/>
      </w:rPr>
      <w:fldChar w:fldCharType="begin"/>
    </w:r>
    <w:r>
      <w:rPr>
        <w:lang w:val="en-US"/>
      </w:rPr>
      <w:instrText xml:space="preserve"> DOCVARIABLE  FragmentNumber  \* MERGEFORMAT </w:instrText>
    </w:r>
    <w:r>
      <w:rPr>
        <w:lang w:val="en-US"/>
      </w:rPr>
      <w:fldChar w:fldCharType="separate"/>
    </w:r>
    <w:r w:rsidR="0017048B">
      <w:rPr>
        <w:b/>
        <w:bCs/>
      </w:rPr>
      <w:instrText>Ошибка! Переменная документа не указана.</w:instrText>
    </w:r>
    <w:r>
      <w:rPr>
        <w:lang w:val="en-US"/>
      </w:rPr>
      <w:fldChar w:fldCharType="end"/>
    </w:r>
    <w:r>
      <w:rPr>
        <w:lang w:val="en-US"/>
      </w:rPr>
      <w:instrText xml:space="preserve"> = 1 </w:instrText>
    </w:r>
    <w:r>
      <w:rPr>
        <w:lang w:val="en-US"/>
      </w:rPr>
      <w:fldChar w:fldCharType="begin"/>
    </w:r>
    <w:r>
      <w:rPr>
        <w:lang w:val="en-US"/>
      </w:rPr>
      <w:instrText xml:space="preserve"> IF </w:instrText>
    </w:r>
    <w:r>
      <w:rPr>
        <w:lang w:val="en-US"/>
      </w:rPr>
      <w:fldChar w:fldCharType="begin"/>
    </w:r>
    <w:r>
      <w:rPr>
        <w:lang w:val="en-US"/>
      </w:rPr>
      <w:instrText xml:space="preserve"> PAGE </w:instrText>
    </w:r>
    <w:r>
      <w:rPr>
        <w:lang w:val="en-US"/>
      </w:rPr>
      <w:fldChar w:fldCharType="end"/>
    </w:r>
    <w:r>
      <w:rPr>
        <w:lang w:val="en-US"/>
      </w:rPr>
      <w:instrText xml:space="preserve"> = 1 "</w:instrText>
    </w:r>
  </w:p>
  <w:p w:rsidR="000D6D74" w:rsidRPr="003B3969" w:rsidRDefault="000D6D74" w:rsidP="00357921">
    <w:pPr>
      <w:spacing w:line="240" w:lineRule="auto"/>
      <w:jc w:val="center"/>
      <w:rPr>
        <w:b/>
        <w:spacing w:val="80"/>
        <w:sz w:val="40"/>
        <w:szCs w:val="40"/>
      </w:rPr>
    </w:pPr>
    <w:r w:rsidRPr="003B3969">
      <w:rPr>
        <w:b/>
        <w:spacing w:val="80"/>
        <w:sz w:val="40"/>
        <w:szCs w:val="40"/>
      </w:rPr>
      <w:instrText>СТЕНОГРАММА</w:instrText>
    </w:r>
  </w:p>
  <w:p w:rsidR="000D6D74" w:rsidRPr="00357921" w:rsidRDefault="000D6D74" w:rsidP="00B903BD">
    <w:pPr>
      <w:spacing w:line="240" w:lineRule="auto"/>
      <w:ind w:left="709" w:firstLine="0"/>
      <w:jc w:val="center"/>
      <w:rPr>
        <w:sz w:val="24"/>
        <w:szCs w:val="24"/>
        <w:lang w:val="en-US"/>
      </w:rPr>
    </w:pPr>
    <w:r w:rsidRPr="00804968">
      <w:rPr>
        <w:b/>
        <w:u w:val="single"/>
        <w:lang w:val="en-US"/>
      </w:rPr>
      <w:instrText>______________________________</w:instrText>
    </w:r>
    <w:r>
      <w:rPr>
        <w:b/>
        <w:u w:val="single"/>
        <w:lang w:val="en-US"/>
      </w:rPr>
      <w:instrText>_______________________________</w:instrText>
    </w:r>
    <w:r>
      <w:rPr>
        <w:lang w:val="en-US"/>
      </w:rPr>
      <w:instrText xml:space="preserve">" "" </w:instrText>
    </w:r>
    <w:r>
      <w:rPr>
        <w:lang w:val="en-US"/>
      </w:rPr>
      <w:fldChar w:fldCharType="end"/>
    </w:r>
    <w:r>
      <w:rPr>
        <w:lang w:val="en-US"/>
      </w:rPr>
      <w:instrText xml:space="preserve"> </w:instrText>
    </w:r>
    <w:r>
      <w:rPr>
        <w:lang w:val="en-US"/>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6D74" w:rsidRDefault="000D6D7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IsFragment" w:val="0"/>
    <w:docVar w:name="SecialView" w:val="0"/>
  </w:docVars>
  <w:rsids>
    <w:rsidRoot w:val="007D329B"/>
    <w:rsid w:val="00005C2A"/>
    <w:rsid w:val="00030EE6"/>
    <w:rsid w:val="00033057"/>
    <w:rsid w:val="00056F9C"/>
    <w:rsid w:val="00065F6C"/>
    <w:rsid w:val="000707FA"/>
    <w:rsid w:val="000760EB"/>
    <w:rsid w:val="00085155"/>
    <w:rsid w:val="000878AE"/>
    <w:rsid w:val="00096018"/>
    <w:rsid w:val="00096E37"/>
    <w:rsid w:val="000A2C0A"/>
    <w:rsid w:val="000A2E80"/>
    <w:rsid w:val="000A76D6"/>
    <w:rsid w:val="000B06E4"/>
    <w:rsid w:val="000B4109"/>
    <w:rsid w:val="000B68AD"/>
    <w:rsid w:val="000D32F8"/>
    <w:rsid w:val="000D6D74"/>
    <w:rsid w:val="000E2A22"/>
    <w:rsid w:val="00103EB1"/>
    <w:rsid w:val="00104DF5"/>
    <w:rsid w:val="001358CE"/>
    <w:rsid w:val="00142CF3"/>
    <w:rsid w:val="001441DF"/>
    <w:rsid w:val="00146C70"/>
    <w:rsid w:val="00160299"/>
    <w:rsid w:val="00166FF4"/>
    <w:rsid w:val="0017048B"/>
    <w:rsid w:val="00182572"/>
    <w:rsid w:val="0018700D"/>
    <w:rsid w:val="0019739D"/>
    <w:rsid w:val="001A64DE"/>
    <w:rsid w:val="001E0DB6"/>
    <w:rsid w:val="001F021C"/>
    <w:rsid w:val="001F198F"/>
    <w:rsid w:val="001F2A4F"/>
    <w:rsid w:val="001F57E3"/>
    <w:rsid w:val="001F7019"/>
    <w:rsid w:val="002040FC"/>
    <w:rsid w:val="00207564"/>
    <w:rsid w:val="00227D7C"/>
    <w:rsid w:val="00244E4A"/>
    <w:rsid w:val="00250060"/>
    <w:rsid w:val="002661CC"/>
    <w:rsid w:val="0028592B"/>
    <w:rsid w:val="00291321"/>
    <w:rsid w:val="00294B51"/>
    <w:rsid w:val="002A11A4"/>
    <w:rsid w:val="002D0D9C"/>
    <w:rsid w:val="002D3C01"/>
    <w:rsid w:val="002E099D"/>
    <w:rsid w:val="002E2601"/>
    <w:rsid w:val="00311CD1"/>
    <w:rsid w:val="00314FF5"/>
    <w:rsid w:val="00341F58"/>
    <w:rsid w:val="0034516C"/>
    <w:rsid w:val="00347B79"/>
    <w:rsid w:val="0035076C"/>
    <w:rsid w:val="00352387"/>
    <w:rsid w:val="00357921"/>
    <w:rsid w:val="00363266"/>
    <w:rsid w:val="003636A1"/>
    <w:rsid w:val="0038244E"/>
    <w:rsid w:val="00390E0F"/>
    <w:rsid w:val="00394A6E"/>
    <w:rsid w:val="003A6D0B"/>
    <w:rsid w:val="003B4334"/>
    <w:rsid w:val="003B651D"/>
    <w:rsid w:val="003C7E5F"/>
    <w:rsid w:val="003D3D53"/>
    <w:rsid w:val="0041447E"/>
    <w:rsid w:val="00435E05"/>
    <w:rsid w:val="004361D1"/>
    <w:rsid w:val="004379B8"/>
    <w:rsid w:val="0045531A"/>
    <w:rsid w:val="0046032A"/>
    <w:rsid w:val="0047302A"/>
    <w:rsid w:val="004B401F"/>
    <w:rsid w:val="004B642A"/>
    <w:rsid w:val="004C1DA7"/>
    <w:rsid w:val="00500615"/>
    <w:rsid w:val="00521A61"/>
    <w:rsid w:val="00523FCC"/>
    <w:rsid w:val="005275C2"/>
    <w:rsid w:val="00542842"/>
    <w:rsid w:val="00544546"/>
    <w:rsid w:val="00594469"/>
    <w:rsid w:val="005D492B"/>
    <w:rsid w:val="006037CB"/>
    <w:rsid w:val="00627747"/>
    <w:rsid w:val="0064547F"/>
    <w:rsid w:val="0065603B"/>
    <w:rsid w:val="00664B7A"/>
    <w:rsid w:val="00696642"/>
    <w:rsid w:val="006A0F1F"/>
    <w:rsid w:val="006A48FE"/>
    <w:rsid w:val="006B1B05"/>
    <w:rsid w:val="006D7C83"/>
    <w:rsid w:val="006E6A45"/>
    <w:rsid w:val="006E7508"/>
    <w:rsid w:val="006E7BA5"/>
    <w:rsid w:val="006F7E5A"/>
    <w:rsid w:val="007118C6"/>
    <w:rsid w:val="00713576"/>
    <w:rsid w:val="007201E2"/>
    <w:rsid w:val="0072655E"/>
    <w:rsid w:val="00753310"/>
    <w:rsid w:val="00754111"/>
    <w:rsid w:val="00756657"/>
    <w:rsid w:val="00760BA9"/>
    <w:rsid w:val="00775E53"/>
    <w:rsid w:val="00781A64"/>
    <w:rsid w:val="0079136E"/>
    <w:rsid w:val="007C1B90"/>
    <w:rsid w:val="007D1B30"/>
    <w:rsid w:val="007D329B"/>
    <w:rsid w:val="007F40D9"/>
    <w:rsid w:val="00804968"/>
    <w:rsid w:val="00813951"/>
    <w:rsid w:val="00827CD7"/>
    <w:rsid w:val="008553BC"/>
    <w:rsid w:val="00871281"/>
    <w:rsid w:val="00890ACB"/>
    <w:rsid w:val="008B6669"/>
    <w:rsid w:val="008C768F"/>
    <w:rsid w:val="008D740A"/>
    <w:rsid w:val="008E3BD9"/>
    <w:rsid w:val="009119AF"/>
    <w:rsid w:val="00917EF0"/>
    <w:rsid w:val="00971B45"/>
    <w:rsid w:val="00972567"/>
    <w:rsid w:val="00981E9E"/>
    <w:rsid w:val="009842B7"/>
    <w:rsid w:val="00984C64"/>
    <w:rsid w:val="009B6070"/>
    <w:rsid w:val="00A001F4"/>
    <w:rsid w:val="00A0142E"/>
    <w:rsid w:val="00A16D8A"/>
    <w:rsid w:val="00A5228E"/>
    <w:rsid w:val="00A9007F"/>
    <w:rsid w:val="00A9088E"/>
    <w:rsid w:val="00AA45A8"/>
    <w:rsid w:val="00AC3EC7"/>
    <w:rsid w:val="00AE5D9E"/>
    <w:rsid w:val="00AE7329"/>
    <w:rsid w:val="00B11832"/>
    <w:rsid w:val="00B16204"/>
    <w:rsid w:val="00B342F1"/>
    <w:rsid w:val="00B550AA"/>
    <w:rsid w:val="00B5719A"/>
    <w:rsid w:val="00B65910"/>
    <w:rsid w:val="00B903BD"/>
    <w:rsid w:val="00BA181D"/>
    <w:rsid w:val="00BD0930"/>
    <w:rsid w:val="00C06C46"/>
    <w:rsid w:val="00C24A5F"/>
    <w:rsid w:val="00C619C9"/>
    <w:rsid w:val="00C76C69"/>
    <w:rsid w:val="00C772DF"/>
    <w:rsid w:val="00C8483B"/>
    <w:rsid w:val="00C90859"/>
    <w:rsid w:val="00C963C0"/>
    <w:rsid w:val="00CB7CC1"/>
    <w:rsid w:val="00CD1DCD"/>
    <w:rsid w:val="00CD2D6A"/>
    <w:rsid w:val="00CE1DF2"/>
    <w:rsid w:val="00CE6483"/>
    <w:rsid w:val="00CF1F93"/>
    <w:rsid w:val="00D11D80"/>
    <w:rsid w:val="00D16C6B"/>
    <w:rsid w:val="00D20808"/>
    <w:rsid w:val="00D23897"/>
    <w:rsid w:val="00D36771"/>
    <w:rsid w:val="00D368B0"/>
    <w:rsid w:val="00D50671"/>
    <w:rsid w:val="00D62F1B"/>
    <w:rsid w:val="00D82983"/>
    <w:rsid w:val="00D8435E"/>
    <w:rsid w:val="00D851C9"/>
    <w:rsid w:val="00DA0F95"/>
    <w:rsid w:val="00DA5148"/>
    <w:rsid w:val="00DB2163"/>
    <w:rsid w:val="00DC2147"/>
    <w:rsid w:val="00DE0C25"/>
    <w:rsid w:val="00DF1D63"/>
    <w:rsid w:val="00DF238B"/>
    <w:rsid w:val="00DF3E6B"/>
    <w:rsid w:val="00E23A26"/>
    <w:rsid w:val="00E3745C"/>
    <w:rsid w:val="00E440BD"/>
    <w:rsid w:val="00E50B98"/>
    <w:rsid w:val="00E5134D"/>
    <w:rsid w:val="00E60DEF"/>
    <w:rsid w:val="00E719C3"/>
    <w:rsid w:val="00E73568"/>
    <w:rsid w:val="00E73B68"/>
    <w:rsid w:val="00E74CAA"/>
    <w:rsid w:val="00EA53E2"/>
    <w:rsid w:val="00EB37A7"/>
    <w:rsid w:val="00EB608D"/>
    <w:rsid w:val="00EB7C9C"/>
    <w:rsid w:val="00EC1A2E"/>
    <w:rsid w:val="00EF2C96"/>
    <w:rsid w:val="00EF7714"/>
    <w:rsid w:val="00F04125"/>
    <w:rsid w:val="00F33F6A"/>
    <w:rsid w:val="00F401C1"/>
    <w:rsid w:val="00F41C28"/>
    <w:rsid w:val="00F531BB"/>
    <w:rsid w:val="00F6428B"/>
    <w:rsid w:val="00F76C9C"/>
    <w:rsid w:val="00F862AB"/>
    <w:rsid w:val="00FA50F5"/>
    <w:rsid w:val="00FB04DC"/>
    <w:rsid w:val="00FD71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rsid w:val="00352387"/>
    <w:pPr>
      <w:spacing w:line="240" w:lineRule="auto"/>
    </w:pPr>
    <w:rPr>
      <w:rFonts w:ascii="Tahoma" w:hAnsi="Tahoma" w:cs="Tahoma"/>
      <w:sz w:val="16"/>
      <w:szCs w:val="16"/>
    </w:rPr>
  </w:style>
  <w:style w:type="character" w:customStyle="1" w:styleId="a8">
    <w:name w:val="Текст выноски Знак"/>
    <w:basedOn w:val="a0"/>
    <w:link w:val="a7"/>
    <w:rsid w:val="00352387"/>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204"/>
    <w:pPr>
      <w:spacing w:line="480" w:lineRule="auto"/>
      <w:ind w:firstLine="720"/>
      <w:jc w:val="both"/>
    </w:pPr>
    <w:rPr>
      <w:rFonts w:eastAsia="Times New Roman"/>
      <w:sz w:val="28"/>
      <w:szCs w:val="28"/>
    </w:rPr>
  </w:style>
  <w:style w:type="paragraph" w:styleId="1">
    <w:name w:val="heading 1"/>
    <w:basedOn w:val="a"/>
    <w:next w:val="a"/>
    <w:qFormat/>
    <w:rsid w:val="00B16204"/>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autoRedefine/>
    <w:rsid w:val="00B5719A"/>
    <w:pPr>
      <w:tabs>
        <w:tab w:val="center" w:pos="4677"/>
        <w:tab w:val="right" w:pos="9355"/>
      </w:tabs>
    </w:pPr>
    <w:rPr>
      <w:sz w:val="24"/>
    </w:rPr>
  </w:style>
  <w:style w:type="character" w:styleId="a4">
    <w:name w:val="page number"/>
    <w:basedOn w:val="a0"/>
    <w:rsid w:val="008553BC"/>
  </w:style>
  <w:style w:type="paragraph" w:styleId="a5">
    <w:name w:val="footer"/>
    <w:basedOn w:val="a"/>
    <w:rsid w:val="0038244E"/>
    <w:pPr>
      <w:tabs>
        <w:tab w:val="center" w:pos="4844"/>
        <w:tab w:val="right" w:pos="9689"/>
      </w:tabs>
    </w:pPr>
  </w:style>
  <w:style w:type="table" w:styleId="a6">
    <w:name w:val="Table Grid"/>
    <w:basedOn w:val="a1"/>
    <w:rsid w:val="00696642"/>
    <w:rPr>
      <w:rFonts w:eastAsia="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rsid w:val="00352387"/>
    <w:pPr>
      <w:spacing w:line="240" w:lineRule="auto"/>
    </w:pPr>
    <w:rPr>
      <w:rFonts w:ascii="Tahoma" w:hAnsi="Tahoma" w:cs="Tahoma"/>
      <w:sz w:val="16"/>
      <w:szCs w:val="16"/>
    </w:rPr>
  </w:style>
  <w:style w:type="character" w:customStyle="1" w:styleId="a8">
    <w:name w:val="Текст выноски Знак"/>
    <w:basedOn w:val="a0"/>
    <w:link w:val="a7"/>
    <w:rsid w:val="0035238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Speech%20Technology%20Center\Nestor\WordTemplates\TRANSCRIBER_TEMPLATE_NONPLENARY.DO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TRANSCRIBER_TEMPLATE_NONPLENARY</Template>
  <TotalTime>205</TotalTime>
  <Pages>97</Pages>
  <Words>25029</Words>
  <Characters>142666</Characters>
  <Application>Microsoft Office Word</Application>
  <DocSecurity>0</DocSecurity>
  <Lines>1188</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stc</Company>
  <LinksUpToDate>false</LinksUpToDate>
  <CharactersWithSpaces>167361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ssuser</dc:creator>
  <cp:lastModifiedBy>ПАВЛОВ Алексей Владимирович</cp:lastModifiedBy>
  <cp:revision>10</cp:revision>
  <cp:lastPrinted>2019-03-20T07:43:00Z</cp:lastPrinted>
  <dcterms:created xsi:type="dcterms:W3CDTF">2019-03-18T15:25:00Z</dcterms:created>
  <dcterms:modified xsi:type="dcterms:W3CDTF">2019-03-20T07:49:00Z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omPercentage">
    <vt:i4>100</vt:i4>
  </property>
</Properties>
</file>