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2111" w:rsidRPr="00C46B6E" w:rsidRDefault="00442111" w:rsidP="00B56182">
      <w:pPr>
        <w:spacing w:line="240" w:lineRule="auto"/>
        <w:ind w:firstLine="0"/>
        <w:jc w:val="center"/>
        <w:rPr>
          <w:b/>
          <w:sz w:val="32"/>
          <w:szCs w:val="32"/>
        </w:rPr>
      </w:pPr>
      <w:r w:rsidRPr="00C46B6E">
        <w:rPr>
          <w:b/>
          <w:sz w:val="32"/>
          <w:szCs w:val="32"/>
        </w:rPr>
        <w:t xml:space="preserve">С Т Е Н О Г Р А М </w:t>
      </w:r>
      <w:proofErr w:type="spellStart"/>
      <w:proofErr w:type="gramStart"/>
      <w:r w:rsidRPr="00C46B6E">
        <w:rPr>
          <w:b/>
          <w:sz w:val="32"/>
          <w:szCs w:val="32"/>
        </w:rPr>
        <w:t>М</w:t>
      </w:r>
      <w:proofErr w:type="spellEnd"/>
      <w:proofErr w:type="gramEnd"/>
      <w:r w:rsidRPr="00C46B6E">
        <w:rPr>
          <w:b/>
          <w:sz w:val="32"/>
          <w:szCs w:val="32"/>
        </w:rPr>
        <w:t xml:space="preserve"> А</w:t>
      </w:r>
    </w:p>
    <w:p w:rsidR="00442111" w:rsidRPr="005D0A95" w:rsidRDefault="00442111" w:rsidP="00B56182">
      <w:pPr>
        <w:spacing w:line="240" w:lineRule="auto"/>
        <w:ind w:firstLine="0"/>
        <w:jc w:val="center"/>
        <w:rPr>
          <w:b/>
        </w:rPr>
      </w:pPr>
    </w:p>
    <w:p w:rsidR="00442111" w:rsidRDefault="00442111" w:rsidP="00B56182">
      <w:pPr>
        <w:spacing w:line="240" w:lineRule="auto"/>
        <w:ind w:firstLine="0"/>
        <w:jc w:val="center"/>
        <w:rPr>
          <w:b/>
        </w:rPr>
      </w:pPr>
      <w:r w:rsidRPr="005D0A95">
        <w:rPr>
          <w:b/>
        </w:rPr>
        <w:t>парламентских слушаний Комитета Государственной Думы по федеративному устройству и вопросам местного самоуправления</w:t>
      </w:r>
    </w:p>
    <w:p w:rsidR="00442111" w:rsidRPr="005D0A95" w:rsidRDefault="00442111" w:rsidP="00B56182">
      <w:pPr>
        <w:spacing w:line="240" w:lineRule="auto"/>
        <w:ind w:firstLine="0"/>
        <w:jc w:val="center"/>
        <w:rPr>
          <w:b/>
        </w:rPr>
      </w:pPr>
      <w:r>
        <w:rPr>
          <w:b/>
        </w:rPr>
        <w:t>на тему: "Комплексное развитие моногородов"</w:t>
      </w:r>
    </w:p>
    <w:p w:rsidR="00442111" w:rsidRPr="005D0A95" w:rsidRDefault="00442111" w:rsidP="00B56182">
      <w:pPr>
        <w:spacing w:line="240" w:lineRule="auto"/>
        <w:ind w:firstLine="0"/>
        <w:jc w:val="center"/>
        <w:rPr>
          <w:b/>
        </w:rPr>
      </w:pPr>
    </w:p>
    <w:p w:rsidR="00442111" w:rsidRPr="005D0A95" w:rsidRDefault="00442111" w:rsidP="00B56182">
      <w:pPr>
        <w:spacing w:line="240" w:lineRule="auto"/>
        <w:ind w:firstLine="0"/>
        <w:jc w:val="center"/>
        <w:rPr>
          <w:b/>
        </w:rPr>
      </w:pPr>
      <w:r w:rsidRPr="005D0A95">
        <w:rPr>
          <w:b/>
        </w:rPr>
        <w:t>Здание Государственной Думы. Малый зал.</w:t>
      </w:r>
    </w:p>
    <w:p w:rsidR="00442111" w:rsidRPr="005D0A95" w:rsidRDefault="00442111" w:rsidP="00B56182">
      <w:pPr>
        <w:spacing w:line="240" w:lineRule="auto"/>
        <w:ind w:firstLine="0"/>
        <w:jc w:val="center"/>
        <w:rPr>
          <w:b/>
        </w:rPr>
      </w:pPr>
      <w:r w:rsidRPr="005D0A95">
        <w:rPr>
          <w:b/>
        </w:rPr>
        <w:t>13 ноября 2017 года. 10 часов.</w:t>
      </w:r>
    </w:p>
    <w:p w:rsidR="00442111" w:rsidRDefault="00442111" w:rsidP="00B56182">
      <w:pPr>
        <w:spacing w:line="360" w:lineRule="auto"/>
        <w:rPr>
          <w:szCs w:val="40"/>
        </w:rPr>
      </w:pPr>
    </w:p>
    <w:p w:rsidR="00442111" w:rsidRDefault="00442111" w:rsidP="00B56182">
      <w:pPr>
        <w:spacing w:line="360" w:lineRule="auto"/>
        <w:rPr>
          <w:szCs w:val="40"/>
        </w:rPr>
      </w:pPr>
    </w:p>
    <w:p w:rsidR="00442111" w:rsidRDefault="00442111" w:rsidP="00B56182">
      <w:pPr>
        <w:spacing w:line="360" w:lineRule="auto"/>
        <w:rPr>
          <w:szCs w:val="40"/>
        </w:rPr>
      </w:pPr>
    </w:p>
    <w:p w:rsidR="00442111" w:rsidRDefault="00442111" w:rsidP="00B56182">
      <w:pPr>
        <w:spacing w:line="360" w:lineRule="auto"/>
        <w:rPr>
          <w:szCs w:val="40"/>
        </w:rPr>
      </w:pPr>
      <w:r>
        <w:rPr>
          <w:szCs w:val="40"/>
        </w:rPr>
        <w:t>Председательствует председатель Комитета Государственной Думы по федеративному устройству и вопросам местного самоуправления А.Н.Диденко.</w:t>
      </w:r>
    </w:p>
    <w:p w:rsidR="00442111" w:rsidRDefault="00442111" w:rsidP="00B56182">
      <w:pPr>
        <w:spacing w:line="360" w:lineRule="auto"/>
        <w:rPr>
          <w:szCs w:val="40"/>
        </w:rPr>
      </w:pPr>
    </w:p>
    <w:p w:rsidR="00442111" w:rsidRDefault="00442111" w:rsidP="00B56182">
      <w:pPr>
        <w:spacing w:line="360" w:lineRule="auto"/>
        <w:rPr>
          <w:szCs w:val="40"/>
        </w:rPr>
      </w:pPr>
      <w:r>
        <w:rPr>
          <w:szCs w:val="40"/>
          <w:u w:val="single"/>
        </w:rPr>
        <w:t>Председательствующий</w:t>
      </w:r>
      <w:r>
        <w:rPr>
          <w:szCs w:val="40"/>
        </w:rPr>
        <w:t>. Уважаемые коллеги, мы рады вас приветствовать сегодня в стенах Государственной Думы на столь важном мероприятии.</w:t>
      </w:r>
    </w:p>
    <w:p w:rsidR="00442111" w:rsidRDefault="00442111" w:rsidP="00B56182">
      <w:pPr>
        <w:spacing w:line="360" w:lineRule="auto"/>
        <w:rPr>
          <w:szCs w:val="40"/>
        </w:rPr>
      </w:pPr>
      <w:r>
        <w:rPr>
          <w:szCs w:val="40"/>
        </w:rPr>
        <w:t>Мы сегодня проводим парламентские слушания. Очень большое вам спасибо за проявленный интерес. Мероприятие по Совету Государственной Думы проводится двумя комитетами - Комитетом по федеративному устройству и вопросам местного самоуправления и Комитетом по экономической политике, промышленности, предпринимательской деятельности и инновационному развитию.</w:t>
      </w:r>
    </w:p>
    <w:p w:rsidR="00442111" w:rsidRDefault="00442111" w:rsidP="00B56182">
      <w:pPr>
        <w:spacing w:line="360" w:lineRule="auto"/>
        <w:rPr>
          <w:szCs w:val="40"/>
        </w:rPr>
      </w:pPr>
      <w:r>
        <w:rPr>
          <w:szCs w:val="40"/>
        </w:rPr>
        <w:t xml:space="preserve">Уважаемые коллеги, я сразу же предоставляю слово для приветствия и выступления руководителю фракции "ЕДИНАЯ РОССИЯ" в Государственной Думе Российской Федерации, заместителю Председателя Государственной Думы Российской Федерации Сергею Ивановичу Неверову, куратору программы. </w:t>
      </w:r>
    </w:p>
    <w:p w:rsidR="00442111" w:rsidRDefault="00442111" w:rsidP="00B56182">
      <w:pPr>
        <w:spacing w:line="360" w:lineRule="auto"/>
        <w:rPr>
          <w:szCs w:val="40"/>
        </w:rPr>
      </w:pPr>
      <w:r>
        <w:rPr>
          <w:szCs w:val="40"/>
          <w:u w:val="single"/>
        </w:rPr>
        <w:t>Неверов С.И.</w:t>
      </w:r>
      <w:r>
        <w:rPr>
          <w:szCs w:val="40"/>
        </w:rPr>
        <w:t xml:space="preserve"> Спасибо, Алексей Николаевич.</w:t>
      </w:r>
    </w:p>
    <w:p w:rsidR="00442111" w:rsidRDefault="00442111" w:rsidP="00B56182">
      <w:pPr>
        <w:spacing w:line="360" w:lineRule="auto"/>
        <w:rPr>
          <w:szCs w:val="40"/>
        </w:rPr>
      </w:pPr>
      <w:r>
        <w:rPr>
          <w:szCs w:val="40"/>
        </w:rPr>
        <w:lastRenderedPageBreak/>
        <w:t>Добрый день, уважаемые коллеги, уважаемые участники парламентских слушаний.</w:t>
      </w:r>
    </w:p>
    <w:p w:rsidR="00442111" w:rsidRDefault="00442111" w:rsidP="00B56182">
      <w:pPr>
        <w:spacing w:line="360" w:lineRule="auto"/>
        <w:rPr>
          <w:szCs w:val="40"/>
        </w:rPr>
      </w:pPr>
      <w:proofErr w:type="gramStart"/>
      <w:r>
        <w:rPr>
          <w:szCs w:val="40"/>
        </w:rPr>
        <w:t>Тема, которую мы сегодня будем с вами обсуждать и обсуждаем, касается каждого практически десятого жителя нашей страны, потому что как мне подсказали эксперты, именно 10 процентов граждан проживают в моногородах, где уровень, к сожалению, безработицы, может быть, начну сразу не с очень хорошего, уровень безработицы по-прежнему выше среднероссийского.</w:t>
      </w:r>
      <w:proofErr w:type="gramEnd"/>
    </w:p>
    <w:p w:rsidR="00442111" w:rsidRDefault="00442111" w:rsidP="00B56182">
      <w:pPr>
        <w:spacing w:line="360" w:lineRule="auto"/>
        <w:rPr>
          <w:szCs w:val="40"/>
        </w:rPr>
      </w:pPr>
      <w:r>
        <w:rPr>
          <w:szCs w:val="40"/>
        </w:rPr>
        <w:t xml:space="preserve">Это 319 наших муниципальных образований в 61-м субъекте </w:t>
      </w:r>
      <w:r w:rsidR="00B47D7A">
        <w:rPr>
          <w:szCs w:val="40"/>
        </w:rPr>
        <w:t xml:space="preserve">Российской Федерации </w:t>
      </w:r>
      <w:r>
        <w:rPr>
          <w:szCs w:val="40"/>
        </w:rPr>
        <w:t>нашей страны, и это означает, что помимо основополагающей экономической составляющей, внимание должно быть уделено и социальным аспектам.</w:t>
      </w:r>
    </w:p>
    <w:p w:rsidR="00442111" w:rsidRDefault="00442111" w:rsidP="00B56182">
      <w:pPr>
        <w:spacing w:line="360" w:lineRule="auto"/>
        <w:rPr>
          <w:szCs w:val="40"/>
        </w:rPr>
      </w:pPr>
      <w:proofErr w:type="gramStart"/>
      <w:r>
        <w:rPr>
          <w:szCs w:val="40"/>
        </w:rPr>
        <w:t>Именно поэтому с одной стороны вопросы моногородов находятся в ведении Комитета Государственной Думы по экономической политике, промышленности, инновационному развитию и предпринимательству, работу которого я курирую как заместитель Председателя Государственной Думы, с другой стороны большой пласт проблематики в разрезе наших муниципалитетов и вопросы местного самоуправления - это работа Комитета по федеративному устройству и местному самоуправлению, комитета, который сегодня является основным в ведении</w:t>
      </w:r>
      <w:proofErr w:type="gramEnd"/>
      <w:r>
        <w:rPr>
          <w:szCs w:val="40"/>
        </w:rPr>
        <w:t xml:space="preserve">, </w:t>
      </w:r>
      <w:proofErr w:type="gramStart"/>
      <w:r>
        <w:rPr>
          <w:szCs w:val="40"/>
        </w:rPr>
        <w:t>проведении</w:t>
      </w:r>
      <w:proofErr w:type="gramEnd"/>
      <w:r>
        <w:rPr>
          <w:szCs w:val="40"/>
        </w:rPr>
        <w:t xml:space="preserve"> наших парламентских слушаний.</w:t>
      </w:r>
    </w:p>
    <w:p w:rsidR="00442111" w:rsidRDefault="00442111" w:rsidP="00B56182">
      <w:pPr>
        <w:spacing w:line="360" w:lineRule="auto"/>
        <w:rPr>
          <w:szCs w:val="40"/>
        </w:rPr>
      </w:pPr>
      <w:r>
        <w:rPr>
          <w:szCs w:val="40"/>
        </w:rPr>
        <w:t>Поэтому, коллеги, я призываю к тому, чтобы итогом наших именно этих парламентских слушаний стали не формальные обтекаемые рекомендации, а конкретные предложения по каждому пункту, направленные на решение проблем, которых, несмотря на наличие программы комплексного развития моногородов, сегодня еще достаточно.</w:t>
      </w:r>
    </w:p>
    <w:p w:rsidR="00442111" w:rsidRDefault="00442111" w:rsidP="00B56182">
      <w:pPr>
        <w:spacing w:line="360" w:lineRule="auto"/>
        <w:rPr>
          <w:szCs w:val="40"/>
        </w:rPr>
      </w:pPr>
      <w:proofErr w:type="gramStart"/>
      <w:r>
        <w:rPr>
          <w:szCs w:val="40"/>
        </w:rPr>
        <w:lastRenderedPageBreak/>
        <w:t>Для меня, как думаю, для практически всех здесь сидящих, присутствующих, хорошо знакома и понятна проблематика моногородов, я сам родом из такого моногорода - города Таштагола Кемеровской области, где всё сосредоточено вокруг одного рудника, и сегодня мы видим, как меняется там ситуация, она меняется в целом в регионе, и город ищет экономическую альтернативу, смещая акцент на развитие туристического кластера, и видим, как</w:t>
      </w:r>
      <w:proofErr w:type="gramEnd"/>
      <w:r>
        <w:rPr>
          <w:szCs w:val="40"/>
        </w:rPr>
        <w:t xml:space="preserve"> развивается сегодня Шерегеш как горнолыжный центр нашей страны.</w:t>
      </w:r>
    </w:p>
    <w:p w:rsidR="00442111" w:rsidRDefault="00442111" w:rsidP="00B56182">
      <w:pPr>
        <w:spacing w:line="360" w:lineRule="auto"/>
        <w:rPr>
          <w:szCs w:val="40"/>
        </w:rPr>
      </w:pPr>
      <w:proofErr w:type="gramStart"/>
      <w:r>
        <w:rPr>
          <w:szCs w:val="40"/>
        </w:rPr>
        <w:t>В Смоленской области, которую я сейчас представляю в Государственной Думе, моим городом является Дорогобуж, который стал первым и пока единственным в Центральном федеральном округе городом с экономическом режимом территории опережающего развития, и законодательный инструмент ТОРов изначально был в большей степени ориентирован на территории Сибири и Дальнего Востока, однако, потребность в создании возможностей для развития моногородов есть во всех без исключения</w:t>
      </w:r>
      <w:proofErr w:type="gramEnd"/>
      <w:r>
        <w:rPr>
          <w:szCs w:val="40"/>
        </w:rPr>
        <w:t xml:space="preserve"> федеральных </w:t>
      </w:r>
      <w:proofErr w:type="gramStart"/>
      <w:r>
        <w:rPr>
          <w:szCs w:val="40"/>
        </w:rPr>
        <w:t>округах</w:t>
      </w:r>
      <w:proofErr w:type="gramEnd"/>
      <w:r>
        <w:rPr>
          <w:szCs w:val="40"/>
        </w:rPr>
        <w:t>, потому что проблема моногородов - это общая проблема, и решение которой задачи лежит у нас в стране.</w:t>
      </w:r>
    </w:p>
    <w:p w:rsidR="00442111" w:rsidRDefault="00442111" w:rsidP="00B56182">
      <w:pPr>
        <w:spacing w:line="360" w:lineRule="auto"/>
        <w:rPr>
          <w:szCs w:val="40"/>
        </w:rPr>
      </w:pPr>
      <w:r>
        <w:rPr>
          <w:szCs w:val="40"/>
        </w:rPr>
        <w:t>Она возникла не сегодня, и нельзя сказать, что это некое уникальное явление только для нашей страны. Оглядываясь на международный опыт, мы понимаем, чт</w:t>
      </w:r>
      <w:r w:rsidR="00BA50F3">
        <w:rPr>
          <w:szCs w:val="40"/>
        </w:rPr>
        <w:t>о сиюминутного эффекта не будет</w:t>
      </w:r>
      <w:r>
        <w:rPr>
          <w:szCs w:val="40"/>
        </w:rPr>
        <w:t xml:space="preserve"> и это, наверное, неправильно, когда можно получить эффект мгновенно, а в дальнейшем получить новые проблемы. Но это значит, что мы должны оперативно </w:t>
      </w:r>
      <w:proofErr w:type="gramStart"/>
      <w:r>
        <w:rPr>
          <w:szCs w:val="40"/>
        </w:rPr>
        <w:t>реагировать</w:t>
      </w:r>
      <w:proofErr w:type="gramEnd"/>
      <w:r>
        <w:rPr>
          <w:szCs w:val="40"/>
        </w:rPr>
        <w:t xml:space="preserve"> в том числе и недостатки реализации программы комплексного развития.</w:t>
      </w:r>
    </w:p>
    <w:p w:rsidR="00442111" w:rsidRDefault="00442111" w:rsidP="00B56182">
      <w:pPr>
        <w:spacing w:line="360" w:lineRule="auto"/>
        <w:rPr>
          <w:szCs w:val="40"/>
        </w:rPr>
      </w:pPr>
      <w:r>
        <w:rPr>
          <w:szCs w:val="40"/>
        </w:rPr>
        <w:t>Как работают принятые программы, где происходит сбой? Ведь если посмотреть статистику и документы Счетной палаты</w:t>
      </w:r>
      <w:r w:rsidR="005C3B8A">
        <w:rPr>
          <w:szCs w:val="40"/>
        </w:rPr>
        <w:t xml:space="preserve"> Российской Федерации</w:t>
      </w:r>
      <w:r>
        <w:rPr>
          <w:szCs w:val="40"/>
        </w:rPr>
        <w:t xml:space="preserve">, я думаю, что сегодня здесь представители Счетной палаты </w:t>
      </w:r>
      <w:r w:rsidR="005C3B8A">
        <w:rPr>
          <w:szCs w:val="40"/>
        </w:rPr>
        <w:t xml:space="preserve">Российской </w:t>
      </w:r>
      <w:r w:rsidR="005C3B8A">
        <w:rPr>
          <w:szCs w:val="40"/>
        </w:rPr>
        <w:lastRenderedPageBreak/>
        <w:t xml:space="preserve">Федерации </w:t>
      </w:r>
      <w:r>
        <w:rPr>
          <w:szCs w:val="40"/>
        </w:rPr>
        <w:t>подробно об этом будут говорить, то количество моногородов с наиболее сложным социально-экономическим положением за 2014-2016 годы у нас увеличилось.</w:t>
      </w:r>
    </w:p>
    <w:p w:rsidR="00442111" w:rsidRDefault="00442111" w:rsidP="00B56182">
      <w:pPr>
        <w:spacing w:line="360" w:lineRule="auto"/>
        <w:rPr>
          <w:szCs w:val="40"/>
        </w:rPr>
      </w:pPr>
      <w:r>
        <w:rPr>
          <w:szCs w:val="40"/>
        </w:rPr>
        <w:t xml:space="preserve">Мы помним ситуацию в Пикалёво, мы помним ситуацию в Тольятти, когда непосредственно </w:t>
      </w:r>
      <w:r w:rsidR="005C3B8A">
        <w:rPr>
          <w:szCs w:val="40"/>
        </w:rPr>
        <w:t>П</w:t>
      </w:r>
      <w:r>
        <w:rPr>
          <w:szCs w:val="40"/>
        </w:rPr>
        <w:t>резиденту нашей страны Владимиру Владимировичу Путину пришлось вмешиваться в ситуацию, поднимать эту тематику</w:t>
      </w:r>
      <w:r w:rsidR="0074701F">
        <w:rPr>
          <w:szCs w:val="40"/>
        </w:rPr>
        <w:t xml:space="preserve"> на самый высокий уровень, и развитие</w:t>
      </w:r>
      <w:r>
        <w:rPr>
          <w:szCs w:val="40"/>
        </w:rPr>
        <w:t xml:space="preserve"> экономики, создание новых рабочих мест, и привлечение инвестиций, это стратегическая задача, которая поставлена президентом нашей страны Владимиром Владимировичем Путиным.</w:t>
      </w:r>
    </w:p>
    <w:p w:rsidR="00F165C0" w:rsidRDefault="00BA50F3" w:rsidP="00B56182">
      <w:pPr>
        <w:spacing w:line="360" w:lineRule="auto"/>
        <w:rPr>
          <w:szCs w:val="40"/>
        </w:rPr>
      </w:pPr>
      <w:r>
        <w:rPr>
          <w:szCs w:val="40"/>
        </w:rPr>
        <w:t xml:space="preserve">Что было сделано за это время? Государственная Дума приняла Федеральный закон "О территориях опережающего развития", в него внесли изменения, позволяющие создавать территории социально-экономического развития в моногородах, предусмотрели льготы по налогам, </w:t>
      </w:r>
      <w:r w:rsidR="00F165C0">
        <w:rPr>
          <w:szCs w:val="40"/>
        </w:rPr>
        <w:t xml:space="preserve">позволяющие создавать территории социально-экономического развития в моногородах, предусмотрели льготы по и социальным платежам, был создан Фонд развития моногородов. </w:t>
      </w:r>
    </w:p>
    <w:p w:rsidR="00F165C0" w:rsidRDefault="00F165C0" w:rsidP="00B56182">
      <w:pPr>
        <w:spacing w:line="360" w:lineRule="auto"/>
        <w:rPr>
          <w:szCs w:val="40"/>
        </w:rPr>
      </w:pPr>
      <w:proofErr w:type="gramStart"/>
      <w:r>
        <w:rPr>
          <w:szCs w:val="40"/>
        </w:rPr>
        <w:t>В трехлетнем бюджете, если мы с вами посмотрим, на 2017</w:t>
      </w:r>
      <w:r w:rsidR="00BA50F3">
        <w:rPr>
          <w:szCs w:val="40"/>
        </w:rPr>
        <w:t>-й</w:t>
      </w:r>
      <w:r>
        <w:rPr>
          <w:szCs w:val="40"/>
        </w:rPr>
        <w:t xml:space="preserve"> и плановый 2018</w:t>
      </w:r>
      <w:r w:rsidR="00F347AE">
        <w:rPr>
          <w:szCs w:val="40"/>
        </w:rPr>
        <w:t xml:space="preserve"> – </w:t>
      </w:r>
      <w:r>
        <w:rPr>
          <w:szCs w:val="40"/>
        </w:rPr>
        <w:t>2019</w:t>
      </w:r>
      <w:r w:rsidR="00BA50F3">
        <w:rPr>
          <w:szCs w:val="40"/>
        </w:rPr>
        <w:t>-й</w:t>
      </w:r>
      <w:r>
        <w:rPr>
          <w:szCs w:val="40"/>
        </w:rPr>
        <w:t xml:space="preserve"> на реализацию программы "Комплексное развитие моногородов" предусмотрено почти 16 миллиардов рублей, и как работают эти деньги, идут ли инвесторы, работают ли механизмы ТОСЭР в жизни, а не на бумаге, ведь из 319 муниципальных образований, если мы с вами посмотрим, только в 27 </w:t>
      </w:r>
      <w:r w:rsidR="001004E8">
        <w:rPr>
          <w:szCs w:val="40"/>
        </w:rPr>
        <w:t xml:space="preserve">муниципальных образований </w:t>
      </w:r>
      <w:r>
        <w:rPr>
          <w:szCs w:val="40"/>
        </w:rPr>
        <w:t>сегодня действует</w:t>
      </w:r>
      <w:proofErr w:type="gramEnd"/>
      <w:r>
        <w:rPr>
          <w:szCs w:val="40"/>
        </w:rPr>
        <w:t xml:space="preserve"> этот режим, ещё порядка 20 заявок на рассмотрении. При этом, как я понимаю, до сих пор нет четких сроков рассмотрения и согласования заявок на присвоение моногородам статусов ТОСЭР. </w:t>
      </w:r>
    </w:p>
    <w:p w:rsidR="00F165C0" w:rsidRDefault="00F165C0" w:rsidP="00B56182">
      <w:pPr>
        <w:spacing w:line="360" w:lineRule="auto"/>
        <w:rPr>
          <w:szCs w:val="40"/>
        </w:rPr>
      </w:pPr>
      <w:r>
        <w:rPr>
          <w:szCs w:val="40"/>
        </w:rPr>
        <w:lastRenderedPageBreak/>
        <w:t xml:space="preserve">Пока мы не можем говорить об абсолютной прозрачности распределения этих средств, о том, что учитывается специфика каждого города, а это очень важно, коллеги, тут удаленность от административного центра региона и природно-климатические факторы влияют, и текущая социально-экономическая ситуация в субъекте </w:t>
      </w:r>
      <w:r w:rsidR="003D6C33">
        <w:rPr>
          <w:szCs w:val="40"/>
        </w:rPr>
        <w:t xml:space="preserve">Российской Федерации </w:t>
      </w:r>
      <w:r>
        <w:rPr>
          <w:szCs w:val="40"/>
        </w:rPr>
        <w:t xml:space="preserve">в целом, и состояние инфраструктуры у всех разное. </w:t>
      </w:r>
    </w:p>
    <w:p w:rsidR="00F165C0" w:rsidRDefault="00F165C0" w:rsidP="00B56182">
      <w:pPr>
        <w:spacing w:line="360" w:lineRule="auto"/>
        <w:rPr>
          <w:szCs w:val="40"/>
        </w:rPr>
      </w:pPr>
      <w:proofErr w:type="gramStart"/>
      <w:r>
        <w:rPr>
          <w:szCs w:val="40"/>
        </w:rPr>
        <w:t>Я опять же приведу в пример Дорогобуж в Смоленской области, и там сегодня в удручающем состоянии дороги, социальные объекты, инженерные сети, большой отток населения, Москва рядом, люди уезжают, при этом статус территории опережающего развития присвоен Дорогобужу на десять лет, но он может быть отозван через два года в случае невыполнения обязательств, касающихся привлечения резидентов.</w:t>
      </w:r>
      <w:proofErr w:type="gramEnd"/>
    </w:p>
    <w:p w:rsidR="00F165C0" w:rsidRDefault="00F165C0" w:rsidP="00B56182">
      <w:pPr>
        <w:spacing w:line="360" w:lineRule="auto"/>
        <w:rPr>
          <w:szCs w:val="40"/>
        </w:rPr>
      </w:pPr>
      <w:r>
        <w:rPr>
          <w:szCs w:val="40"/>
        </w:rPr>
        <w:t>Поэтому самое главное – это обратная связь с территорией, поиск решения в каждом конкретном случае. Я хочу сказать, что у нас в партии, в партии "ЕДИНАЯ РОССИЯ" этому вопросу – вопросу развития моногородов уделяется большое внимание, это для нас является приоритетом. У нас есть специальный проект, в этой области работает.</w:t>
      </w:r>
    </w:p>
    <w:p w:rsidR="00F165C0" w:rsidRDefault="00F165C0" w:rsidP="00B56182">
      <w:pPr>
        <w:spacing w:line="360" w:lineRule="auto"/>
        <w:rPr>
          <w:szCs w:val="40"/>
        </w:rPr>
      </w:pPr>
      <w:r>
        <w:rPr>
          <w:szCs w:val="40"/>
        </w:rPr>
        <w:t xml:space="preserve">Мы все прекрасно понимаем, что у инвесторов своя задача, и вовлечение их в вопросы социально-экономического развития территории моногорода – для местных властей это большая проблема. </w:t>
      </w:r>
    </w:p>
    <w:p w:rsidR="00F165C0" w:rsidRDefault="00F165C0" w:rsidP="00B56182">
      <w:pPr>
        <w:spacing w:line="360" w:lineRule="auto"/>
        <w:rPr>
          <w:szCs w:val="40"/>
        </w:rPr>
      </w:pPr>
      <w:r>
        <w:rPr>
          <w:szCs w:val="40"/>
        </w:rPr>
        <w:t xml:space="preserve">Ещё один важный момент: в работе исполнительных органов власти нет четкого понимания эффективности и результативности оказываемых мер поддержки моногородам. </w:t>
      </w:r>
    </w:p>
    <w:p w:rsidR="00F165C0" w:rsidRDefault="00F165C0" w:rsidP="00B56182">
      <w:pPr>
        <w:spacing w:line="360" w:lineRule="auto"/>
        <w:rPr>
          <w:szCs w:val="40"/>
        </w:rPr>
      </w:pPr>
      <w:r>
        <w:rPr>
          <w:szCs w:val="40"/>
        </w:rPr>
        <w:t xml:space="preserve">Конечно, коллеги проблемы есть, и мы для этого сегодня собрались, и вам огромное спасибо, что вы нашли возможность сегодня сюда приехать, обсудить все эти проблемы и выработать те решения, которые мы вместе должны найти. Мы не только констатируем, что проблемы есть, но и </w:t>
      </w:r>
      <w:r>
        <w:rPr>
          <w:szCs w:val="40"/>
        </w:rPr>
        <w:lastRenderedPageBreak/>
        <w:t xml:space="preserve">необходимо принять все меры для того, чтобы были внесены и позитивные корректировки в дальнейшую работу по всем программам. </w:t>
      </w:r>
    </w:p>
    <w:p w:rsidR="00F165C0" w:rsidRDefault="00F165C0" w:rsidP="00B56182">
      <w:pPr>
        <w:spacing w:line="360" w:lineRule="auto"/>
        <w:rPr>
          <w:szCs w:val="40"/>
        </w:rPr>
      </w:pPr>
      <w:r>
        <w:rPr>
          <w:szCs w:val="40"/>
        </w:rPr>
        <w:t>Всеми моногородами в настоящее время разработаны паспорта программ комплексного развития, утвержденные в 2017 году, реализуется программа "Пять шагов благоустройства" о создании комфортных условий для проживания в моногородах, в моногородах это самое на сегодняшний день, мне кажется, важное.</w:t>
      </w:r>
    </w:p>
    <w:p w:rsidR="00F165C0" w:rsidRDefault="00F165C0" w:rsidP="00B56182">
      <w:pPr>
        <w:spacing w:line="360" w:lineRule="auto"/>
        <w:rPr>
          <w:szCs w:val="40"/>
        </w:rPr>
      </w:pPr>
      <w:r>
        <w:rPr>
          <w:szCs w:val="40"/>
        </w:rPr>
        <w:t>Я также призываю всех коллег уделить особое внимание вопросам развития и поддержки предпринимательства в моногородах, поскольку это всегда дает новый толчок, это решение вопросов занятости населения. И стоит подумать о принятии, возможно, нормативно-правового акта, устанавливающего обязанность направления не менее 10 процентов общего размера сре</w:t>
      </w:r>
      <w:proofErr w:type="gramStart"/>
      <w:r>
        <w:rPr>
          <w:szCs w:val="40"/>
        </w:rPr>
        <w:t>дств пр</w:t>
      </w:r>
      <w:proofErr w:type="gramEnd"/>
      <w:r>
        <w:rPr>
          <w:szCs w:val="40"/>
        </w:rPr>
        <w:t xml:space="preserve">ограммы поддержки малого и среднего предпринимательства, реализуемой Министерством экономического развития России, на реализацию мероприятий в сфере как раз развития малого и среднего предпринимательства в моногородах. </w:t>
      </w:r>
    </w:p>
    <w:p w:rsidR="00F165C0" w:rsidRDefault="00F165C0" w:rsidP="00B56182">
      <w:pPr>
        <w:spacing w:line="360" w:lineRule="auto"/>
        <w:rPr>
          <w:szCs w:val="40"/>
        </w:rPr>
      </w:pPr>
      <w:r>
        <w:rPr>
          <w:szCs w:val="40"/>
        </w:rPr>
        <w:t xml:space="preserve">Коллеги, есть немало успешных примеров укрепления устойчивости моногородов: это и Соль-Илецк, и Новочебоксарск, и Елабуга, и другие. И этот опыт нам обязательно нужно учесть. </w:t>
      </w:r>
    </w:p>
    <w:p w:rsidR="00F165C0" w:rsidRDefault="00F165C0" w:rsidP="00B56182">
      <w:pPr>
        <w:spacing w:line="360" w:lineRule="auto"/>
        <w:rPr>
          <w:szCs w:val="40"/>
        </w:rPr>
      </w:pPr>
      <w:r>
        <w:rPr>
          <w:szCs w:val="40"/>
        </w:rPr>
        <w:t xml:space="preserve">Я посмотрел на список выступающих, их сегодня достаточно много, и наши парламентские слушания рассчитаны практически на три часа. Я думаю, что много прозвучит и предложений для дальнейшего решения этих проблем, много будет критики, и мы эту критику готовы здесь воспринять для того, чтобы и работать над непосредственно законодательными актами. </w:t>
      </w:r>
    </w:p>
    <w:p w:rsidR="00F165C0" w:rsidRDefault="00F165C0" w:rsidP="00B56182">
      <w:pPr>
        <w:spacing w:line="360" w:lineRule="auto"/>
        <w:rPr>
          <w:szCs w:val="40"/>
        </w:rPr>
      </w:pPr>
      <w:r>
        <w:rPr>
          <w:szCs w:val="40"/>
        </w:rPr>
        <w:t xml:space="preserve">Но хочу сказать одно: если мы посмотрим историю, то моногорода, которые сегодня есть, это были города, которые по большому счету обеспечивали могущество нашей страны, могущество такой страны, как </w:t>
      </w:r>
      <w:r>
        <w:rPr>
          <w:szCs w:val="40"/>
        </w:rPr>
        <w:lastRenderedPageBreak/>
        <w:t>Советский Союз. И именно там создавался весь промышленный потенциал, именно там сегодня сосредоточены, по-прежнему ещё сосредоточены</w:t>
      </w:r>
      <w:r w:rsidR="00F347AE">
        <w:rPr>
          <w:szCs w:val="40"/>
        </w:rPr>
        <w:t>,</w:t>
      </w:r>
      <w:r>
        <w:rPr>
          <w:szCs w:val="40"/>
        </w:rPr>
        <w:t xml:space="preserve"> достаточно серьезные человеческие ресурсы. Поэтому нам необходимо сделать всё, чтобы тот долг, который необходимо отдать непосредственно государству и моногородам, был выполнен. Я думаю, мы вместе это сделаем.</w:t>
      </w:r>
    </w:p>
    <w:p w:rsidR="00F165C0" w:rsidRDefault="00F165C0" w:rsidP="00B56182">
      <w:pPr>
        <w:spacing w:line="360" w:lineRule="auto"/>
        <w:rPr>
          <w:szCs w:val="40"/>
        </w:rPr>
      </w:pPr>
      <w:r>
        <w:rPr>
          <w:szCs w:val="40"/>
        </w:rPr>
        <w:t xml:space="preserve">Спасибо. (Аплодисменты.) </w:t>
      </w:r>
    </w:p>
    <w:p w:rsidR="00F165C0" w:rsidRDefault="00F165C0" w:rsidP="00B56182">
      <w:pPr>
        <w:spacing w:line="360" w:lineRule="auto"/>
        <w:rPr>
          <w:szCs w:val="40"/>
        </w:rPr>
      </w:pPr>
      <w:r>
        <w:rPr>
          <w:szCs w:val="40"/>
          <w:u w:val="single"/>
        </w:rPr>
        <w:t xml:space="preserve">Председательствующий </w:t>
      </w:r>
      <w:r>
        <w:rPr>
          <w:szCs w:val="40"/>
        </w:rPr>
        <w:t xml:space="preserve"> Спасибо, Сергей Иванович, за такой глубокий доклад.</w:t>
      </w:r>
    </w:p>
    <w:p w:rsidR="00F165C0" w:rsidRDefault="00F165C0" w:rsidP="00B56182">
      <w:pPr>
        <w:spacing w:line="360" w:lineRule="auto"/>
        <w:rPr>
          <w:szCs w:val="40"/>
        </w:rPr>
      </w:pPr>
      <w:r>
        <w:rPr>
          <w:szCs w:val="40"/>
        </w:rPr>
        <w:t>А я предоставляю слово руководителю фракции ЛДПР в Государственной Думе Владимиру Вольфовичу Жириновскому.</w:t>
      </w:r>
    </w:p>
    <w:p w:rsidR="00F165C0" w:rsidRDefault="00F165C0" w:rsidP="00B56182">
      <w:pPr>
        <w:spacing w:line="360" w:lineRule="auto"/>
        <w:rPr>
          <w:szCs w:val="40"/>
        </w:rPr>
      </w:pPr>
      <w:r>
        <w:rPr>
          <w:szCs w:val="40"/>
        </w:rPr>
        <w:t>(Аплодисменты.)</w:t>
      </w:r>
    </w:p>
    <w:p w:rsidR="00F165C0" w:rsidRDefault="00F165C0" w:rsidP="00B56182">
      <w:pPr>
        <w:spacing w:line="360" w:lineRule="auto"/>
        <w:rPr>
          <w:szCs w:val="40"/>
        </w:rPr>
      </w:pPr>
      <w:r>
        <w:rPr>
          <w:szCs w:val="40"/>
          <w:u w:val="single"/>
        </w:rPr>
        <w:t>Жириновский В.В.</w:t>
      </w:r>
      <w:r>
        <w:rPr>
          <w:szCs w:val="40"/>
        </w:rPr>
        <w:t xml:space="preserve"> </w:t>
      </w:r>
      <w:proofErr w:type="gramStart"/>
      <w:r>
        <w:rPr>
          <w:szCs w:val="40"/>
        </w:rPr>
        <w:t>Сперва</w:t>
      </w:r>
      <w:proofErr w:type="gramEnd"/>
      <w:r>
        <w:rPr>
          <w:szCs w:val="40"/>
        </w:rPr>
        <w:t xml:space="preserve"> такие организационные моменты. Хотелось бы, чтобы на парламентские слушания приезжали бы все заинтересованные лица, может быть, мэр, губернатор, специалисты, должности я здесь не имею в виду.</w:t>
      </w:r>
    </w:p>
    <w:p w:rsidR="00F165C0" w:rsidRDefault="00F165C0" w:rsidP="00B56182">
      <w:pPr>
        <w:spacing w:line="360" w:lineRule="auto"/>
        <w:rPr>
          <w:szCs w:val="40"/>
        </w:rPr>
      </w:pPr>
      <w:r>
        <w:rPr>
          <w:szCs w:val="40"/>
        </w:rPr>
        <w:t xml:space="preserve">И это не касается вот нынешних парламентских слушаний, а вообще всех других, потому что мы же здесь должны найти хоть какой-то вариант решения вопроса, а инициатива должна идти снизу, потому что сверху, мы много лет делали сверху, есть полезные решения, но есть и необоснованные. Вот моногорода – это же сверху делалось. </w:t>
      </w:r>
      <w:proofErr w:type="gramStart"/>
      <w:r>
        <w:rPr>
          <w:szCs w:val="40"/>
        </w:rPr>
        <w:t>Нигде, наверное, население не требовало, чтобы у них было какое-то одно мощное предприятие и работающие на этом предприятии.</w:t>
      </w:r>
      <w:proofErr w:type="gramEnd"/>
    </w:p>
    <w:p w:rsidR="00F165C0" w:rsidRDefault="00F165C0" w:rsidP="00B56182">
      <w:pPr>
        <w:spacing w:line="360" w:lineRule="auto"/>
        <w:rPr>
          <w:szCs w:val="40"/>
        </w:rPr>
      </w:pPr>
      <w:r>
        <w:rPr>
          <w:szCs w:val="40"/>
        </w:rPr>
        <w:t>И, конечно, проблемы вы знаете лучше, но причины часто стесняемся называть. Вот, допустим, переброс промышленности далеко от прежнего места нахождения из-за войны. А война из-за чего? И боимся уже дойти до Октябрьской революции.</w:t>
      </w:r>
    </w:p>
    <w:p w:rsidR="00F165C0" w:rsidRDefault="00F165C0" w:rsidP="00B56182">
      <w:pPr>
        <w:spacing w:line="360" w:lineRule="auto"/>
        <w:rPr>
          <w:szCs w:val="40"/>
        </w:rPr>
      </w:pPr>
      <w:r>
        <w:rPr>
          <w:szCs w:val="40"/>
        </w:rPr>
        <w:lastRenderedPageBreak/>
        <w:t>Я только на днях узнал, что и Русско-японской войны могло не быть</w:t>
      </w:r>
      <w:proofErr w:type="gramStart"/>
      <w:r>
        <w:rPr>
          <w:szCs w:val="40"/>
        </w:rPr>
        <w:t>.</w:t>
      </w:r>
      <w:proofErr w:type="gramEnd"/>
      <w:r>
        <w:rPr>
          <w:szCs w:val="40"/>
        </w:rPr>
        <w:t xml:space="preserve"> </w:t>
      </w:r>
      <w:r w:rsidR="00922328">
        <w:rPr>
          <w:szCs w:val="40"/>
        </w:rPr>
        <w:t>П</w:t>
      </w:r>
      <w:r>
        <w:rPr>
          <w:szCs w:val="40"/>
        </w:rPr>
        <w:t>редставитель Японии приехал к русскому царю, и что-то не сложилось у них, не полюбил царь Японию, потому что когда-то ездил туда, там шпагой ему ударили по голове. Японец поехал дальше – в Лондон и договорился. Те сказали: "Начнешь войну против России, дадим и деньги, и всё остальное". Вот и все, два человека не договорились. Как сейчас Путин, Трамп что-то не договорятся, потом где-нибудь заполыхает. Это сверху, конечно, делается.</w:t>
      </w:r>
    </w:p>
    <w:p w:rsidR="00F165C0" w:rsidRDefault="00F165C0" w:rsidP="00B56182">
      <w:pPr>
        <w:spacing w:line="360" w:lineRule="auto"/>
        <w:rPr>
          <w:szCs w:val="40"/>
        </w:rPr>
      </w:pPr>
      <w:r>
        <w:rPr>
          <w:szCs w:val="40"/>
        </w:rPr>
        <w:t xml:space="preserve">Но вот моногорода, которые из-за войны, тут вины нет. Но вторая вина, вторая причина – частный сектор. Только-только начинает дышать. Если он был бы всегда, частный сектор, то, естественно, обрастал бы. Завод заводом, а остальные-то маленькие мастерские какие-то – это условия для труда. </w:t>
      </w:r>
    </w:p>
    <w:p w:rsidR="00F165C0" w:rsidRDefault="00F165C0" w:rsidP="00B56182">
      <w:pPr>
        <w:spacing w:line="360" w:lineRule="auto"/>
        <w:rPr>
          <w:szCs w:val="40"/>
        </w:rPr>
      </w:pPr>
      <w:r>
        <w:rPr>
          <w:szCs w:val="40"/>
        </w:rPr>
        <w:t>И отсюда же рынок труда ослаблен, переезд ослаблен, ведь в Америке ещё, по-моему, 130 лет назад уже эти моногорода появились, и проблемы возникли, но там большая мобильность. Там, по-моему, американец за свою жизнь 17 раз переезжает, у нас 2 раза, наверное, не все. Родился и там умер, и что хорошего? И нищим умер, и гордится, вот, это моя деревня, это мой город, я его люблю, и, так сказать, как там была поговорка? Мы нищие, но гордые. Что хорошего? Чем гордиться-то?</w:t>
      </w:r>
    </w:p>
    <w:p w:rsidR="00F165C0" w:rsidRDefault="00F165C0" w:rsidP="00B56182">
      <w:pPr>
        <w:spacing w:line="360" w:lineRule="auto"/>
        <w:rPr>
          <w:szCs w:val="40"/>
        </w:rPr>
      </w:pPr>
      <w:r>
        <w:rPr>
          <w:szCs w:val="40"/>
        </w:rPr>
        <w:t>Поэтому частный сектор должен быть, а у нас ещё были закрытые зоны: Север закрыт, Дальний Восток закрыт, Поволжье закрыто. Вообще ничего нельзя, движения-то нет. Даже я не мог поехать к однокласснику в Мурманскую область. Всё нельзя, направил запрос, он там подвешивал бомбы к нашим бомбардировщикам. Хотел навестить одноклассника, нет, нельзя. Почему нельзя? Я что, иностранец? Вот нельзя и всё. Это тоже причина.</w:t>
      </w:r>
    </w:p>
    <w:p w:rsidR="00F165C0" w:rsidRDefault="00F165C0" w:rsidP="00B56182">
      <w:pPr>
        <w:spacing w:line="360" w:lineRule="auto"/>
        <w:rPr>
          <w:szCs w:val="40"/>
        </w:rPr>
      </w:pPr>
      <w:r>
        <w:rPr>
          <w:szCs w:val="40"/>
        </w:rPr>
        <w:t xml:space="preserve">И, конечно, что ещё может быть? У нас же не только моногорода чисто промышленные страдают. Вот я жил, родился и жил в Алма-Ате. Там не </w:t>
      </w:r>
      <w:r>
        <w:rPr>
          <w:szCs w:val="40"/>
        </w:rPr>
        <w:lastRenderedPageBreak/>
        <w:t>было моногорода, но там господствовала железная дорога, управлени</w:t>
      </w:r>
      <w:r w:rsidR="00922328">
        <w:rPr>
          <w:szCs w:val="40"/>
        </w:rPr>
        <w:t>е</w:t>
      </w:r>
      <w:r>
        <w:rPr>
          <w:szCs w:val="40"/>
        </w:rPr>
        <w:t xml:space="preserve"> Туркестана Сибирской железной дороги, вот так они сели там: больницы их, магазины их, дома их. Это хорошо, может быть, если богатое ведомство, и оно может обеспечить своих работающих всем необходимым из сферы обслуживания, а если это ведомство рушится, а город не берет на обслуживание, у города нет денег? И пошло крушение. </w:t>
      </w:r>
    </w:p>
    <w:p w:rsidR="00F165C0" w:rsidRDefault="00F165C0" w:rsidP="00B56182">
      <w:pPr>
        <w:spacing w:line="360" w:lineRule="auto"/>
        <w:rPr>
          <w:szCs w:val="40"/>
        </w:rPr>
      </w:pPr>
      <w:r>
        <w:rPr>
          <w:szCs w:val="40"/>
        </w:rPr>
        <w:t xml:space="preserve">Поэтому в этом плане всё-таки город должен держать все сферы обслуживания, да и дома. Дайте, вы строите дома, дайте субсидии лучшим рабочим, пусть купят квартиры, где хотят, тогда не будет этого ведомственного жилья, отключили воду, там котельная тоже ведомственная. </w:t>
      </w:r>
    </w:p>
    <w:p w:rsidR="00F165C0" w:rsidRDefault="00F165C0" w:rsidP="00B56182">
      <w:pPr>
        <w:spacing w:line="360" w:lineRule="auto"/>
        <w:rPr>
          <w:szCs w:val="40"/>
        </w:rPr>
      </w:pPr>
      <w:r>
        <w:rPr>
          <w:szCs w:val="40"/>
        </w:rPr>
        <w:t>Я помню, в баню ходил тоже от железной дороги. И вот сидишь, и железнодорожники без очереди проходят. Это же социальный момент: мы злились на них, они не виноваты, но им дали право проходить без очереди. Это же тоже вызывает в обществе, так сказать, ненужные трения, почему это им можно без очереди, так сказать. Зачем нужны такие трения? Это социальный вопрос, политический.</w:t>
      </w:r>
    </w:p>
    <w:p w:rsidR="00F165C0" w:rsidRDefault="0058375D" w:rsidP="00B56182">
      <w:pPr>
        <w:spacing w:line="360" w:lineRule="auto"/>
        <w:rPr>
          <w:szCs w:val="40"/>
        </w:rPr>
      </w:pPr>
      <w:r>
        <w:rPr>
          <w:szCs w:val="40"/>
        </w:rPr>
        <w:t xml:space="preserve">Когда страна рухнула в 1991 году, это же все комплекс причин. Не потому что ГКЧП там что-то не так сделали, </w:t>
      </w:r>
      <w:r w:rsidR="00F165C0">
        <w:rPr>
          <w:szCs w:val="40"/>
        </w:rPr>
        <w:t xml:space="preserve">или Горбачёв с Ельциным ссорились, а никто не хотел защищать ничего, полное равнодушие. Как и царя не хотели защищать. Полное равнодушие. Это равнодушие связано с тем, что кто-то решает за нас с вами. </w:t>
      </w:r>
    </w:p>
    <w:p w:rsidR="00F165C0" w:rsidRDefault="00F165C0" w:rsidP="00B56182">
      <w:pPr>
        <w:spacing w:line="360" w:lineRule="auto"/>
        <w:rPr>
          <w:szCs w:val="40"/>
        </w:rPr>
      </w:pPr>
      <w:r>
        <w:rPr>
          <w:szCs w:val="40"/>
        </w:rPr>
        <w:t xml:space="preserve">Конечно, нам трудно сегодня сто процентов оценивать создание моногородов. И рассредоточение после войны, уже не было войны, после войны снова появляются моногорода. Почему? Наверное, из-за планов, которые США каждый год принимали о бомбардировке </w:t>
      </w:r>
      <w:proofErr w:type="gramStart"/>
      <w:r>
        <w:rPr>
          <w:szCs w:val="40"/>
        </w:rPr>
        <w:t>сперва</w:t>
      </w:r>
      <w:proofErr w:type="gramEnd"/>
      <w:r>
        <w:rPr>
          <w:szCs w:val="40"/>
        </w:rPr>
        <w:t xml:space="preserve"> 20 крупнейших центров, потом 70, потом 100. Это шло вот до буквально конца брежневской эпохи. В планах было разбомбить. Поэтому, видимо, советское </w:t>
      </w:r>
      <w:r>
        <w:rPr>
          <w:szCs w:val="40"/>
        </w:rPr>
        <w:lastRenderedPageBreak/>
        <w:t xml:space="preserve">правительство хотело рассредоточить. И времени, и сил не было, чтобы создать инфраструктуру. </w:t>
      </w:r>
    </w:p>
    <w:p w:rsidR="00F165C0" w:rsidRDefault="00F165C0" w:rsidP="00B56182">
      <w:pPr>
        <w:spacing w:line="360" w:lineRule="auto"/>
        <w:rPr>
          <w:szCs w:val="40"/>
        </w:rPr>
      </w:pPr>
      <w:r>
        <w:rPr>
          <w:szCs w:val="40"/>
        </w:rPr>
        <w:t xml:space="preserve">Но уже 30 лет другая эпоха, всё другое. Надо учесть эти вот ошибки. И два пути идёт. </w:t>
      </w:r>
    </w:p>
    <w:p w:rsidR="00F165C0" w:rsidRDefault="00F165C0" w:rsidP="00B56182">
      <w:pPr>
        <w:spacing w:line="360" w:lineRule="auto"/>
        <w:rPr>
          <w:szCs w:val="40"/>
        </w:rPr>
      </w:pPr>
      <w:r>
        <w:rPr>
          <w:szCs w:val="40"/>
        </w:rPr>
        <w:t>Америка переезжает, и остаётся лишь маленький город. Предприятия закрыты. Рабочие уехали. Но город остаётся. То есть движение через мобильность граждан. В Европе всё-таки стараются санацию провести, как у нас санируют банки, там города. Что-то там стараются сделать так, чтобы моногород жил.</w:t>
      </w:r>
    </w:p>
    <w:p w:rsidR="00F165C0" w:rsidRDefault="00F165C0" w:rsidP="00B56182">
      <w:pPr>
        <w:spacing w:line="360" w:lineRule="auto"/>
        <w:rPr>
          <w:szCs w:val="40"/>
        </w:rPr>
      </w:pPr>
      <w:r>
        <w:rPr>
          <w:szCs w:val="40"/>
        </w:rPr>
        <w:t xml:space="preserve">У </w:t>
      </w:r>
      <w:proofErr w:type="gramStart"/>
      <w:r>
        <w:rPr>
          <w:szCs w:val="40"/>
        </w:rPr>
        <w:t>нас</w:t>
      </w:r>
      <w:proofErr w:type="gramEnd"/>
      <w:r>
        <w:rPr>
          <w:szCs w:val="40"/>
        </w:rPr>
        <w:t xml:space="preserve"> что с вами? У нас что, Алексей Николаевич? </w:t>
      </w:r>
    </w:p>
    <w:p w:rsidR="00F165C0" w:rsidRDefault="00F165C0" w:rsidP="00B56182">
      <w:pPr>
        <w:spacing w:line="360" w:lineRule="auto"/>
        <w:rPr>
          <w:szCs w:val="40"/>
        </w:rPr>
      </w:pPr>
      <w:r>
        <w:rPr>
          <w:szCs w:val="40"/>
          <w:u w:val="single"/>
        </w:rPr>
        <w:t>Председательствующий.</w:t>
      </w:r>
      <w:r>
        <w:rPr>
          <w:szCs w:val="40"/>
        </w:rPr>
        <w:t xml:space="preserve"> И тот, и другой.</w:t>
      </w:r>
    </w:p>
    <w:p w:rsidR="00F165C0" w:rsidRDefault="00F165C0" w:rsidP="00B56182">
      <w:pPr>
        <w:spacing w:line="360" w:lineRule="auto"/>
        <w:rPr>
          <w:szCs w:val="40"/>
        </w:rPr>
      </w:pPr>
      <w:r>
        <w:rPr>
          <w:szCs w:val="40"/>
          <w:u w:val="single"/>
        </w:rPr>
        <w:t>Жириновский В.В.</w:t>
      </w:r>
      <w:r>
        <w:rPr>
          <w:szCs w:val="40"/>
        </w:rPr>
        <w:t xml:space="preserve"> Вот тот и другой. Гермафродит. Ни мужчина, ни женщина. Ни диктатура, ни демократия. </w:t>
      </w:r>
    </w:p>
    <w:p w:rsidR="00F165C0" w:rsidRDefault="00F165C0" w:rsidP="00B56182">
      <w:pPr>
        <w:spacing w:line="360" w:lineRule="auto"/>
        <w:rPr>
          <w:szCs w:val="40"/>
        </w:rPr>
      </w:pPr>
      <w:r>
        <w:rPr>
          <w:szCs w:val="40"/>
        </w:rPr>
        <w:t>Вот посмотрите, здесь вот стоят у нас в таком ключе вот эти сиденья. Переняли с Запада. 30 лет ушло у нас на то, чтобы мы сто</w:t>
      </w:r>
      <w:r w:rsidR="00922328">
        <w:rPr>
          <w:szCs w:val="40"/>
        </w:rPr>
        <w:t>л</w:t>
      </w:r>
      <w:r>
        <w:rPr>
          <w:szCs w:val="40"/>
        </w:rPr>
        <w:t xml:space="preserve"> переделали. Стоял массивный стол, массивная трибуна. Вот это медленно мы, мы медленно, и всё перенимаем, всё оттуда, как на Западе, как там. Потому что инициативы не хватает с мест. Централизация нужна. Я сам за централизацию. Но централизация подавляет инициативу с мест. Поэтому к централизации нужно добавить инициативу. </w:t>
      </w:r>
    </w:p>
    <w:p w:rsidR="00F165C0" w:rsidRDefault="00F165C0" w:rsidP="00B56182">
      <w:pPr>
        <w:spacing w:line="360" w:lineRule="auto"/>
        <w:rPr>
          <w:szCs w:val="40"/>
        </w:rPr>
      </w:pPr>
      <w:r>
        <w:rPr>
          <w:szCs w:val="40"/>
        </w:rPr>
        <w:t xml:space="preserve">Вот некоторые мэры не приехали. Почему? 200 приехало или 100. А ещё половина не приехала. </w:t>
      </w:r>
    </w:p>
    <w:p w:rsidR="00F165C0" w:rsidRDefault="00F165C0" w:rsidP="00B56182">
      <w:pPr>
        <w:spacing w:line="360" w:lineRule="auto"/>
        <w:rPr>
          <w:szCs w:val="40"/>
        </w:rPr>
      </w:pPr>
      <w:r>
        <w:rPr>
          <w:szCs w:val="40"/>
          <w:u w:val="single"/>
        </w:rPr>
        <w:t>Из зала.</w:t>
      </w:r>
      <w:r>
        <w:rPr>
          <w:szCs w:val="40"/>
        </w:rPr>
        <w:t xml:space="preserve"> (Не слышно.)</w:t>
      </w:r>
    </w:p>
    <w:p w:rsidR="00F165C0" w:rsidRDefault="00F165C0" w:rsidP="00B56182">
      <w:pPr>
        <w:spacing w:line="360" w:lineRule="auto"/>
        <w:rPr>
          <w:szCs w:val="40"/>
        </w:rPr>
      </w:pPr>
      <w:r>
        <w:rPr>
          <w:szCs w:val="40"/>
          <w:u w:val="single"/>
        </w:rPr>
        <w:t>Жириновский В.В.</w:t>
      </w:r>
      <w:r>
        <w:rPr>
          <w:szCs w:val="40"/>
        </w:rPr>
        <w:t xml:space="preserve"> Вот. </w:t>
      </w:r>
      <w:proofErr w:type="gramStart"/>
      <w:r>
        <w:rPr>
          <w:szCs w:val="40"/>
        </w:rPr>
        <w:t>Они</w:t>
      </w:r>
      <w:proofErr w:type="gramEnd"/>
      <w:r>
        <w:rPr>
          <w:szCs w:val="40"/>
        </w:rPr>
        <w:t xml:space="preserve"> почему не приехали? Говорят: у них нет денег. Что за мэр города не может до Москвы доехать? Пускай повозку наймёт гужевую, на лошадях два месяца будет ехать. На лошадь, наверное, найдутся деньги, если нет на самолёт, на поезд. То есть тоже проблема.</w:t>
      </w:r>
    </w:p>
    <w:p w:rsidR="00F165C0" w:rsidRDefault="00F165C0" w:rsidP="00B56182">
      <w:pPr>
        <w:spacing w:line="360" w:lineRule="auto"/>
        <w:rPr>
          <w:szCs w:val="40"/>
        </w:rPr>
      </w:pPr>
      <w:r>
        <w:rPr>
          <w:szCs w:val="40"/>
        </w:rPr>
        <w:lastRenderedPageBreak/>
        <w:t>Никакой инициативы. Есть же в городе деньги, есть какие-то структуры, гуманитарные. К нам бы обратился, мы одного мэра хоть привезли бы за свой счёт, чтобы он посидел здесь.</w:t>
      </w:r>
    </w:p>
    <w:p w:rsidR="00F165C0" w:rsidRDefault="00F165C0" w:rsidP="00B56182">
      <w:pPr>
        <w:spacing w:line="360" w:lineRule="auto"/>
        <w:rPr>
          <w:szCs w:val="40"/>
        </w:rPr>
      </w:pPr>
      <w:r>
        <w:rPr>
          <w:szCs w:val="40"/>
        </w:rPr>
        <w:t xml:space="preserve">И ещё один момент. Это вот Сергей Иванович здесь, заместитель Председателя Думы. </w:t>
      </w:r>
    </w:p>
    <w:p w:rsidR="00F165C0" w:rsidRDefault="00F165C0" w:rsidP="00B56182">
      <w:pPr>
        <w:spacing w:line="360" w:lineRule="auto"/>
        <w:rPr>
          <w:szCs w:val="40"/>
        </w:rPr>
      </w:pPr>
      <w:r>
        <w:rPr>
          <w:szCs w:val="40"/>
        </w:rPr>
        <w:t>Вот мало</w:t>
      </w:r>
      <w:r w:rsidR="00922328">
        <w:rPr>
          <w:szCs w:val="40"/>
        </w:rPr>
        <w:t xml:space="preserve"> одни</w:t>
      </w:r>
      <w:r>
        <w:rPr>
          <w:szCs w:val="40"/>
        </w:rPr>
        <w:t xml:space="preserve"> парламентские слушания. Они же пообщаться не успеют и уедут все. Наверняка уже сегодня вечером уедете, да? Скорее домой, к жене, к тёще, к детям. Здесь надо посидеть дня три-четыре. Но они должны жить в одной гостинице, чтобы там они могли бы пообщаться.</w:t>
      </w:r>
    </w:p>
    <w:p w:rsidR="00F165C0" w:rsidRDefault="00F165C0" w:rsidP="00B56182">
      <w:pPr>
        <w:spacing w:line="360" w:lineRule="auto"/>
        <w:rPr>
          <w:szCs w:val="40"/>
        </w:rPr>
      </w:pPr>
      <w:r>
        <w:rPr>
          <w:szCs w:val="40"/>
          <w:u w:val="single"/>
        </w:rPr>
        <w:t>Из зала.</w:t>
      </w:r>
      <w:r>
        <w:rPr>
          <w:szCs w:val="40"/>
        </w:rPr>
        <w:t xml:space="preserve"> Я даже знаю, </w:t>
      </w:r>
      <w:proofErr w:type="gramStart"/>
      <w:r>
        <w:rPr>
          <w:szCs w:val="40"/>
        </w:rPr>
        <w:t>в</w:t>
      </w:r>
      <w:proofErr w:type="gramEnd"/>
      <w:r>
        <w:rPr>
          <w:szCs w:val="40"/>
        </w:rPr>
        <w:t xml:space="preserve"> какой.</w:t>
      </w:r>
    </w:p>
    <w:p w:rsidR="00F165C0" w:rsidRDefault="00F165C0" w:rsidP="00B56182">
      <w:pPr>
        <w:spacing w:line="360" w:lineRule="auto"/>
        <w:rPr>
          <w:szCs w:val="40"/>
        </w:rPr>
      </w:pPr>
      <w:r>
        <w:rPr>
          <w:szCs w:val="40"/>
          <w:u w:val="single"/>
        </w:rPr>
        <w:t>Жириновский В.В.</w:t>
      </w:r>
      <w:r>
        <w:rPr>
          <w:szCs w:val="40"/>
        </w:rPr>
        <w:t xml:space="preserve"> Да? Ну вот. И опыт передавать, понимаете. В этом же смысл. Раз уж приехали, что же только здесь посидеть, вечерами, сегодня вечером вы долго-долго сидели бы, завтра бы за завтраком, после завтрака, в обед. То есть, сколько требуется. Чтобы лучше узнать. И мы не успеваем с вами пообщаться. Мы готовы, кто хочет, могут прийти к любым депутатам, здесь же все депутаты на месте. Вы тоже не успеваете. Потому что формальность, прилетел, штамп поставил, командировка, улетел. А смысл, чтобы приобрести знания.</w:t>
      </w:r>
    </w:p>
    <w:p w:rsidR="00F165C0" w:rsidRDefault="00F165C0" w:rsidP="00B56182">
      <w:pPr>
        <w:spacing w:line="360" w:lineRule="auto"/>
        <w:rPr>
          <w:szCs w:val="40"/>
        </w:rPr>
      </w:pPr>
      <w:r>
        <w:rPr>
          <w:szCs w:val="40"/>
        </w:rPr>
        <w:t xml:space="preserve">Сочи. Это тоже моногород. Только там нет предприятий. Там просто нет работы. И никто не хочет быть массажистом всю жизнь или лежаки расставлять на пляже. А врачей тоже нужно... Кем работать? Курортный город. Люди не довольны. Мы мечтаем поехать в Сочи, а они мечтают уехать из Сочи. Тоже вот моногород в смысле курортный, красивый и всё хорошо, а где работать людям. Они не знают, где им, они не хотят всю жизнь посвятить пляжам и поликлиникам, то, на чём специализируется город. Это тоже проблема. Но это мы не можем Сочи превращать в промышленный город, добавить туда, тогда теряется курортная составляющая. </w:t>
      </w:r>
    </w:p>
    <w:p w:rsidR="00BA50F3" w:rsidRPr="008D7115" w:rsidRDefault="008D7115" w:rsidP="00B56182">
      <w:pPr>
        <w:spacing w:line="360" w:lineRule="auto"/>
        <w:rPr>
          <w:szCs w:val="40"/>
        </w:rPr>
      </w:pPr>
      <w:r>
        <w:rPr>
          <w:szCs w:val="40"/>
        </w:rPr>
        <w:lastRenderedPageBreak/>
        <w:t>Значит, задача</w:t>
      </w:r>
      <w:r w:rsidR="00922328">
        <w:rPr>
          <w:szCs w:val="40"/>
        </w:rPr>
        <w:t xml:space="preserve"> – </w:t>
      </w:r>
      <w:r>
        <w:rPr>
          <w:szCs w:val="40"/>
        </w:rPr>
        <w:t xml:space="preserve">это мобильность населения. Значит, жильё. Значит, помочь с обменом жилья. Помочь с обменом... Люди могли приехать, уехать. Старшее поколение тяжело сдвинуть. Но средний возраст поедет туда, где есть работа. Помочь с жильём. Помочь с обменом прямым. Где-то ведь... Я однажды сказал, так на меня обиделись. Где-то пенсионерам всё равно, где пенсию получать. Он может переехать в моногород, я не говорю там Воркута, Норильск, тяжело на Север, так в средней полосе, и даже на юге, по-моему, есть, </w:t>
      </w:r>
      <w:r w:rsidR="00BA50F3">
        <w:t xml:space="preserve">по, </w:t>
      </w:r>
      <w:proofErr w:type="gramStart"/>
      <w:r w:rsidR="00BA50F3">
        <w:t>моему</w:t>
      </w:r>
      <w:proofErr w:type="gramEnd"/>
      <w:r w:rsidR="00BA50F3">
        <w:t xml:space="preserve">, даже в Краснодарском крае есть моногород, в Ставрополье. Так он поедет туда, допустим, из Тольятти, а инженер из этого моногорода поедет в Тольятти на работу, пенсионер будет жить на юге, а инженер со своей семьёй получит работу. </w:t>
      </w:r>
    </w:p>
    <w:p w:rsidR="00BA50F3" w:rsidRDefault="00BA50F3" w:rsidP="00B56182">
      <w:pPr>
        <w:spacing w:line="360" w:lineRule="auto"/>
      </w:pPr>
      <w:r>
        <w:t>Кто так мешает сделать? Ну</w:t>
      </w:r>
      <w:r w:rsidR="00922328">
        <w:t>,</w:t>
      </w:r>
      <w:r>
        <w:t xml:space="preserve"> где эти структуры? Виноват министр труда, я много раз его критикую, надеюсь, в будущем составе будет другой министр труда, может быть, от ЛДПР. </w:t>
      </w:r>
    </w:p>
    <w:p w:rsidR="00BA50F3" w:rsidRDefault="00BA50F3" w:rsidP="00B56182">
      <w:pPr>
        <w:spacing w:line="360" w:lineRule="auto"/>
      </w:pPr>
      <w:r>
        <w:t>Нужно обеспечить движение. Возьмите Томск, вот Алексея Николаевич</w:t>
      </w:r>
      <w:r w:rsidR="008D7115">
        <w:t>а</w:t>
      </w:r>
      <w:r>
        <w:t xml:space="preserve"> родной город, по-моему, но в любом случае вся жизнь прошла там, тоже моногород. Почему? Студенческий город. </w:t>
      </w:r>
    </w:p>
    <w:p w:rsidR="00BA50F3" w:rsidRDefault="00BA50F3" w:rsidP="00B56182">
      <w:pPr>
        <w:spacing w:line="360" w:lineRule="auto"/>
      </w:pPr>
      <w:r>
        <w:t xml:space="preserve">Куда идти работать? Студенты отучились и всё. Я говорю: дайте базу данных, твоя работа в Кемерово, в Красноярске, в Саратове, чтобы он знал, готовился, в какие-то каникулы поехал, посмотрел, может быть, уже квартиру бы снял за полгода до окончания вуза. </w:t>
      </w:r>
    </w:p>
    <w:p w:rsidR="00BA50F3" w:rsidRDefault="00BA50F3" w:rsidP="00B56182">
      <w:pPr>
        <w:spacing w:line="360" w:lineRule="auto"/>
      </w:pPr>
      <w:r>
        <w:t>Но организовать кто должен? Мэрам городов трудно</w:t>
      </w:r>
      <w:r w:rsidR="00922328">
        <w:t xml:space="preserve"> – </w:t>
      </w:r>
      <w:r>
        <w:t xml:space="preserve">это, наверное, федеральная проблема или мэры городов, пускай, тоже этим займутся, структуры определённые займутся. То есть решать проблему можно, но нужно, чтобы была инициатива. Если переставить стол, 30 лет ушло, то, конечно, тяжело у нас сегодня в этом плане. </w:t>
      </w:r>
    </w:p>
    <w:p w:rsidR="00BA50F3" w:rsidRDefault="00BA50F3" w:rsidP="00B56182">
      <w:pPr>
        <w:spacing w:line="360" w:lineRule="auto"/>
      </w:pPr>
      <w:r>
        <w:lastRenderedPageBreak/>
        <w:t>И частный сектор поощрять, они всё могут, но им мешают. У нас 20 процентов частный сектор, за рубежом</w:t>
      </w:r>
      <w:r w:rsidR="0056144C">
        <w:t xml:space="preserve"> – </w:t>
      </w:r>
      <w:r>
        <w:t xml:space="preserve">60, но хотя бы до 40 довести, до 50 и молодым сегодня дать: с чистыми руками, с чистой головой, им не мешать. </w:t>
      </w:r>
    </w:p>
    <w:p w:rsidR="00BA50F3" w:rsidRDefault="00BA50F3" w:rsidP="00B56182">
      <w:pPr>
        <w:spacing w:line="360" w:lineRule="auto"/>
      </w:pPr>
      <w:r>
        <w:t>Я бы ввёл отчёт мэров и губернаторов, последняя строчка</w:t>
      </w:r>
      <w:r w:rsidR="0056144C">
        <w:t xml:space="preserve"> – </w:t>
      </w:r>
      <w:r>
        <w:t xml:space="preserve">увеличение частного бизнеса, сколько человек стало заниматься частным бизнесом? Если ноль, значит, мэр плохой, если идёт по увеличению, значит, мэр хороший. </w:t>
      </w:r>
    </w:p>
    <w:p w:rsidR="00BA50F3" w:rsidRDefault="00BA50F3" w:rsidP="00B56182">
      <w:pPr>
        <w:spacing w:line="360" w:lineRule="auto"/>
      </w:pPr>
      <w:r>
        <w:t xml:space="preserve">Пожелаю успехов и надеюсь, что комитет и руководство Думы примут меры к тому, чтобы все наши парламентские слушания были более плодотворными. (Аплодисменты.)  </w:t>
      </w:r>
    </w:p>
    <w:p w:rsidR="00BA50F3" w:rsidRDefault="00BA50F3" w:rsidP="00B56182">
      <w:pPr>
        <w:spacing w:line="360" w:lineRule="auto"/>
      </w:pPr>
      <w:r>
        <w:rPr>
          <w:u w:val="single"/>
        </w:rPr>
        <w:t>Председательствующий.</w:t>
      </w:r>
      <w:r>
        <w:t xml:space="preserve"> Спасибо, Владимир Вольфович. </w:t>
      </w:r>
    </w:p>
    <w:p w:rsidR="00BA50F3" w:rsidRDefault="00BA50F3" w:rsidP="00B56182">
      <w:pPr>
        <w:spacing w:line="360" w:lineRule="auto"/>
      </w:pPr>
      <w:r>
        <w:t>Я представлю, коллеги, членов нашего такого горизонтального президиума в новом обновлённом формате</w:t>
      </w:r>
      <w:r w:rsidR="0056144C">
        <w:t xml:space="preserve"> – </w:t>
      </w:r>
      <w:r>
        <w:t>справа-налево. Вы руководител</w:t>
      </w:r>
      <w:r w:rsidR="0056144C">
        <w:t>ей</w:t>
      </w:r>
      <w:r>
        <w:t xml:space="preserve"> фракци</w:t>
      </w:r>
      <w:r w:rsidR="0056144C">
        <w:t>й</w:t>
      </w:r>
      <w:r>
        <w:t xml:space="preserve">, я уверен, знаете прекрасно. </w:t>
      </w:r>
    </w:p>
    <w:p w:rsidR="00BA50F3" w:rsidRDefault="00BA50F3" w:rsidP="00B56182">
      <w:pPr>
        <w:spacing w:line="360" w:lineRule="auto"/>
      </w:pPr>
      <w:r>
        <w:t>Шипов Савва Витальевич</w:t>
      </w:r>
      <w:r w:rsidR="0056144C">
        <w:t xml:space="preserve"> – </w:t>
      </w:r>
      <w:r>
        <w:t xml:space="preserve">заместитель Министра экономического развития Российской Федерации. </w:t>
      </w:r>
    </w:p>
    <w:p w:rsidR="00BA50F3" w:rsidRDefault="00BA50F3" w:rsidP="00B56182">
      <w:pPr>
        <w:spacing w:line="360" w:lineRule="auto"/>
      </w:pPr>
      <w:proofErr w:type="spellStart"/>
      <w:r>
        <w:t>Альфия</w:t>
      </w:r>
      <w:proofErr w:type="spellEnd"/>
      <w:r>
        <w:t xml:space="preserve"> </w:t>
      </w:r>
      <w:proofErr w:type="spellStart"/>
      <w:r>
        <w:t>Гумаровна</w:t>
      </w:r>
      <w:proofErr w:type="spellEnd"/>
      <w:r>
        <w:t xml:space="preserve"> Когогина</w:t>
      </w:r>
      <w:r w:rsidR="0056144C">
        <w:t xml:space="preserve"> – </w:t>
      </w:r>
      <w:r>
        <w:t>заместитель председателя Комитета по экономической политике, промышленности, инновационному развитию и предпринимательству. Наш комитет-соисполнитель.</w:t>
      </w:r>
    </w:p>
    <w:p w:rsidR="00BA50F3" w:rsidRDefault="00FD2D95" w:rsidP="00B56182">
      <w:pPr>
        <w:spacing w:line="360" w:lineRule="auto"/>
      </w:pPr>
      <w:r>
        <w:t>Ирина Владимировна Мак</w:t>
      </w:r>
      <w:r w:rsidR="0056144C">
        <w:t>и</w:t>
      </w:r>
      <w:r w:rsidR="00BA50F3">
        <w:t>ева</w:t>
      </w:r>
      <w:r w:rsidR="0056144C">
        <w:t xml:space="preserve"> – </w:t>
      </w:r>
      <w:r w:rsidR="00BA50F3">
        <w:t xml:space="preserve">заместитель председателя Государственной корпорации "Банк развития и внешнеэкономической деятельности", руководитель приоритетной программы "Комплексное развитие моногородов". </w:t>
      </w:r>
    </w:p>
    <w:p w:rsidR="00BA50F3" w:rsidRDefault="00BA50F3" w:rsidP="00B56182">
      <w:pPr>
        <w:spacing w:line="360" w:lineRule="auto"/>
      </w:pPr>
      <w:r>
        <w:t xml:space="preserve">И Сергей Анатольевич </w:t>
      </w:r>
      <w:proofErr w:type="spellStart"/>
      <w:r>
        <w:t>Агапцов</w:t>
      </w:r>
      <w:proofErr w:type="spellEnd"/>
      <w:r w:rsidR="0056144C">
        <w:t xml:space="preserve"> – </w:t>
      </w:r>
      <w:r>
        <w:t xml:space="preserve">аудитор Счётной палаты Российской Федерации. (Аплодисменты.) </w:t>
      </w:r>
    </w:p>
    <w:p w:rsidR="00BA50F3" w:rsidRDefault="00BA50F3" w:rsidP="00B56182">
      <w:pPr>
        <w:spacing w:line="360" w:lineRule="auto"/>
      </w:pPr>
      <w:r>
        <w:t xml:space="preserve">Уважаемые коллеги, с президиумом познакомились, я предлагаю перейти к обсуждению нашей повестки. И прежде чем от комитета исполнительного возьму слово, хотел бы проговорить с вами регламент: у </w:t>
      </w:r>
      <w:r>
        <w:lastRenderedPageBreak/>
        <w:t>нас выступления основных спикеров планируется до 15 минут, выступления руководителей фракций временем не ограничиваются, а выступления представителей муниципалитетов, регионов и экспертного сообщества</w:t>
      </w:r>
      <w:r w:rsidR="0056144C">
        <w:t xml:space="preserve"> – </w:t>
      </w:r>
      <w:r>
        <w:t xml:space="preserve">до 7 минут. </w:t>
      </w:r>
    </w:p>
    <w:p w:rsidR="00BA50F3" w:rsidRDefault="00BA50F3" w:rsidP="00B56182">
      <w:pPr>
        <w:spacing w:line="360" w:lineRule="auto"/>
      </w:pPr>
      <w:r>
        <w:t xml:space="preserve">У нас предусмотрен программой перерыв на ответы на вопросы после выступлений президиума. Планируется завершить работу сегодня, по истечении трёх часов проведения наших парламентских слушаний.  </w:t>
      </w:r>
    </w:p>
    <w:p w:rsidR="00BA50F3" w:rsidRDefault="00BA50F3" w:rsidP="00B56182">
      <w:pPr>
        <w:spacing w:line="360" w:lineRule="auto"/>
      </w:pPr>
      <w:r>
        <w:t xml:space="preserve">У вас у всех на руках </w:t>
      </w:r>
      <w:r w:rsidR="0056144C">
        <w:t xml:space="preserve">проект </w:t>
      </w:r>
      <w:r>
        <w:t>рекомендаци</w:t>
      </w:r>
      <w:r w:rsidR="0056144C">
        <w:t>й</w:t>
      </w:r>
      <w:r>
        <w:t xml:space="preserve">, которые мы подготовили совместно с </w:t>
      </w:r>
      <w:r w:rsidR="0056144C">
        <w:t>К</w:t>
      </w:r>
      <w:r>
        <w:t>омитетом</w:t>
      </w:r>
      <w:r w:rsidR="0056144C" w:rsidRPr="0056144C">
        <w:t xml:space="preserve"> по экономической политике, промышленности, инновационному развитию и предпринимательству</w:t>
      </w:r>
      <w:r>
        <w:t xml:space="preserve"> и с вашим активным участием, просьба с ними тоже ознакомиться. Я думаю, что в основном докладчики об основных тезисах скажут в своих докладах, но обратите внимание, что у вас у всех разложена анкета обратной связи. Тоже очень большая просьба посмотреть, ответить на вопросы и сдать в секретариат, в президиум, который вас регистрировал на входе в Малый зал Государственной Думы. </w:t>
      </w:r>
    </w:p>
    <w:p w:rsidR="00BA50F3" w:rsidRDefault="00BA50F3" w:rsidP="00B56182">
      <w:pPr>
        <w:spacing w:line="360" w:lineRule="auto"/>
      </w:pPr>
      <w:r>
        <w:t xml:space="preserve">И, Владимир Вольфович, наш кабинет 1040, нового здания, кабинет председателя </w:t>
      </w:r>
      <w:r w:rsidR="0056144C">
        <w:t>К</w:t>
      </w:r>
      <w:r>
        <w:t>омитета по федеративному устройству</w:t>
      </w:r>
      <w:r w:rsidR="0056144C">
        <w:t xml:space="preserve"> и вопросам местного самоуправления</w:t>
      </w:r>
      <w:r>
        <w:t xml:space="preserve"> для всех коллег открыт, для неформального общения: пирожки, бутерброды, вода, всё готово, поэтому после парламентских слушаний, по их итогам ждём вас всех для неформального или как говорят, коммуникационного мероприятия. Ну а я с вашего позволения, возьму слово для короткого доклада. </w:t>
      </w:r>
    </w:p>
    <w:p w:rsidR="00BA50F3" w:rsidRDefault="00BA50F3" w:rsidP="00B56182">
      <w:pPr>
        <w:spacing w:line="360" w:lineRule="auto"/>
      </w:pPr>
      <w:r>
        <w:t xml:space="preserve">Уважаемые друзья, ещё раз рад приветствовать вас всех на наших парламентских слушаниях, действительно такое редко бывает, когда Малый зал заполнен почти до отказа и очень мало молодых лиц, которые играют роль мэров городов, депутатов и так далее. </w:t>
      </w:r>
    </w:p>
    <w:p w:rsidR="00BA50F3" w:rsidRDefault="00BA50F3" w:rsidP="00B56182">
      <w:pPr>
        <w:spacing w:line="360" w:lineRule="auto"/>
      </w:pPr>
      <w:r>
        <w:lastRenderedPageBreak/>
        <w:t xml:space="preserve">Поэтому это, конечно, примечательно, большое спасибо вам за проявленный интерес, однако Владимир Вольфович уже сказал, что, к сожалению, не все мэры смогли принять участие в нашем очень важном мероприятии. </w:t>
      </w:r>
    </w:p>
    <w:p w:rsidR="00F165C0" w:rsidRDefault="00F165C0" w:rsidP="00B56182">
      <w:pPr>
        <w:spacing w:line="360" w:lineRule="auto"/>
        <w:rPr>
          <w:szCs w:val="40"/>
        </w:rPr>
      </w:pPr>
      <w:r>
        <w:rPr>
          <w:szCs w:val="40"/>
        </w:rPr>
        <w:t xml:space="preserve">Мы совместно с </w:t>
      </w:r>
      <w:r w:rsidR="0056144C">
        <w:rPr>
          <w:szCs w:val="40"/>
        </w:rPr>
        <w:t>К</w:t>
      </w:r>
      <w:r>
        <w:rPr>
          <w:szCs w:val="40"/>
        </w:rPr>
        <w:t xml:space="preserve">омитетом </w:t>
      </w:r>
      <w:r w:rsidR="0056144C" w:rsidRPr="0056144C">
        <w:rPr>
          <w:szCs w:val="40"/>
        </w:rPr>
        <w:t xml:space="preserve">по экономической политике, промышленности, инновационному развитию и предпринимательству </w:t>
      </w:r>
      <w:r>
        <w:rPr>
          <w:szCs w:val="40"/>
        </w:rPr>
        <w:t xml:space="preserve">это мероприятие готовили. Я буду говорить всё, что касается того, что про город, всё, это касается экономики и каких-то позитивных практик, </w:t>
      </w:r>
      <w:proofErr w:type="spellStart"/>
      <w:r>
        <w:rPr>
          <w:szCs w:val="40"/>
        </w:rPr>
        <w:t>Альфия</w:t>
      </w:r>
      <w:proofErr w:type="spellEnd"/>
      <w:r>
        <w:rPr>
          <w:szCs w:val="40"/>
        </w:rPr>
        <w:t xml:space="preserve"> </w:t>
      </w:r>
      <w:proofErr w:type="spellStart"/>
      <w:r>
        <w:rPr>
          <w:szCs w:val="40"/>
        </w:rPr>
        <w:t>Гумаровна</w:t>
      </w:r>
      <w:proofErr w:type="spellEnd"/>
      <w:r>
        <w:rPr>
          <w:szCs w:val="40"/>
        </w:rPr>
        <w:t xml:space="preserve"> и наши уважаемые спикеры, я уверен, расскажут. </w:t>
      </w:r>
    </w:p>
    <w:p w:rsidR="00F165C0" w:rsidRDefault="00F165C0" w:rsidP="00B56182">
      <w:pPr>
        <w:spacing w:line="360" w:lineRule="auto"/>
        <w:rPr>
          <w:szCs w:val="40"/>
        </w:rPr>
      </w:pPr>
      <w:r>
        <w:rPr>
          <w:szCs w:val="40"/>
        </w:rPr>
        <w:t xml:space="preserve">А города, нужно понимать, как явление возникали тогда, когда небольшому </w:t>
      </w:r>
      <w:proofErr w:type="gramStart"/>
      <w:r>
        <w:rPr>
          <w:szCs w:val="40"/>
        </w:rPr>
        <w:t>сообществу</w:t>
      </w:r>
      <w:proofErr w:type="gramEnd"/>
      <w:r>
        <w:rPr>
          <w:szCs w:val="40"/>
        </w:rPr>
        <w:t xml:space="preserve"> локализованному необходимо было отвечать на какие-то запросы и потребности в производстве, в торговле, товарообмен</w:t>
      </w:r>
      <w:r w:rsidR="0056144C">
        <w:rPr>
          <w:szCs w:val="40"/>
        </w:rPr>
        <w:t>е</w:t>
      </w:r>
      <w:r>
        <w:rPr>
          <w:szCs w:val="40"/>
        </w:rPr>
        <w:t>, оборон</w:t>
      </w:r>
      <w:r w:rsidR="0056144C">
        <w:rPr>
          <w:szCs w:val="40"/>
        </w:rPr>
        <w:t>е</w:t>
      </w:r>
      <w:r>
        <w:rPr>
          <w:szCs w:val="40"/>
        </w:rPr>
        <w:t>, выполнени</w:t>
      </w:r>
      <w:r w:rsidR="0056144C">
        <w:rPr>
          <w:szCs w:val="40"/>
        </w:rPr>
        <w:t>ю</w:t>
      </w:r>
      <w:r>
        <w:rPr>
          <w:szCs w:val="40"/>
        </w:rPr>
        <w:t xml:space="preserve"> государственных функций. Конечно, когда структура этих потребностей, запросов меняется, меняется и предназначение самого города. Это вся история человечества. Поэтому города или трансформируются, или постепенно угасают, или вообще пропадают. Поэтому изучение такого сложного явления многопланового как монопрофильные муниципальные образования, моногорода с учётом особой роли градообразующих предприятий в их экономическом развитии представляется сегодня очень и очень актуально. </w:t>
      </w:r>
    </w:p>
    <w:p w:rsidR="00F165C0" w:rsidRDefault="00F165C0" w:rsidP="00B56182">
      <w:pPr>
        <w:spacing w:line="360" w:lineRule="auto"/>
        <w:rPr>
          <w:szCs w:val="40"/>
        </w:rPr>
      </w:pPr>
      <w:r>
        <w:rPr>
          <w:szCs w:val="40"/>
        </w:rPr>
        <w:t xml:space="preserve">Ну, как известно, за последние пятнадцать лет было принято довольно много мер, как положительных и эффективных, так и не очень эффективных. Об этом уважаемые руководители фракций, и Сергей Иванович Неверов, и Владимир Вольфович Жириновский в своих докладах сказали. Я попытаюсь сделать такой обзорный доклад с преломлением в сферу местного самоуправления и экономики города. И </w:t>
      </w:r>
      <w:proofErr w:type="gramStart"/>
      <w:r>
        <w:rPr>
          <w:szCs w:val="40"/>
        </w:rPr>
        <w:t>уверен</w:t>
      </w:r>
      <w:proofErr w:type="gramEnd"/>
      <w:r>
        <w:rPr>
          <w:szCs w:val="40"/>
        </w:rPr>
        <w:t xml:space="preserve">, что эксперты поделятся и </w:t>
      </w:r>
      <w:r>
        <w:rPr>
          <w:szCs w:val="40"/>
        </w:rPr>
        <w:lastRenderedPageBreak/>
        <w:t xml:space="preserve">позитивным опытом, и некоторыми вещами, которые требуют своего усовершенствования. </w:t>
      </w:r>
    </w:p>
    <w:p w:rsidR="00F165C0" w:rsidRDefault="00F165C0" w:rsidP="00B56182">
      <w:pPr>
        <w:spacing w:line="360" w:lineRule="auto"/>
        <w:rPr>
          <w:szCs w:val="40"/>
        </w:rPr>
      </w:pPr>
      <w:r>
        <w:rPr>
          <w:szCs w:val="40"/>
        </w:rPr>
        <w:t xml:space="preserve">Как известно, в Российской Федерации в 61 из 85 субъектов функционируют моногорода, всего их 319. И здесь, конечно, хотелось бы отметить, что очень много крупных городов: Новокузнецк, Набережные Челны, Нижнекамск, Магнитогорск, Нижний Тагил. Уважаемые коллеги, мэры городов здесь присутствуют, но массовая всё-таки такая </w:t>
      </w:r>
      <w:proofErr w:type="gramStart"/>
      <w:r>
        <w:rPr>
          <w:szCs w:val="40"/>
        </w:rPr>
        <w:t>численность</w:t>
      </w:r>
      <w:proofErr w:type="gramEnd"/>
      <w:r>
        <w:rPr>
          <w:szCs w:val="40"/>
        </w:rPr>
        <w:t xml:space="preserve"> усреднённая в моногородах, как правило, не превышает 50 тысяч человек. </w:t>
      </w:r>
    </w:p>
    <w:p w:rsidR="00F165C0" w:rsidRDefault="00F165C0" w:rsidP="00B56182">
      <w:pPr>
        <w:spacing w:line="360" w:lineRule="auto"/>
        <w:rPr>
          <w:szCs w:val="40"/>
        </w:rPr>
      </w:pPr>
      <w:proofErr w:type="gramStart"/>
      <w:r>
        <w:rPr>
          <w:szCs w:val="40"/>
        </w:rPr>
        <w:t xml:space="preserve">Более того, по новому постановлению </w:t>
      </w:r>
      <w:r w:rsidR="003D46F4">
        <w:rPr>
          <w:szCs w:val="40"/>
        </w:rPr>
        <w:t>П</w:t>
      </w:r>
      <w:r>
        <w:rPr>
          <w:szCs w:val="40"/>
        </w:rPr>
        <w:t>равительства</w:t>
      </w:r>
      <w:r w:rsidR="003D46F4">
        <w:rPr>
          <w:szCs w:val="40"/>
        </w:rPr>
        <w:t xml:space="preserve"> Российской Федерации</w:t>
      </w:r>
      <w:r>
        <w:rPr>
          <w:szCs w:val="40"/>
        </w:rPr>
        <w:t xml:space="preserve"> населённые пункты с численностью менее 3 тысяч человек не могут попасть в перечень</w:t>
      </w:r>
      <w:r w:rsidR="003D46F4">
        <w:rPr>
          <w:szCs w:val="40"/>
        </w:rPr>
        <w:t xml:space="preserve"> моногородов</w:t>
      </w:r>
      <w:r>
        <w:rPr>
          <w:szCs w:val="40"/>
        </w:rPr>
        <w:t>, однако в связи с тем, что они угасают и деградируют, или были города и поселения, которые входили до этого ограничения в реестр, у нас сегодня 18 муниципалитетов с численностью менее 3 тысяч человек.</w:t>
      </w:r>
      <w:proofErr w:type="gramEnd"/>
      <w:r>
        <w:rPr>
          <w:szCs w:val="40"/>
        </w:rPr>
        <w:t xml:space="preserve"> Это, конечно, очень у них непростая ситуация, они все практически находятся в </w:t>
      </w:r>
      <w:r w:rsidR="003D46F4">
        <w:rPr>
          <w:szCs w:val="40"/>
        </w:rPr>
        <w:t>«</w:t>
      </w:r>
      <w:r>
        <w:rPr>
          <w:szCs w:val="40"/>
        </w:rPr>
        <w:t>красной</w:t>
      </w:r>
      <w:r w:rsidR="003D46F4">
        <w:rPr>
          <w:szCs w:val="40"/>
        </w:rPr>
        <w:t>»</w:t>
      </w:r>
      <w:r>
        <w:rPr>
          <w:szCs w:val="40"/>
        </w:rPr>
        <w:t xml:space="preserve"> зоне. И, конечно, возникает риск их дальнейшей деградации и последующей их ликвидации. Это не может не вызвать определённых опасений. </w:t>
      </w:r>
    </w:p>
    <w:p w:rsidR="00F165C0" w:rsidRDefault="00F165C0" w:rsidP="00B56182">
      <w:pPr>
        <w:spacing w:line="360" w:lineRule="auto"/>
        <w:rPr>
          <w:szCs w:val="40"/>
        </w:rPr>
      </w:pPr>
      <w:r>
        <w:rPr>
          <w:szCs w:val="40"/>
        </w:rPr>
        <w:t>Самым маленьким городом, моногородом является посёлок Беренговский Чукотского автономного округа – очень красивое место, специализация угледобыч</w:t>
      </w:r>
      <w:r w:rsidR="003D46F4">
        <w:rPr>
          <w:szCs w:val="40"/>
        </w:rPr>
        <w:t>а</w:t>
      </w:r>
      <w:r>
        <w:rPr>
          <w:szCs w:val="40"/>
        </w:rPr>
        <w:t xml:space="preserve">. </w:t>
      </w:r>
      <w:r w:rsidR="003D46F4">
        <w:rPr>
          <w:szCs w:val="40"/>
        </w:rPr>
        <w:t xml:space="preserve">Проживает в нем </w:t>
      </w:r>
      <w:r>
        <w:rPr>
          <w:szCs w:val="40"/>
        </w:rPr>
        <w:t xml:space="preserve">850 человек. Однако распространение маленьких городов, малых моногородов характерно в большей степени для Северо-западного федерального округа в отрасли деревообработки и производства строительных материалов. </w:t>
      </w:r>
    </w:p>
    <w:p w:rsidR="00F165C0" w:rsidRDefault="00F165C0" w:rsidP="00B56182">
      <w:pPr>
        <w:spacing w:line="360" w:lineRule="auto"/>
        <w:rPr>
          <w:szCs w:val="40"/>
        </w:rPr>
      </w:pPr>
      <w:r>
        <w:rPr>
          <w:szCs w:val="40"/>
        </w:rPr>
        <w:t>Крупнейшим моногородом является Тольятти – более 700 тысяч</w:t>
      </w:r>
      <w:r w:rsidR="003D46F4">
        <w:rPr>
          <w:szCs w:val="40"/>
        </w:rPr>
        <w:t xml:space="preserve"> жителей</w:t>
      </w:r>
      <w:r>
        <w:rPr>
          <w:szCs w:val="40"/>
        </w:rPr>
        <w:t xml:space="preserve">. И шесть моногородов варьируют по численности от 200 до 500 тысяч человек, это Новокузнецк, Набережные Челны, Череповец, Магнитогорск, Нижний Тагил и Нижнекамск. Большинство этих городов </w:t>
      </w:r>
      <w:r>
        <w:rPr>
          <w:szCs w:val="40"/>
        </w:rPr>
        <w:lastRenderedPageBreak/>
        <w:t xml:space="preserve">относится к "зелёной" зоне, то есть со стабильной социально-экономической обстановкой, однако есть и исключения. Довольно крупные муниципалитеты: и Череповец, и Набережные Челны, и что самое печальное, Тольятти, являются моногородами в "красной" зоне с неблагоприятной социально-экономической обстановкой. </w:t>
      </w:r>
    </w:p>
    <w:p w:rsidR="00F165C0" w:rsidRDefault="00F165C0" w:rsidP="00B56182">
      <w:pPr>
        <w:spacing w:line="360" w:lineRule="auto"/>
        <w:rPr>
          <w:szCs w:val="40"/>
        </w:rPr>
      </w:pPr>
      <w:r>
        <w:rPr>
          <w:szCs w:val="40"/>
        </w:rPr>
        <w:t>Большинство городов имеют специализацию машиностроения и металлургии, однако проблемными являются города, специализирующиеся на деревообработке, специализирующиеся на текстильной промышленности и, как не странно, оборонно-промышленного комплекса. Вот сопоставление данных о моногородах, их численности и специализации предприятий даёт нам возможность оценить – на чём специализируется большинство городов, и как связана отраслевая специализация с экономической обстановкой в регионе.</w:t>
      </w:r>
    </w:p>
    <w:p w:rsidR="00F165C0" w:rsidRDefault="00F165C0" w:rsidP="00B56182">
      <w:pPr>
        <w:spacing w:line="360" w:lineRule="auto"/>
        <w:rPr>
          <w:szCs w:val="40"/>
        </w:rPr>
      </w:pPr>
      <w:r>
        <w:rPr>
          <w:szCs w:val="40"/>
        </w:rPr>
        <w:t xml:space="preserve"> Всего у нас 11 отраслевых групп моногородов: это машиностроение, металлургия, деревообработка, производство неметаллических конструкций, химия</w:t>
      </w:r>
      <w:r w:rsidR="003D46F4">
        <w:rPr>
          <w:szCs w:val="40"/>
        </w:rPr>
        <w:t>,</w:t>
      </w:r>
      <w:r>
        <w:rPr>
          <w:szCs w:val="40"/>
        </w:rPr>
        <w:t xml:space="preserve"> атомная отрасль</w:t>
      </w:r>
      <w:r w:rsidR="003D46F4">
        <w:rPr>
          <w:szCs w:val="40"/>
        </w:rPr>
        <w:t xml:space="preserve"> и так далее</w:t>
      </w:r>
      <w:r>
        <w:rPr>
          <w:szCs w:val="40"/>
        </w:rPr>
        <w:t xml:space="preserve">. Вот из 11 групп всего в двух группах преобладают города так называемой "зелёной зоны" – это специализация атомной отрасли и специализация в пищевой промышленности. Вот "зелёных" городов в атомной отрасли 71 процент с благоприятной обстановкой, а пищевых почти 50 процентов. География благополучных практик, она известна: Приволжский и Центральный </w:t>
      </w:r>
      <w:proofErr w:type="gramStart"/>
      <w:r>
        <w:rPr>
          <w:szCs w:val="40"/>
        </w:rPr>
        <w:t>федеральны</w:t>
      </w:r>
      <w:r w:rsidR="003D46F4">
        <w:rPr>
          <w:szCs w:val="40"/>
        </w:rPr>
        <w:t>е</w:t>
      </w:r>
      <w:proofErr w:type="gramEnd"/>
      <w:r>
        <w:rPr>
          <w:szCs w:val="40"/>
        </w:rPr>
        <w:t xml:space="preserve"> округ</w:t>
      </w:r>
      <w:r w:rsidR="003D46F4">
        <w:rPr>
          <w:szCs w:val="40"/>
        </w:rPr>
        <w:t>а</w:t>
      </w:r>
      <w:r>
        <w:rPr>
          <w:szCs w:val="40"/>
        </w:rPr>
        <w:t xml:space="preserve">, стабильные атомные города находятся в Тверской, Томской и Челябинских областях. </w:t>
      </w:r>
      <w:proofErr w:type="gramStart"/>
      <w:r>
        <w:rPr>
          <w:szCs w:val="40"/>
        </w:rPr>
        <w:t>Преобладание "зелёных" городов в этих специализациях, понятно, объясняется тем, что их продукция, этих градообразующих предприятий, пользуется спросом как на внутреннем, так и на внешнем рынке, однако есть негативные примеры.</w:t>
      </w:r>
      <w:proofErr w:type="gramEnd"/>
      <w:r>
        <w:rPr>
          <w:szCs w:val="40"/>
        </w:rPr>
        <w:t xml:space="preserve"> </w:t>
      </w:r>
      <w:proofErr w:type="gramStart"/>
      <w:r>
        <w:rPr>
          <w:szCs w:val="40"/>
        </w:rPr>
        <w:t xml:space="preserve">По этиловому спирту посёлок Петровский Ивановской области, Мариинский </w:t>
      </w:r>
      <w:r w:rsidR="003D46F4">
        <w:rPr>
          <w:szCs w:val="40"/>
        </w:rPr>
        <w:t>П</w:t>
      </w:r>
      <w:r>
        <w:rPr>
          <w:szCs w:val="40"/>
        </w:rPr>
        <w:t xml:space="preserve">осад в Чувашии, </w:t>
      </w:r>
      <w:proofErr w:type="spellStart"/>
      <w:r>
        <w:rPr>
          <w:szCs w:val="40"/>
        </w:rPr>
        <w:t>Роспиртпромторг</w:t>
      </w:r>
      <w:proofErr w:type="spellEnd"/>
      <w:r>
        <w:rPr>
          <w:szCs w:val="40"/>
        </w:rPr>
        <w:t xml:space="preserve"> оптимизировался </w:t>
      </w:r>
      <w:r>
        <w:rPr>
          <w:szCs w:val="40"/>
        </w:rPr>
        <w:lastRenderedPageBreak/>
        <w:t>и возникли определённые кризисные явления.</w:t>
      </w:r>
      <w:proofErr w:type="gramEnd"/>
      <w:r>
        <w:rPr>
          <w:szCs w:val="40"/>
        </w:rPr>
        <w:t xml:space="preserve"> И ядерный материал – это Краснокаменск Забайкальского края, за пять лет сокращено более 30 процентов работников. </w:t>
      </w:r>
    </w:p>
    <w:p w:rsidR="00BA50F3" w:rsidRDefault="00BA50F3" w:rsidP="00B56182">
      <w:pPr>
        <w:spacing w:line="360" w:lineRule="auto"/>
        <w:rPr>
          <w:szCs w:val="40"/>
        </w:rPr>
      </w:pPr>
      <w:r>
        <w:rPr>
          <w:szCs w:val="40"/>
        </w:rPr>
        <w:t xml:space="preserve">Три отраслевые группы моногородов, где градообразующие предприятия специализируются в деревообработке, текстиле и оборонной промышленности, выделяются большой долей городов в </w:t>
      </w:r>
      <w:r w:rsidR="003D46F4">
        <w:rPr>
          <w:szCs w:val="40"/>
        </w:rPr>
        <w:t>«</w:t>
      </w:r>
      <w:r>
        <w:rPr>
          <w:szCs w:val="40"/>
        </w:rPr>
        <w:t>красной</w:t>
      </w:r>
      <w:r w:rsidR="003D46F4">
        <w:rPr>
          <w:szCs w:val="40"/>
        </w:rPr>
        <w:t>»</w:t>
      </w:r>
      <w:r>
        <w:rPr>
          <w:szCs w:val="40"/>
        </w:rPr>
        <w:t xml:space="preserve"> зоне по отраслям. </w:t>
      </w:r>
    </w:p>
    <w:p w:rsidR="00BA50F3" w:rsidRDefault="00BA50F3" w:rsidP="00B56182">
      <w:pPr>
        <w:spacing w:line="360" w:lineRule="auto"/>
        <w:rPr>
          <w:szCs w:val="40"/>
        </w:rPr>
      </w:pPr>
      <w:proofErr w:type="gramStart"/>
      <w:r>
        <w:rPr>
          <w:szCs w:val="40"/>
        </w:rPr>
        <w:t xml:space="preserve">В деревообработке в </w:t>
      </w:r>
      <w:r w:rsidR="003D46F4">
        <w:rPr>
          <w:szCs w:val="40"/>
        </w:rPr>
        <w:t>«</w:t>
      </w:r>
      <w:r>
        <w:rPr>
          <w:szCs w:val="40"/>
        </w:rPr>
        <w:t>красной</w:t>
      </w:r>
      <w:r w:rsidR="003D46F4">
        <w:rPr>
          <w:szCs w:val="40"/>
        </w:rPr>
        <w:t>»</w:t>
      </w:r>
      <w:r>
        <w:rPr>
          <w:szCs w:val="40"/>
        </w:rPr>
        <w:t xml:space="preserve"> зоне 47 процентов, в текстильной 42 процента, наиболее проблемными, как вы и понимаете, в деревообработке Карелия, Архангельск, Брянск, а текстиль, как известно, Иваново, Владимир, Ярославль.</w:t>
      </w:r>
      <w:proofErr w:type="gramEnd"/>
    </w:p>
    <w:p w:rsidR="00BA50F3" w:rsidRDefault="00BA50F3" w:rsidP="00B56182">
      <w:pPr>
        <w:spacing w:line="360" w:lineRule="auto"/>
        <w:rPr>
          <w:szCs w:val="40"/>
        </w:rPr>
      </w:pPr>
      <w:r>
        <w:rPr>
          <w:szCs w:val="40"/>
        </w:rPr>
        <w:t>Основные причины также очевидны</w:t>
      </w:r>
      <w:r w:rsidR="003D46F4">
        <w:rPr>
          <w:szCs w:val="40"/>
        </w:rPr>
        <w:t xml:space="preserve"> – </w:t>
      </w:r>
      <w:r>
        <w:rPr>
          <w:szCs w:val="40"/>
        </w:rPr>
        <w:t xml:space="preserve">устаревшие производственные мощности и высокая степень износа инфраструктуры. К этой категории городов добавляются и города, специализация в оборонно-промышленном комплексе. </w:t>
      </w:r>
      <w:proofErr w:type="gramStart"/>
      <w:r>
        <w:rPr>
          <w:szCs w:val="40"/>
        </w:rPr>
        <w:t xml:space="preserve">Здесь города </w:t>
      </w:r>
      <w:r w:rsidR="003D46F4">
        <w:rPr>
          <w:szCs w:val="40"/>
        </w:rPr>
        <w:t>«</w:t>
      </w:r>
      <w:r>
        <w:rPr>
          <w:szCs w:val="40"/>
        </w:rPr>
        <w:t>зелёной</w:t>
      </w:r>
      <w:r w:rsidR="003D46F4">
        <w:rPr>
          <w:szCs w:val="40"/>
        </w:rPr>
        <w:t>»</w:t>
      </w:r>
      <w:r>
        <w:rPr>
          <w:szCs w:val="40"/>
        </w:rPr>
        <w:t xml:space="preserve"> и </w:t>
      </w:r>
      <w:r w:rsidR="003D46F4">
        <w:rPr>
          <w:szCs w:val="40"/>
        </w:rPr>
        <w:t>«</w:t>
      </w:r>
      <w:r>
        <w:rPr>
          <w:szCs w:val="40"/>
        </w:rPr>
        <w:t>красной</w:t>
      </w:r>
      <w:r w:rsidR="003D46F4">
        <w:rPr>
          <w:szCs w:val="40"/>
        </w:rPr>
        <w:t>»</w:t>
      </w:r>
      <w:r>
        <w:rPr>
          <w:szCs w:val="40"/>
        </w:rPr>
        <w:t xml:space="preserve"> зоны примерно одинаково распределяются, по 38 процентов, и наиболее сложная ситуация в городе Вятские </w:t>
      </w:r>
      <w:r w:rsidR="003D46F4">
        <w:rPr>
          <w:szCs w:val="40"/>
        </w:rPr>
        <w:t>П</w:t>
      </w:r>
      <w:r>
        <w:rPr>
          <w:szCs w:val="40"/>
        </w:rPr>
        <w:t>оляны, завод "Молот" в Кировской области и завод "Дагдизель" город Каспийск в Республике Дагестан.</w:t>
      </w:r>
      <w:proofErr w:type="gramEnd"/>
      <w:r>
        <w:rPr>
          <w:szCs w:val="40"/>
        </w:rPr>
        <w:t xml:space="preserve"> Но есть положительные примеры. Также это производство пороха и взрывчатых веществ, это Центральный федеральный округ, Брянская, Рязанская, Тамбовская области. </w:t>
      </w:r>
    </w:p>
    <w:p w:rsidR="00BA50F3" w:rsidRDefault="00BA50F3" w:rsidP="00B56182">
      <w:pPr>
        <w:spacing w:line="360" w:lineRule="auto"/>
        <w:rPr>
          <w:szCs w:val="40"/>
        </w:rPr>
      </w:pPr>
      <w:r>
        <w:rPr>
          <w:szCs w:val="40"/>
        </w:rPr>
        <w:t>Кроме того в целом ряде отраслевых групп моногородов, а они являются у нас крупнейшими, это металлургия, машиностроение, менее распространённые</w:t>
      </w:r>
      <w:r w:rsidR="003D46F4">
        <w:rPr>
          <w:szCs w:val="40"/>
        </w:rPr>
        <w:t xml:space="preserve"> – </w:t>
      </w:r>
      <w:r>
        <w:rPr>
          <w:szCs w:val="40"/>
        </w:rPr>
        <w:t>производство металлических продуктов</w:t>
      </w:r>
      <w:r w:rsidR="003D46F4">
        <w:rPr>
          <w:szCs w:val="40"/>
        </w:rPr>
        <w:t>,</w:t>
      </w:r>
      <w:r>
        <w:rPr>
          <w:szCs w:val="40"/>
        </w:rPr>
        <w:t xml:space="preserve"> уголь и химическая промышленность, транспорт. Наибольшая часть моногородов находится в </w:t>
      </w:r>
      <w:r w:rsidR="003D46F4">
        <w:rPr>
          <w:szCs w:val="40"/>
        </w:rPr>
        <w:t>«</w:t>
      </w:r>
      <w:r>
        <w:rPr>
          <w:szCs w:val="40"/>
        </w:rPr>
        <w:t>жёлтой</w:t>
      </w:r>
      <w:r w:rsidR="003D46F4">
        <w:rPr>
          <w:szCs w:val="40"/>
        </w:rPr>
        <w:t>»</w:t>
      </w:r>
      <w:r>
        <w:rPr>
          <w:szCs w:val="40"/>
        </w:rPr>
        <w:t xml:space="preserve"> зоне, то есть там имеются риски ухудшения социально-экономической ситуации. </w:t>
      </w:r>
    </w:p>
    <w:p w:rsidR="00BA50F3" w:rsidRDefault="00BA50F3" w:rsidP="00B56182">
      <w:pPr>
        <w:spacing w:line="360" w:lineRule="auto"/>
        <w:rPr>
          <w:szCs w:val="40"/>
        </w:rPr>
      </w:pPr>
      <w:r>
        <w:rPr>
          <w:szCs w:val="40"/>
        </w:rPr>
        <w:lastRenderedPageBreak/>
        <w:t>О чём это говорит? Что в случае, если в негативную сторону изменится конъюнктура рынка и их продукция станет неконкурентоспособной, как внутри страны, так и на внешних рынках, конечно же, изменится структура моногородов по степени сложности социально-экономической обстановки.</w:t>
      </w:r>
    </w:p>
    <w:p w:rsidR="00BA50F3" w:rsidRDefault="00BA50F3" w:rsidP="00B56182">
      <w:pPr>
        <w:spacing w:line="360" w:lineRule="auto"/>
        <w:rPr>
          <w:szCs w:val="40"/>
        </w:rPr>
      </w:pPr>
      <w:r>
        <w:rPr>
          <w:szCs w:val="40"/>
        </w:rPr>
        <w:t>Почему это важно? Потому что, в отличие, допустим, от атомных городов, где проживает всего 3 процента жителей моногородов, в этой категории проживает почти 40 процентов жителей. Возможно, мы прогнозируем ухудшение социально-экономической и политической обстановки.</w:t>
      </w:r>
    </w:p>
    <w:p w:rsidR="00BA50F3" w:rsidRDefault="00BA50F3" w:rsidP="00B56182">
      <w:pPr>
        <w:spacing w:line="360" w:lineRule="auto"/>
        <w:rPr>
          <w:szCs w:val="40"/>
        </w:rPr>
      </w:pPr>
      <w:r>
        <w:rPr>
          <w:szCs w:val="40"/>
        </w:rPr>
        <w:t>Но многоуважаемые спикеры уже сказали, представляется очень важным, что, исходя из уровня сложности существующих проблем моногородов</w:t>
      </w:r>
      <w:r w:rsidR="003D46F4">
        <w:rPr>
          <w:szCs w:val="40"/>
        </w:rPr>
        <w:t>,</w:t>
      </w:r>
      <w:r>
        <w:rPr>
          <w:szCs w:val="40"/>
        </w:rPr>
        <w:t xml:space="preserve"> есть необходимость решения трёх основных задач, и на них нужно </w:t>
      </w:r>
      <w:proofErr w:type="gramStart"/>
      <w:r>
        <w:rPr>
          <w:szCs w:val="40"/>
        </w:rPr>
        <w:t>сосредоточиться и сформировать</w:t>
      </w:r>
      <w:proofErr w:type="gramEnd"/>
      <w:r>
        <w:rPr>
          <w:szCs w:val="40"/>
        </w:rPr>
        <w:t xml:space="preserve"> такую стратегию по исправлению ситуации.</w:t>
      </w:r>
    </w:p>
    <w:p w:rsidR="00BA50F3" w:rsidRDefault="00BA50F3" w:rsidP="00B56182">
      <w:pPr>
        <w:spacing w:line="360" w:lineRule="auto"/>
        <w:rPr>
          <w:szCs w:val="40"/>
        </w:rPr>
      </w:pPr>
      <w:r>
        <w:rPr>
          <w:szCs w:val="40"/>
        </w:rPr>
        <w:t>Первое. Модернизировать действующие предприятия до выпуска конкурентоспособной продукции, если спроса на неё в настоящий момент нет, но в ближайшей перспективе есть основание полагать, что он появится.</w:t>
      </w:r>
    </w:p>
    <w:p w:rsidR="00BA50F3" w:rsidRDefault="00BA50F3" w:rsidP="00B56182">
      <w:pPr>
        <w:spacing w:line="360" w:lineRule="auto"/>
        <w:rPr>
          <w:szCs w:val="40"/>
        </w:rPr>
      </w:pPr>
      <w:r>
        <w:rPr>
          <w:szCs w:val="40"/>
        </w:rPr>
        <w:t>Второе направление. Создать новые предприятия, способные выпускать конкурентную продукцию в случае, если в настоящий момент спроса на её продукцию нет, но есть достаточные основания полагать, что она появится в ближайшем будущем. И, конечно, если таких условий нет, то необходимо повышать территориальную и профессиональную мобильность населения моногородов для перемещения в освобождающиеся трудовые ресурсы, это вот как раз то, о чём сказал Владимир Вольфович. То есть, если нет перспективы у города, нужно развивать компетенции граждан, проживающих здесь, для того</w:t>
      </w:r>
      <w:r w:rsidR="003D46F4">
        <w:rPr>
          <w:szCs w:val="40"/>
        </w:rPr>
        <w:t>,</w:t>
      </w:r>
      <w:r>
        <w:rPr>
          <w:szCs w:val="40"/>
        </w:rPr>
        <w:t xml:space="preserve"> чтобы создать какой-то центр перераспределения, переориентации компетенции, ну и также повысить </w:t>
      </w:r>
      <w:r>
        <w:rPr>
          <w:szCs w:val="40"/>
        </w:rPr>
        <w:lastRenderedPageBreak/>
        <w:t xml:space="preserve">трудовую пространственную мобильность наших граждан, чтобы они готовы были переезжать в города с более благоприятной социально-экономической обстановкой. </w:t>
      </w:r>
    </w:p>
    <w:p w:rsidR="00BA50F3" w:rsidRDefault="00BA50F3" w:rsidP="00B56182">
      <w:pPr>
        <w:spacing w:line="360" w:lineRule="auto"/>
        <w:rPr>
          <w:szCs w:val="40"/>
        </w:rPr>
      </w:pPr>
      <w:r>
        <w:rPr>
          <w:szCs w:val="40"/>
        </w:rPr>
        <w:t xml:space="preserve">Представляется, что одним из важнейших ключевых аспектов государственной политики в отношении моногорода должны стать принципиальные возможности изменения критериев отнесения к категории данного типа муниципальных образований. </w:t>
      </w:r>
    </w:p>
    <w:p w:rsidR="00BA50F3" w:rsidRDefault="00BA50F3" w:rsidP="00B56182">
      <w:pPr>
        <w:spacing w:line="360" w:lineRule="auto"/>
        <w:rPr>
          <w:szCs w:val="40"/>
        </w:rPr>
      </w:pPr>
      <w:r>
        <w:rPr>
          <w:szCs w:val="40"/>
        </w:rPr>
        <w:t>Таким образом, вот проанализировав специализацию и экономическую ситуацию в моногородах, можно констатировать, что реальные проблемы моногородов зависят от их размера, отрасли специализации и географического положения. И, конечно, мы должны учитывать с вами стратегию, положение стратегии национальной безопасности страны, поскольку Владимир Вольфович очень точно подметил, что схема расселения и пространственное развитие</w:t>
      </w:r>
      <w:r w:rsidR="003D46F4">
        <w:rPr>
          <w:szCs w:val="40"/>
        </w:rPr>
        <w:t xml:space="preserve"> – </w:t>
      </w:r>
      <w:r>
        <w:rPr>
          <w:szCs w:val="40"/>
        </w:rPr>
        <w:t xml:space="preserve">это ключевые документы стратегического планирования Российской Федерации, они относятся к документам большой четвёрки. Вот сегодня принята только стратегия национальной безопасности и научно-технологического развития Российской Федерации, и в ближайшее время должна появиться, до конца следующего года, стратегия социально-экономического развития Российской федерации и стратегия пространственного развития Российской Федерации. </w:t>
      </w:r>
    </w:p>
    <w:p w:rsidR="00BA50F3" w:rsidRDefault="00BA50F3" w:rsidP="00B56182">
      <w:pPr>
        <w:spacing w:line="360" w:lineRule="auto"/>
        <w:rPr>
          <w:szCs w:val="40"/>
        </w:rPr>
      </w:pPr>
      <w:proofErr w:type="gramStart"/>
      <w:r>
        <w:rPr>
          <w:szCs w:val="40"/>
        </w:rPr>
        <w:t xml:space="preserve">И представляется нам, как </w:t>
      </w:r>
      <w:r w:rsidR="003D46F4">
        <w:rPr>
          <w:szCs w:val="40"/>
        </w:rPr>
        <w:t>К</w:t>
      </w:r>
      <w:r>
        <w:rPr>
          <w:szCs w:val="40"/>
        </w:rPr>
        <w:t xml:space="preserve">омитету, который занимается ведением муниципальной </w:t>
      </w:r>
      <w:r w:rsidR="003D46F4">
        <w:rPr>
          <w:szCs w:val="40"/>
        </w:rPr>
        <w:t>и</w:t>
      </w:r>
      <w:r>
        <w:rPr>
          <w:szCs w:val="40"/>
        </w:rPr>
        <w:t xml:space="preserve"> региональной част</w:t>
      </w:r>
      <w:r w:rsidR="003D46F4">
        <w:rPr>
          <w:szCs w:val="40"/>
        </w:rPr>
        <w:t>ей</w:t>
      </w:r>
      <w:r>
        <w:rPr>
          <w:szCs w:val="40"/>
        </w:rPr>
        <w:t xml:space="preserve"> документов стратегического планирования, очень важно, чтобы и в социально-экономической стратегии, утверждаемой на самом высшем уровне </w:t>
      </w:r>
      <w:r w:rsidR="003D46F4">
        <w:rPr>
          <w:szCs w:val="40"/>
        </w:rPr>
        <w:t>У</w:t>
      </w:r>
      <w:r>
        <w:rPr>
          <w:szCs w:val="40"/>
        </w:rPr>
        <w:t xml:space="preserve">казом </w:t>
      </w:r>
      <w:r w:rsidR="003D46F4">
        <w:rPr>
          <w:szCs w:val="40"/>
        </w:rPr>
        <w:t>П</w:t>
      </w:r>
      <w:r>
        <w:rPr>
          <w:szCs w:val="40"/>
        </w:rPr>
        <w:t>резидента</w:t>
      </w:r>
      <w:r w:rsidR="003D46F4">
        <w:rPr>
          <w:szCs w:val="40"/>
        </w:rPr>
        <w:t xml:space="preserve"> России</w:t>
      </w:r>
      <w:r>
        <w:rPr>
          <w:szCs w:val="40"/>
        </w:rPr>
        <w:t xml:space="preserve">, нашли </w:t>
      </w:r>
      <w:r w:rsidR="003D46F4">
        <w:rPr>
          <w:szCs w:val="40"/>
        </w:rPr>
        <w:t>своё решение</w:t>
      </w:r>
      <w:r w:rsidR="003D46F4">
        <w:rPr>
          <w:szCs w:val="40"/>
        </w:rPr>
        <w:t xml:space="preserve"> необходимые</w:t>
      </w:r>
      <w:r>
        <w:rPr>
          <w:szCs w:val="40"/>
        </w:rPr>
        <w:t xml:space="preserve"> меры поддержки моногородов,</w:t>
      </w:r>
      <w:r w:rsidR="003D46F4">
        <w:rPr>
          <w:szCs w:val="40"/>
        </w:rPr>
        <w:t xml:space="preserve"> определяющие</w:t>
      </w:r>
      <w:r>
        <w:rPr>
          <w:szCs w:val="40"/>
        </w:rPr>
        <w:t xml:space="preserve"> их роль в нашей экономике, варианты решений, инструментарий решения этих проблем.</w:t>
      </w:r>
      <w:proofErr w:type="gramEnd"/>
    </w:p>
    <w:p w:rsidR="00BA50F3" w:rsidRDefault="00BA50F3" w:rsidP="00B56182">
      <w:pPr>
        <w:spacing w:line="360" w:lineRule="auto"/>
        <w:rPr>
          <w:szCs w:val="40"/>
        </w:rPr>
      </w:pPr>
      <w:r>
        <w:rPr>
          <w:szCs w:val="40"/>
        </w:rPr>
        <w:lastRenderedPageBreak/>
        <w:t>Уважаемые коллеги, в настоящее время следует отметить, существуют некоторые структурные проблемы</w:t>
      </w:r>
      <w:r w:rsidR="003D46F4">
        <w:rPr>
          <w:szCs w:val="40"/>
        </w:rPr>
        <w:t xml:space="preserve"> – </w:t>
      </w:r>
      <w:r>
        <w:rPr>
          <w:szCs w:val="40"/>
        </w:rPr>
        <w:t xml:space="preserve">ограничения, не позволяющие достичь заявленных трёх целей. </w:t>
      </w:r>
    </w:p>
    <w:p w:rsidR="007100D4" w:rsidRDefault="00693EDC" w:rsidP="00B56182">
      <w:pPr>
        <w:spacing w:line="360" w:lineRule="auto"/>
        <w:rPr>
          <w:szCs w:val="40"/>
        </w:rPr>
      </w:pPr>
      <w:r>
        <w:rPr>
          <w:szCs w:val="40"/>
        </w:rPr>
        <w:t>Ну, во-первых, утвержден</w:t>
      </w:r>
      <w:r w:rsidR="003D46F4">
        <w:rPr>
          <w:szCs w:val="40"/>
        </w:rPr>
        <w:t>н</w:t>
      </w:r>
      <w:r>
        <w:rPr>
          <w:szCs w:val="40"/>
        </w:rPr>
        <w:t>а</w:t>
      </w:r>
      <w:r w:rsidR="003D46F4">
        <w:rPr>
          <w:szCs w:val="40"/>
        </w:rPr>
        <w:t>я</w:t>
      </w:r>
      <w:r>
        <w:rPr>
          <w:szCs w:val="40"/>
        </w:rPr>
        <w:t xml:space="preserve"> в конце 2016 года приоритетная программа "Комплексное развитие моногородов", нуждается в финансовой корректировке </w:t>
      </w:r>
      <w:r w:rsidR="007100D4">
        <w:rPr>
          <w:szCs w:val="40"/>
        </w:rPr>
        <w:t xml:space="preserve">в части сбалансирования на долгосрочный период. Мы с вами прекрасно понимаем, что до 2019 года мы проблемы не решим. Эта проблема решалась в других странах десятилетиями, в том числе есть и позитивный опыт и Соединённых Штатов Америки, всех стран, которые деиндустриализацию пережили. Недостаточное влияние созданного фонда развития моногородов на создание непосредственно количества независимых градообразующих предприятий рабочих мест. Ну, </w:t>
      </w:r>
      <w:proofErr w:type="gramStart"/>
      <w:r w:rsidR="007100D4">
        <w:rPr>
          <w:szCs w:val="40"/>
        </w:rPr>
        <w:t>это</w:t>
      </w:r>
      <w:proofErr w:type="gramEnd"/>
      <w:r w:rsidR="007100D4">
        <w:rPr>
          <w:szCs w:val="40"/>
        </w:rPr>
        <w:t xml:space="preserve"> очевидно, нет инструментария и достаточных рычагов воздействия. </w:t>
      </w:r>
    </w:p>
    <w:p w:rsidR="007100D4" w:rsidRDefault="007100D4" w:rsidP="00B56182">
      <w:pPr>
        <w:spacing w:line="360" w:lineRule="auto"/>
        <w:rPr>
          <w:szCs w:val="40"/>
        </w:rPr>
      </w:pPr>
      <w:r>
        <w:rPr>
          <w:szCs w:val="40"/>
        </w:rPr>
        <w:t xml:space="preserve">Ещё то, на что многие обращали внимание. Ряд направлений государственной поддержки развития моногородов просто разбросаны по различным мероприятиям самых разнообразных госпрограмм, и Счётная палата указывала на это. И в связи с этим мы не можем проследить эффективность контроля за использованием указанных средств. </w:t>
      </w:r>
    </w:p>
    <w:p w:rsidR="007100D4" w:rsidRDefault="007100D4" w:rsidP="00B56182">
      <w:pPr>
        <w:spacing w:line="360" w:lineRule="auto"/>
        <w:rPr>
          <w:szCs w:val="40"/>
        </w:rPr>
      </w:pPr>
      <w:r>
        <w:rPr>
          <w:szCs w:val="40"/>
        </w:rPr>
        <w:t xml:space="preserve">Уважаемые коллеги, хотелось бы особенно отметить, я буду экономить время, чтобы больше выслушать регионалов. Особые отношения, конечно, к моногородам, находящимся в Арктической зоне. И здесь тоже Владимир Вольфович говорил, что нельзя однотипно подходить ко всем моногородам. Потому что вот стратегия на замещение освобождающихся рабочих мест новыми рабочими местами в малом и среднем бизнесе, ну, не появятся в Певеке там или в </w:t>
      </w:r>
      <w:proofErr w:type="spellStart"/>
      <w:r>
        <w:rPr>
          <w:szCs w:val="40"/>
        </w:rPr>
        <w:t>Беринговском</w:t>
      </w:r>
      <w:proofErr w:type="spellEnd"/>
      <w:r>
        <w:rPr>
          <w:szCs w:val="40"/>
        </w:rPr>
        <w:t xml:space="preserve"> Чукотского автономного округа новые малые предприятия. Нужно понимать, здесь должна быть совершенно иная стратегия изменения схемы расселения, ведение хозяйства, распределение и </w:t>
      </w:r>
      <w:r>
        <w:rPr>
          <w:szCs w:val="40"/>
        </w:rPr>
        <w:lastRenderedPageBreak/>
        <w:t>приложение трудовых ресурсов. И, конечно, переселение социально незащищённых слоёв населения, пенсионеров, инвалидов в первую очередь из этих объектов. Причём необходимо обязательно удерживать Арктику и развивать портовую и поселковую инфраструктуру по следованию, по маршруту Северного морского пути.</w:t>
      </w:r>
    </w:p>
    <w:p w:rsidR="007100D4" w:rsidRDefault="007100D4" w:rsidP="00B56182">
      <w:pPr>
        <w:spacing w:line="360" w:lineRule="auto"/>
        <w:rPr>
          <w:szCs w:val="40"/>
        </w:rPr>
      </w:pPr>
      <w:r>
        <w:rPr>
          <w:szCs w:val="40"/>
        </w:rPr>
        <w:t>Ну, и я не могу не сказать то, на что все обращали внимание, наша любимая народная забава, отчётность. Вот сегодня моногорода отчитываются, значит, по программе "Мониторинг реализации мероприятий и комплексное развитие городов". Значит, отчитываются они в министерства субъектов ежемесячно, ежеквартально</w:t>
      </w:r>
      <w:r w:rsidR="005D53FC">
        <w:rPr>
          <w:szCs w:val="40"/>
        </w:rPr>
        <w:t>,</w:t>
      </w:r>
      <w:r>
        <w:rPr>
          <w:szCs w:val="40"/>
        </w:rPr>
        <w:t xml:space="preserve"> в государственную корпорацию "Банк развития" ежемесячно, в пресс-службу правительства ежемесячно, в ФРМ по запросам кураторов на электронные адреса, в Счётную палату по запросу в электронном виде в сет</w:t>
      </w:r>
      <w:r w:rsidR="005D53FC">
        <w:rPr>
          <w:szCs w:val="40"/>
        </w:rPr>
        <w:t>и</w:t>
      </w:r>
      <w:r>
        <w:rPr>
          <w:szCs w:val="40"/>
        </w:rPr>
        <w:t xml:space="preserve"> "Интернет". И вот понимаете, отношения </w:t>
      </w:r>
      <w:r w:rsidR="005D53FC">
        <w:rPr>
          <w:szCs w:val="40"/>
        </w:rPr>
        <w:t>«</w:t>
      </w:r>
      <w:r>
        <w:rPr>
          <w:szCs w:val="40"/>
        </w:rPr>
        <w:t>зелёных</w:t>
      </w:r>
      <w:r w:rsidR="005D53FC">
        <w:rPr>
          <w:szCs w:val="40"/>
        </w:rPr>
        <w:t>»</w:t>
      </w:r>
      <w:r>
        <w:rPr>
          <w:szCs w:val="40"/>
        </w:rPr>
        <w:t xml:space="preserve"> городов, которые особой поддержки не получают, максимум на благоустройств</w:t>
      </w:r>
      <w:r w:rsidR="005D53FC">
        <w:rPr>
          <w:szCs w:val="40"/>
        </w:rPr>
        <w:t>о</w:t>
      </w:r>
      <w:r>
        <w:rPr>
          <w:szCs w:val="40"/>
        </w:rPr>
        <w:t xml:space="preserve">, вот к программе, очевидны некоторые возмущения, и тем количеством отчётности, </w:t>
      </w:r>
      <w:r w:rsidR="005D53FC">
        <w:rPr>
          <w:szCs w:val="40"/>
        </w:rPr>
        <w:t>которое</w:t>
      </w:r>
      <w:r>
        <w:rPr>
          <w:szCs w:val="40"/>
        </w:rPr>
        <w:t xml:space="preserve"> существует. Нужно отметить, что ФРМ создало информационную систему, которая ещё до конца, правда, не внедрила сопровождение этих проектов, </w:t>
      </w:r>
      <w:r w:rsidR="005D53FC">
        <w:rPr>
          <w:szCs w:val="40"/>
        </w:rPr>
        <w:t xml:space="preserve">но </w:t>
      </w:r>
      <w:r>
        <w:rPr>
          <w:szCs w:val="40"/>
        </w:rPr>
        <w:t>котор</w:t>
      </w:r>
      <w:r w:rsidR="005D53FC">
        <w:rPr>
          <w:szCs w:val="40"/>
        </w:rPr>
        <w:t>ая</w:t>
      </w:r>
      <w:r>
        <w:rPr>
          <w:szCs w:val="40"/>
        </w:rPr>
        <w:t xml:space="preserve"> в ближайшее время должн</w:t>
      </w:r>
      <w:r w:rsidR="005D53FC">
        <w:rPr>
          <w:szCs w:val="40"/>
        </w:rPr>
        <w:t>а</w:t>
      </w:r>
      <w:r>
        <w:rPr>
          <w:szCs w:val="40"/>
        </w:rPr>
        <w:t xml:space="preserve"> быть, конечно, внедр</w:t>
      </w:r>
      <w:r w:rsidR="005D53FC">
        <w:rPr>
          <w:szCs w:val="40"/>
        </w:rPr>
        <w:t>е</w:t>
      </w:r>
      <w:r>
        <w:rPr>
          <w:szCs w:val="40"/>
        </w:rPr>
        <w:t>н</w:t>
      </w:r>
      <w:r w:rsidR="005D53FC">
        <w:rPr>
          <w:szCs w:val="40"/>
        </w:rPr>
        <w:t>а</w:t>
      </w:r>
      <w:r>
        <w:rPr>
          <w:szCs w:val="40"/>
        </w:rPr>
        <w:t>.</w:t>
      </w:r>
    </w:p>
    <w:p w:rsidR="007100D4" w:rsidRDefault="007100D4" w:rsidP="00B56182">
      <w:pPr>
        <w:spacing w:line="360" w:lineRule="auto"/>
        <w:rPr>
          <w:szCs w:val="40"/>
        </w:rPr>
      </w:pPr>
      <w:r>
        <w:rPr>
          <w:szCs w:val="40"/>
        </w:rPr>
        <w:t xml:space="preserve">Ну, и последний тезис очень важный, на мой взгляд. Мы должны очень гибко подходить... Моногорода самые разные, вот я с этого начал, что у нас есть малые, средние и крупные города. Вот те меры поддержки, которые сегодня </w:t>
      </w:r>
      <w:proofErr w:type="gramStart"/>
      <w:r>
        <w:rPr>
          <w:szCs w:val="40"/>
        </w:rPr>
        <w:t>предусмотрены законодательством и фонд развития моногородов их реализует</w:t>
      </w:r>
      <w:proofErr w:type="gramEnd"/>
      <w:r>
        <w:rPr>
          <w:szCs w:val="40"/>
        </w:rPr>
        <w:t xml:space="preserve">, должны содержать гибкие барьеры для вхождения в те или иные инвестиционные проекты. Вот вчера, я благодарен, в РАНХиГСе была защита проектов некоторых моногородов. Вот Амурская область, маленький город Райчихинск. Им для того, чтобы создать там теплицу по выращиванию </w:t>
      </w:r>
      <w:r>
        <w:rPr>
          <w:szCs w:val="40"/>
        </w:rPr>
        <w:lastRenderedPageBreak/>
        <w:t xml:space="preserve">грибов, нужно всего 10 миллионов, а инвестиционный проект от 100 миллионов. Но там, в Райчихинске больше и не надо. Вот они обеспечат там необходимое количество рабочих мест, там 26, если дадут этому предпринимателю, который собрал, </w:t>
      </w:r>
      <w:r w:rsidR="005D53FC">
        <w:rPr>
          <w:szCs w:val="40"/>
        </w:rPr>
        <w:t>на</w:t>
      </w:r>
      <w:r>
        <w:rPr>
          <w:szCs w:val="40"/>
        </w:rPr>
        <w:t xml:space="preserve">скрёб 3 миллиона, ему нужно всего 10 миллионов. Нет, не может рассчитывать на помощь. </w:t>
      </w:r>
    </w:p>
    <w:p w:rsidR="007100D4" w:rsidRDefault="007100D4" w:rsidP="00B56182">
      <w:pPr>
        <w:spacing w:line="360" w:lineRule="auto"/>
        <w:rPr>
          <w:szCs w:val="40"/>
        </w:rPr>
      </w:pPr>
      <w:r>
        <w:rPr>
          <w:szCs w:val="40"/>
        </w:rPr>
        <w:t>Поэтому для малых, средних городов, конечно, эти входные барьеры должны быть существенно снижены, должна быть гибкая форма. И обратите внимание на рекомендации, которые вы нам подсказали. Конечно, необходимо уменьшать долю софинансирования муниципалитетов в части тех или иных инвестиционных программ, потому что здесь тоже ситуация прямо пропорциональна, вернее обратно пропорциональная, чем ниже уровень муниципалитета по статусу и по численности населения, тем менее они бюджетом обеспечены. Очень большие дефициты, закредитованность на сегодняшний момент 354 миллиарда рублей, муниципальный совокупный долг в Российской Федерации.</w:t>
      </w:r>
    </w:p>
    <w:p w:rsidR="007100D4" w:rsidRDefault="007100D4" w:rsidP="00B56182">
      <w:pPr>
        <w:spacing w:line="360" w:lineRule="auto"/>
        <w:rPr>
          <w:szCs w:val="40"/>
        </w:rPr>
      </w:pPr>
      <w:r>
        <w:rPr>
          <w:szCs w:val="40"/>
        </w:rPr>
        <w:t xml:space="preserve">Уважаемые коллеги, я очень рассчитываю на то, что мы сегодня очень с вами плодотворно поработаем, доработаем рекомендации, обязательно заполняйте анкеты обратной связи. Мы готовы со своей стороны на площадке нашего </w:t>
      </w:r>
      <w:r w:rsidR="005D53FC">
        <w:rPr>
          <w:szCs w:val="40"/>
        </w:rPr>
        <w:t>К</w:t>
      </w:r>
      <w:r>
        <w:rPr>
          <w:szCs w:val="40"/>
        </w:rPr>
        <w:t xml:space="preserve">омитета и </w:t>
      </w:r>
      <w:r w:rsidR="005D53FC">
        <w:rPr>
          <w:szCs w:val="40"/>
        </w:rPr>
        <w:t>К</w:t>
      </w:r>
      <w:r>
        <w:rPr>
          <w:szCs w:val="40"/>
        </w:rPr>
        <w:t>омитета</w:t>
      </w:r>
      <w:r w:rsidR="005D53FC">
        <w:rPr>
          <w:szCs w:val="40"/>
        </w:rPr>
        <w:t xml:space="preserve"> - </w:t>
      </w:r>
      <w:r>
        <w:rPr>
          <w:szCs w:val="40"/>
        </w:rPr>
        <w:t>соисполнителя реализовывать все законодательные инициативы, которые в долгосрочной перспективе помогут социальному развитию наших моногородов.</w:t>
      </w:r>
    </w:p>
    <w:p w:rsidR="007100D4" w:rsidRDefault="007100D4" w:rsidP="00B56182">
      <w:pPr>
        <w:spacing w:line="360" w:lineRule="auto"/>
        <w:rPr>
          <w:szCs w:val="40"/>
        </w:rPr>
      </w:pPr>
      <w:r>
        <w:rPr>
          <w:szCs w:val="40"/>
        </w:rPr>
        <w:t>Спасибо большое за внимание.</w:t>
      </w:r>
    </w:p>
    <w:p w:rsidR="007100D4" w:rsidRDefault="007100D4" w:rsidP="00B56182">
      <w:pPr>
        <w:spacing w:line="360" w:lineRule="auto"/>
        <w:rPr>
          <w:szCs w:val="40"/>
        </w:rPr>
      </w:pPr>
      <w:r>
        <w:rPr>
          <w:szCs w:val="40"/>
        </w:rPr>
        <w:t>(Аплодисменты.)</w:t>
      </w:r>
    </w:p>
    <w:p w:rsidR="007100D4" w:rsidRDefault="007100D4" w:rsidP="00B56182">
      <w:pPr>
        <w:spacing w:line="360" w:lineRule="auto"/>
        <w:rPr>
          <w:szCs w:val="40"/>
        </w:rPr>
      </w:pPr>
      <w:r>
        <w:rPr>
          <w:szCs w:val="40"/>
          <w:u w:val="single"/>
        </w:rPr>
        <w:t>Жириновский В.В.</w:t>
      </w:r>
      <w:r>
        <w:rPr>
          <w:szCs w:val="40"/>
        </w:rPr>
        <w:t xml:space="preserve"> Мы должны уйти с Сергеем Ивановичем, у нас ещё плотный график. Но я уже говорил 1061 в сторону Большого театра. Алексей Николаевич всё обеспечит от председателя фракции ЛДПР, так что с него можете драть, так сказать, как следует всё.</w:t>
      </w:r>
    </w:p>
    <w:p w:rsidR="007100D4" w:rsidRPr="00254754" w:rsidRDefault="005D53FC" w:rsidP="00B56182">
      <w:pPr>
        <w:spacing w:line="360" w:lineRule="auto"/>
      </w:pPr>
      <w:r>
        <w:rPr>
          <w:u w:val="single"/>
        </w:rPr>
        <w:lastRenderedPageBreak/>
        <w:t>Неверов С.И</w:t>
      </w:r>
      <w:r w:rsidR="007100D4">
        <w:rPr>
          <w:u w:val="single"/>
        </w:rPr>
        <w:t>.</w:t>
      </w:r>
      <w:r w:rsidR="007100D4">
        <w:t xml:space="preserve"> Да, я тоже добавлю. Алексей Николаевич пригласил пирожки поесть. Мы тут недавно приняли бюджет в первом чтении. И именно как раз в первом чтении заложены </w:t>
      </w:r>
      <w:proofErr w:type="gramStart"/>
      <w:r w:rsidR="007100D4">
        <w:t>средства</w:t>
      </w:r>
      <w:proofErr w:type="gramEnd"/>
      <w:r w:rsidR="007100D4">
        <w:t xml:space="preserve"> в том числе на моногорода. Поэтому вот если поговорить серьёзно по вопросам как раз поддержки финансовой, вы приходите в "ЕДИНУЮ РОССИЮ". </w:t>
      </w:r>
    </w:p>
    <w:p w:rsidR="00F165C0" w:rsidRDefault="00F165C0" w:rsidP="00B56182">
      <w:pPr>
        <w:spacing w:line="360" w:lineRule="auto"/>
        <w:rPr>
          <w:szCs w:val="40"/>
        </w:rPr>
      </w:pPr>
      <w:r>
        <w:rPr>
          <w:szCs w:val="40"/>
        </w:rPr>
        <w:t xml:space="preserve">(Аплодисменты.)  </w:t>
      </w:r>
    </w:p>
    <w:p w:rsidR="00F165C0" w:rsidRDefault="005D53FC" w:rsidP="00B56182">
      <w:pPr>
        <w:spacing w:line="360" w:lineRule="auto"/>
        <w:rPr>
          <w:szCs w:val="40"/>
        </w:rPr>
      </w:pPr>
      <w:r>
        <w:rPr>
          <w:u w:val="single"/>
        </w:rPr>
        <w:t>Председательствующий.</w:t>
      </w:r>
      <w:r w:rsidR="00F165C0">
        <w:rPr>
          <w:szCs w:val="40"/>
        </w:rPr>
        <w:t xml:space="preserve">  Уважаемая </w:t>
      </w:r>
      <w:proofErr w:type="spellStart"/>
      <w:r w:rsidR="00F165C0">
        <w:rPr>
          <w:szCs w:val="40"/>
        </w:rPr>
        <w:t>Альфия</w:t>
      </w:r>
      <w:proofErr w:type="spellEnd"/>
      <w:r w:rsidR="00F165C0">
        <w:rPr>
          <w:szCs w:val="40"/>
        </w:rPr>
        <w:t xml:space="preserve"> </w:t>
      </w:r>
      <w:proofErr w:type="spellStart"/>
      <w:r w:rsidR="00F165C0">
        <w:rPr>
          <w:szCs w:val="40"/>
        </w:rPr>
        <w:t>Гумаровна</w:t>
      </w:r>
      <w:proofErr w:type="spellEnd"/>
      <w:r w:rsidR="00F165C0">
        <w:rPr>
          <w:szCs w:val="40"/>
        </w:rPr>
        <w:t>,</w:t>
      </w:r>
      <w:r>
        <w:rPr>
          <w:szCs w:val="40"/>
        </w:rPr>
        <w:t xml:space="preserve"> представляет</w:t>
      </w:r>
      <w:r w:rsidR="00F165C0">
        <w:rPr>
          <w:szCs w:val="40"/>
        </w:rPr>
        <w:t xml:space="preserve"> наш </w:t>
      </w:r>
      <w:r>
        <w:rPr>
          <w:szCs w:val="40"/>
        </w:rPr>
        <w:t>К</w:t>
      </w:r>
      <w:r w:rsidR="00F165C0">
        <w:rPr>
          <w:szCs w:val="40"/>
        </w:rPr>
        <w:t>омитет</w:t>
      </w:r>
      <w:r>
        <w:rPr>
          <w:szCs w:val="40"/>
        </w:rPr>
        <w:t xml:space="preserve"> – </w:t>
      </w:r>
      <w:r w:rsidR="00F165C0">
        <w:rPr>
          <w:szCs w:val="40"/>
        </w:rPr>
        <w:t>партнер в вопросах развития моногородов</w:t>
      </w:r>
      <w:proofErr w:type="gramStart"/>
      <w:r>
        <w:rPr>
          <w:szCs w:val="40"/>
        </w:rPr>
        <w:t>.</w:t>
      </w:r>
      <w:proofErr w:type="gramEnd"/>
      <w:r w:rsidR="00F165C0">
        <w:rPr>
          <w:szCs w:val="40"/>
        </w:rPr>
        <w:t xml:space="preserve"> </w:t>
      </w:r>
      <w:r>
        <w:rPr>
          <w:szCs w:val="40"/>
        </w:rPr>
        <w:t>К</w:t>
      </w:r>
      <w:r w:rsidR="00F165C0">
        <w:rPr>
          <w:szCs w:val="40"/>
        </w:rPr>
        <w:t xml:space="preserve">ак я говорил, все, что касается инфраструктуры, это </w:t>
      </w:r>
      <w:r>
        <w:rPr>
          <w:szCs w:val="40"/>
        </w:rPr>
        <w:t>К</w:t>
      </w:r>
      <w:r w:rsidR="00F165C0">
        <w:rPr>
          <w:szCs w:val="40"/>
        </w:rPr>
        <w:t>омитет по</w:t>
      </w:r>
      <w:r>
        <w:rPr>
          <w:szCs w:val="40"/>
        </w:rPr>
        <w:t xml:space="preserve"> федеративному устройству и вопросам</w:t>
      </w:r>
      <w:r w:rsidR="00F165C0">
        <w:rPr>
          <w:szCs w:val="40"/>
        </w:rPr>
        <w:t xml:space="preserve"> местно</w:t>
      </w:r>
      <w:r>
        <w:rPr>
          <w:szCs w:val="40"/>
        </w:rPr>
        <w:t>го</w:t>
      </w:r>
      <w:r w:rsidR="00F165C0">
        <w:rPr>
          <w:szCs w:val="40"/>
        </w:rPr>
        <w:t xml:space="preserve"> самоуправлени</w:t>
      </w:r>
      <w:r>
        <w:rPr>
          <w:szCs w:val="40"/>
        </w:rPr>
        <w:t>я</w:t>
      </w:r>
      <w:r w:rsidR="00F165C0">
        <w:rPr>
          <w:szCs w:val="40"/>
        </w:rPr>
        <w:t xml:space="preserve">, а все, что касается экономики моногородов, это Альфия Гумаровна Когогина, пожалуйста, вам слово. </w:t>
      </w:r>
    </w:p>
    <w:p w:rsidR="00F165C0" w:rsidRDefault="00F165C0" w:rsidP="00B56182">
      <w:pPr>
        <w:spacing w:line="360" w:lineRule="auto"/>
        <w:rPr>
          <w:szCs w:val="40"/>
        </w:rPr>
      </w:pPr>
      <w:r>
        <w:rPr>
          <w:szCs w:val="40"/>
          <w:u w:val="single"/>
        </w:rPr>
        <w:t>Когогина А.Г.</w:t>
      </w:r>
      <w:r>
        <w:rPr>
          <w:szCs w:val="40"/>
        </w:rPr>
        <w:t xml:space="preserve"> Добрый день, дорогие друзья, коллеги, соратники, мне очень понравилось предложение Сергея Ивановича  приходить в "ЕДИНУЮ РОССИЮ", значит, приглашаем вас в наш кабинет на 15 этаж после заседания, и там 16 миллиардов на ближайшие три года как раз на развитие моногородов. </w:t>
      </w:r>
    </w:p>
    <w:p w:rsidR="00F165C0" w:rsidRDefault="00F165C0" w:rsidP="00B56182">
      <w:pPr>
        <w:spacing w:line="360" w:lineRule="auto"/>
        <w:rPr>
          <w:szCs w:val="40"/>
        </w:rPr>
      </w:pPr>
      <w:r>
        <w:rPr>
          <w:szCs w:val="40"/>
        </w:rPr>
        <w:t>Ну, если говорить серьезно, непростым наследием, которое досталось нам еще со времен советской экономики, назвал моногорода Президент России Владимир Путин в своем ежегодном Послании в 2012 году. Назвал и поручил властям всех уровне</w:t>
      </w:r>
      <w:r w:rsidR="00C97E2D">
        <w:rPr>
          <w:szCs w:val="40"/>
        </w:rPr>
        <w:t>й</w:t>
      </w:r>
      <w:r>
        <w:rPr>
          <w:szCs w:val="40"/>
        </w:rPr>
        <w:t xml:space="preserve"> ответить на вопрос: что мы должны сделать, чтобы уйти от </w:t>
      </w:r>
      <w:proofErr w:type="spellStart"/>
      <w:r>
        <w:rPr>
          <w:szCs w:val="40"/>
        </w:rPr>
        <w:t>монозависимости</w:t>
      </w:r>
      <w:proofErr w:type="spellEnd"/>
      <w:r>
        <w:rPr>
          <w:szCs w:val="40"/>
        </w:rPr>
        <w:t xml:space="preserve">, снять напряжение на рынке труда, диверсифицировать экономику? Собственно, ответы на эти вопросы ждет не только </w:t>
      </w:r>
      <w:r w:rsidR="005D53FC">
        <w:rPr>
          <w:szCs w:val="40"/>
        </w:rPr>
        <w:t>П</w:t>
      </w:r>
      <w:r>
        <w:rPr>
          <w:szCs w:val="40"/>
        </w:rPr>
        <w:t xml:space="preserve">резидент, но и вместе с ним 13 миллионов человек, проживающих в этих моногородах. </w:t>
      </w:r>
    </w:p>
    <w:p w:rsidR="00F165C0" w:rsidRDefault="00F165C0" w:rsidP="00B56182">
      <w:pPr>
        <w:spacing w:line="360" w:lineRule="auto"/>
        <w:rPr>
          <w:szCs w:val="40"/>
        </w:rPr>
      </w:pPr>
      <w:r>
        <w:rPr>
          <w:szCs w:val="40"/>
        </w:rPr>
        <w:t xml:space="preserve">По справедливости надо отметить, что эта проблема, и об этом говорил Сергей Иванович, это не только проблема России. Эта проблема была и во многих странах Европы, и в Соединенных Штатах Америки, решается она </w:t>
      </w:r>
      <w:r>
        <w:rPr>
          <w:szCs w:val="40"/>
        </w:rPr>
        <w:lastRenderedPageBreak/>
        <w:t xml:space="preserve">более 20 лет. И вы знаете, такого простого рецепта нигде ещё не изобрели. И мы с вами решаем эту проблему уже 10 лет. </w:t>
      </w:r>
    </w:p>
    <w:p w:rsidR="00F165C0" w:rsidRDefault="00F165C0" w:rsidP="00B56182">
      <w:pPr>
        <w:spacing w:line="360" w:lineRule="auto"/>
        <w:rPr>
          <w:szCs w:val="40"/>
        </w:rPr>
      </w:pPr>
      <w:r>
        <w:rPr>
          <w:szCs w:val="40"/>
        </w:rPr>
        <w:t xml:space="preserve">Сергей Иванович говорил о тех цифрах, которые выделялись на решение проблем в 2009, 2010, 2011 годах. Но в последние годы Президент России запустил перезагрузку отношения к моногородам. И, на мой взгляд, эта перезагрузка заключается в том, что мы должны подойти сегодня комплексно к решению вопросов моногородов. Что это значит? </w:t>
      </w:r>
    </w:p>
    <w:p w:rsidR="00F165C0" w:rsidRDefault="00F165C0" w:rsidP="00B56182">
      <w:pPr>
        <w:spacing w:line="360" w:lineRule="auto"/>
        <w:rPr>
          <w:szCs w:val="40"/>
        </w:rPr>
      </w:pPr>
      <w:r>
        <w:rPr>
          <w:szCs w:val="40"/>
        </w:rPr>
        <w:t xml:space="preserve">Это первое. Обеспечить их развитие через диверсификацию экономики и создание новых рабочих мест, привлечение инвестиций, снятие напряженности на рынке труда, и адресное содействие малому и среднему бизнесу. </w:t>
      </w:r>
    </w:p>
    <w:p w:rsidR="00F165C0" w:rsidRDefault="00F165C0" w:rsidP="00B56182">
      <w:pPr>
        <w:spacing w:line="360" w:lineRule="auto"/>
        <w:rPr>
          <w:szCs w:val="40"/>
        </w:rPr>
      </w:pPr>
      <w:r>
        <w:rPr>
          <w:szCs w:val="40"/>
        </w:rPr>
        <w:t xml:space="preserve">Второе. Создать совершенно иную среду жизни для граждан этих монопрофильных городов, комфортную, откуда им не захочется уезжать. Две масштабные задачи, два серьезных инструмента. </w:t>
      </w:r>
    </w:p>
    <w:p w:rsidR="00F165C0" w:rsidRDefault="00C97E2D" w:rsidP="00B56182">
      <w:pPr>
        <w:spacing w:line="360" w:lineRule="auto"/>
        <w:rPr>
          <w:szCs w:val="40"/>
        </w:rPr>
      </w:pPr>
      <w:r>
        <w:rPr>
          <w:szCs w:val="40"/>
        </w:rPr>
        <w:t>Первый инструмент</w:t>
      </w:r>
      <w:r w:rsidR="005D53FC">
        <w:rPr>
          <w:szCs w:val="40"/>
        </w:rPr>
        <w:t xml:space="preserve"> – </w:t>
      </w:r>
      <w:r>
        <w:rPr>
          <w:szCs w:val="40"/>
        </w:rPr>
        <w:t>это ТОСЭР.</w:t>
      </w:r>
      <w:r w:rsidR="00F165C0">
        <w:rPr>
          <w:szCs w:val="40"/>
        </w:rPr>
        <w:t xml:space="preserve"> Прекрасный инструмент для инвесторов. Что мы сделали? Предыдущие ораторы говорили, что Государственная Дума приняла федеральный закон "О территориях опережающего социально-экономического развития", распространила их на моногорода, предусмотрела масштабные налоговые льготы и льготы по социальным платежам. Хороший инструмент для инвесторов. Но кто такие друзья-инвесторы? Это люди. У них есть семьи, жены, свои потребности. И на предприятиях, на новых предприятиях будут работать тоже люди, которые кроме работы хотят ещё создавать семьи, рожать детей, учить, лечить их, очень достойно проводить свой досуг. Вы знаете, в 21 веке люди уже не только хотят работать, они ещё хотят качественно жить. Поэтому если пр</w:t>
      </w:r>
      <w:r>
        <w:rPr>
          <w:szCs w:val="40"/>
        </w:rPr>
        <w:t>авая рука ТОСЭР</w:t>
      </w:r>
      <w:r w:rsidR="00F165C0">
        <w:rPr>
          <w:szCs w:val="40"/>
        </w:rPr>
        <w:t xml:space="preserve">, то левая рука, второй инструмент, это субсидии федерального бюджета региональным бюджетам на инфраструктурные проекты. </w:t>
      </w:r>
    </w:p>
    <w:p w:rsidR="00F165C0" w:rsidRDefault="00F165C0" w:rsidP="00B56182">
      <w:pPr>
        <w:spacing w:line="360" w:lineRule="auto"/>
        <w:rPr>
          <w:szCs w:val="40"/>
        </w:rPr>
      </w:pPr>
      <w:r>
        <w:rPr>
          <w:szCs w:val="40"/>
        </w:rPr>
        <w:lastRenderedPageBreak/>
        <w:t xml:space="preserve">Ну, Сергей Иванович говорил, что из федерального бюджета в 2014-2016 годах мы выделили на эти цели порядка 15 миллиардов. На ближайшую трехлетку, 2017-2019 годы, выделяем порядка 16 миллиардов. И я думаю, что в своих докладах Илья Викторович и Ирина Владимировна расскажут нам о результатах использования федеральных средств и инфраструктурных проектов, которые сейчас реализуются. </w:t>
      </w:r>
    </w:p>
    <w:p w:rsidR="00F165C0" w:rsidRDefault="00F165C0" w:rsidP="00B56182">
      <w:pPr>
        <w:spacing w:line="360" w:lineRule="auto"/>
        <w:rPr>
          <w:szCs w:val="40"/>
        </w:rPr>
      </w:pPr>
      <w:r>
        <w:rPr>
          <w:szCs w:val="40"/>
        </w:rPr>
        <w:t xml:space="preserve">Но я попросила бы вас, уважаемые коллеги, остановиться и на проблемах. Я знаю, что есть моногорода, и их больше двух десятков, где есть риски невыполнения программ по благоустройству. Нам интересно было бы знать, как реализуется федеральный проект "Безопасные и качественные дороги" именно в моногородах, потому что хорошие дороги - это другое качество жизни. Это касается и развития здравоохранения. Вы знаете, что каждый моногород до конца года должен получить как минимум один автомобиль скорой помощи. </w:t>
      </w:r>
    </w:p>
    <w:p w:rsidR="00F165C0" w:rsidRDefault="00C97E2D" w:rsidP="00B56182">
      <w:pPr>
        <w:spacing w:line="360" w:lineRule="auto"/>
        <w:rPr>
          <w:szCs w:val="40"/>
        </w:rPr>
      </w:pPr>
      <w:r>
        <w:rPr>
          <w:szCs w:val="40"/>
        </w:rPr>
        <w:t xml:space="preserve">Ну, здесь вот такой даже казус вышел, я ознакомлю вас, товарищи, вот когда мы получили распоряжение </w:t>
      </w:r>
      <w:r w:rsidR="00AF40EB">
        <w:rPr>
          <w:szCs w:val="40"/>
        </w:rPr>
        <w:t>П</w:t>
      </w:r>
      <w:r>
        <w:rPr>
          <w:szCs w:val="40"/>
        </w:rPr>
        <w:t>равительства</w:t>
      </w:r>
      <w:r w:rsidR="00AF40EB">
        <w:rPr>
          <w:szCs w:val="40"/>
        </w:rPr>
        <w:t xml:space="preserve"> Российской Федерации</w:t>
      </w:r>
      <w:r>
        <w:rPr>
          <w:szCs w:val="40"/>
        </w:rPr>
        <w:t xml:space="preserve"> на эту тему, мы обнаружили с Ириной Владимировной, что не все моногорода некоторых обла</w:t>
      </w:r>
      <w:r w:rsidR="00C47CEC">
        <w:rPr>
          <w:szCs w:val="40"/>
        </w:rPr>
        <w:t xml:space="preserve">стей вошли в это распределение. </w:t>
      </w:r>
      <w:r w:rsidR="00F165C0">
        <w:rPr>
          <w:szCs w:val="40"/>
        </w:rPr>
        <w:t xml:space="preserve">Тут мы включились в ручном режиме, нам удалось убедить и Министерство здравоохранения Российской Федерации, и </w:t>
      </w:r>
      <w:r w:rsidR="00AF40EB">
        <w:rPr>
          <w:szCs w:val="40"/>
        </w:rPr>
        <w:t>П</w:t>
      </w:r>
      <w:r w:rsidR="00F165C0">
        <w:rPr>
          <w:szCs w:val="40"/>
        </w:rPr>
        <w:t>равительство</w:t>
      </w:r>
      <w:r w:rsidR="00AF40EB">
        <w:rPr>
          <w:szCs w:val="40"/>
        </w:rPr>
        <w:t xml:space="preserve"> России</w:t>
      </w:r>
      <w:r w:rsidR="00F165C0">
        <w:rPr>
          <w:szCs w:val="40"/>
        </w:rPr>
        <w:t>, и спасибо Дмитрию Анатольевичу Медведеву, он сразу дал распоряжение о выделении до 700 миллионов рублей дополнительно на закупку машин скорой помощи именно для моногородов.</w:t>
      </w:r>
    </w:p>
    <w:p w:rsidR="00F165C0" w:rsidRDefault="00F165C0" w:rsidP="00B56182">
      <w:pPr>
        <w:spacing w:line="360" w:lineRule="auto"/>
        <w:rPr>
          <w:szCs w:val="40"/>
        </w:rPr>
      </w:pPr>
      <w:r>
        <w:rPr>
          <w:szCs w:val="40"/>
        </w:rPr>
        <w:t>Вот я к своим коллегам депутатам обращаюсь и к Фонду развития моногородов, прошу проконтролировать, чтобы каждый моногород, если есть потребность, получил кареты скорой помощи.</w:t>
      </w:r>
    </w:p>
    <w:p w:rsidR="00F165C0" w:rsidRDefault="00C47CEC" w:rsidP="00B56182">
      <w:pPr>
        <w:spacing w:line="360" w:lineRule="auto"/>
        <w:rPr>
          <w:szCs w:val="40"/>
        </w:rPr>
      </w:pPr>
      <w:proofErr w:type="gramStart"/>
      <w:r>
        <w:rPr>
          <w:szCs w:val="40"/>
        </w:rPr>
        <w:lastRenderedPageBreak/>
        <w:t>Что касается ТОСЭ</w:t>
      </w:r>
      <w:r w:rsidR="00F165C0">
        <w:rPr>
          <w:szCs w:val="40"/>
        </w:rPr>
        <w:t>Р, этого инвестиционного прекрасного инструмента, вы знаете, это такой подарок государства инвесторам, хотя нет, сама с собой поспорю, это не подарок все-таки, инвестиции, государство инвестирует в инфраструктуру, дает льготы по налогам и социальным платежам, но ожидает в ответ от инвесторов реальных производств, реальных новых рабочих мест, модернизированных рабочих мест, современных, хорошую и достойную зарплату, и конкурентную продукцию.</w:t>
      </w:r>
      <w:proofErr w:type="gramEnd"/>
    </w:p>
    <w:p w:rsidR="00F165C0" w:rsidRDefault="00F165C0" w:rsidP="00B56182">
      <w:pPr>
        <w:spacing w:line="360" w:lineRule="auto"/>
        <w:rPr>
          <w:szCs w:val="40"/>
        </w:rPr>
      </w:pPr>
      <w:r>
        <w:rPr>
          <w:szCs w:val="40"/>
        </w:rPr>
        <w:t>Здесь у меня лично есть несколько вопросов.</w:t>
      </w:r>
    </w:p>
    <w:p w:rsidR="00F165C0" w:rsidRDefault="00F165C0" w:rsidP="00B56182">
      <w:pPr>
        <w:spacing w:line="360" w:lineRule="auto"/>
        <w:rPr>
          <w:szCs w:val="40"/>
        </w:rPr>
      </w:pPr>
      <w:r>
        <w:rPr>
          <w:szCs w:val="40"/>
        </w:rPr>
        <w:t>Во-первых, это должны быть новые производства, это должна быть новая продукция, не должно быть риска банальных перерегистраций предприятий. Нам здесь нужен, конечно, очень серьезный контроль.</w:t>
      </w:r>
    </w:p>
    <w:p w:rsidR="00F165C0" w:rsidRDefault="00F165C0" w:rsidP="00B56182">
      <w:pPr>
        <w:spacing w:line="360" w:lineRule="auto"/>
        <w:rPr>
          <w:szCs w:val="40"/>
        </w:rPr>
      </w:pPr>
      <w:r>
        <w:rPr>
          <w:szCs w:val="40"/>
        </w:rPr>
        <w:t xml:space="preserve">Вот мы сейчас и с Саввой Витальевичем говорили на эту тему, Сергей Анатольевич, и Вы, я прошу Вас нам помочь обеспечить этот контроль, чтобы все льготы именно </w:t>
      </w:r>
      <w:proofErr w:type="gramStart"/>
      <w:r>
        <w:rPr>
          <w:szCs w:val="40"/>
        </w:rPr>
        <w:t>были использованы по назначению и мы прирастали</w:t>
      </w:r>
      <w:proofErr w:type="gramEnd"/>
      <w:r>
        <w:rPr>
          <w:szCs w:val="40"/>
        </w:rPr>
        <w:t xml:space="preserve"> новыми предприятиями, которые позволят нам уйти от </w:t>
      </w:r>
      <w:proofErr w:type="spellStart"/>
      <w:r>
        <w:rPr>
          <w:szCs w:val="40"/>
        </w:rPr>
        <w:t>монозависимости</w:t>
      </w:r>
      <w:proofErr w:type="spellEnd"/>
      <w:r>
        <w:rPr>
          <w:szCs w:val="40"/>
        </w:rPr>
        <w:t>.</w:t>
      </w:r>
    </w:p>
    <w:p w:rsidR="00F165C0" w:rsidRDefault="00F165C0" w:rsidP="00B56182">
      <w:pPr>
        <w:spacing w:line="360" w:lineRule="auto"/>
        <w:rPr>
          <w:szCs w:val="40"/>
        </w:rPr>
      </w:pPr>
      <w:r>
        <w:rPr>
          <w:szCs w:val="40"/>
        </w:rPr>
        <w:t xml:space="preserve">Второе. Об этом говорил Сергей Иванович, 319 моногородов. Всего на сегодня только 27 ТОСЭРов, зарегистрировано 65 резидентов. </w:t>
      </w:r>
    </w:p>
    <w:p w:rsidR="00F165C0" w:rsidRDefault="00F165C0" w:rsidP="00B56182">
      <w:pPr>
        <w:spacing w:line="360" w:lineRule="auto"/>
        <w:rPr>
          <w:szCs w:val="40"/>
        </w:rPr>
      </w:pPr>
      <w:r>
        <w:rPr>
          <w:szCs w:val="40"/>
        </w:rPr>
        <w:t>В рамках программы до 25 декабря 2017 года, всего через полтора месяца должно быть уже 56 ТОСЭРов, а к концу следующего года</w:t>
      </w:r>
      <w:r w:rsidR="00AF40EB">
        <w:rPr>
          <w:szCs w:val="40"/>
        </w:rPr>
        <w:t xml:space="preserve"> – </w:t>
      </w:r>
      <w:r>
        <w:rPr>
          <w:szCs w:val="40"/>
        </w:rPr>
        <w:t>100.</w:t>
      </w:r>
    </w:p>
    <w:p w:rsidR="00F165C0" w:rsidRDefault="00F165C0" w:rsidP="00B56182">
      <w:pPr>
        <w:spacing w:line="360" w:lineRule="auto"/>
        <w:rPr>
          <w:szCs w:val="40"/>
        </w:rPr>
      </w:pPr>
      <w:r>
        <w:rPr>
          <w:szCs w:val="40"/>
        </w:rPr>
        <w:t xml:space="preserve">У меня лично возникают вопросы, сможем ли мы выполнить эти показатели, почему они не выполняются, почему так медленно создаются </w:t>
      </w:r>
      <w:proofErr w:type="spellStart"/>
      <w:r>
        <w:rPr>
          <w:szCs w:val="40"/>
        </w:rPr>
        <w:t>ТОСЭРы</w:t>
      </w:r>
      <w:proofErr w:type="spellEnd"/>
      <w:r>
        <w:rPr>
          <w:szCs w:val="40"/>
        </w:rPr>
        <w:t>.</w:t>
      </w:r>
    </w:p>
    <w:p w:rsidR="00F165C0" w:rsidRDefault="00F165C0" w:rsidP="00B56182">
      <w:pPr>
        <w:spacing w:line="360" w:lineRule="auto"/>
        <w:rPr>
          <w:szCs w:val="40"/>
        </w:rPr>
      </w:pPr>
      <w:proofErr w:type="gramStart"/>
      <w:r>
        <w:rPr>
          <w:szCs w:val="40"/>
        </w:rPr>
        <w:t xml:space="preserve">Если моногородам этот инструмент не интересен и новые производства возникают своим каким-то чудесным образом, это хорошо, но если у моногородов есть и у мэров, руководства моногородов есть трудности, им тяжело войти в эту реку, значит надо сегодня высказаться, не бояться, и еще </w:t>
      </w:r>
      <w:r>
        <w:rPr>
          <w:szCs w:val="40"/>
        </w:rPr>
        <w:lastRenderedPageBreak/>
        <w:t>раз попросить, какая помощь нужна, и от Государственной Думы, от законодателя, от Фонда развития моногородов, от Правительства Российской</w:t>
      </w:r>
      <w:proofErr w:type="gramEnd"/>
      <w:r>
        <w:rPr>
          <w:szCs w:val="40"/>
        </w:rPr>
        <w:t xml:space="preserve"> Федерации.</w:t>
      </w:r>
    </w:p>
    <w:p w:rsidR="00F165C0" w:rsidRDefault="00F165C0" w:rsidP="00B56182">
      <w:pPr>
        <w:spacing w:line="360" w:lineRule="auto"/>
        <w:rPr>
          <w:szCs w:val="40"/>
        </w:rPr>
      </w:pPr>
      <w:r>
        <w:rPr>
          <w:szCs w:val="40"/>
        </w:rPr>
        <w:t>Я думаю, что сегодня как раз такая возможность мэрам поговорить на эту тему и реально задать вопросы и получить ответы.</w:t>
      </w:r>
    </w:p>
    <w:p w:rsidR="00F165C0" w:rsidRDefault="00F165C0" w:rsidP="00B56182">
      <w:pPr>
        <w:spacing w:line="360" w:lineRule="auto"/>
        <w:rPr>
          <w:szCs w:val="40"/>
        </w:rPr>
      </w:pPr>
      <w:r>
        <w:rPr>
          <w:szCs w:val="40"/>
        </w:rPr>
        <w:t>Думаю, есть вопросы и у тех моногородов, которые уже реализовали этот инструмент, их немного, но</w:t>
      </w:r>
      <w:r w:rsidR="00AF40EB">
        <w:rPr>
          <w:szCs w:val="40"/>
        </w:rPr>
        <w:t>,</w:t>
      </w:r>
      <w:r>
        <w:rPr>
          <w:szCs w:val="40"/>
        </w:rPr>
        <w:t xml:space="preserve"> тем не менее</w:t>
      </w:r>
      <w:r w:rsidR="00AF40EB">
        <w:rPr>
          <w:szCs w:val="40"/>
        </w:rPr>
        <w:t>,</w:t>
      </w:r>
      <w:r>
        <w:rPr>
          <w:szCs w:val="40"/>
        </w:rPr>
        <w:t xml:space="preserve"> инвесторы, уже используя этот инструмент, задают вопросы.</w:t>
      </w:r>
    </w:p>
    <w:p w:rsidR="00F165C0" w:rsidRDefault="00F165C0" w:rsidP="00B56182">
      <w:pPr>
        <w:spacing w:line="360" w:lineRule="auto"/>
        <w:rPr>
          <w:szCs w:val="40"/>
        </w:rPr>
      </w:pPr>
      <w:r>
        <w:rPr>
          <w:szCs w:val="40"/>
        </w:rPr>
        <w:t>Вот мы, например, в рамках партийного проекта "Локомотивы роста", частью которого является именно подпроект развития моногородов, я его веду, проводим регулярно селекторные совещания.</w:t>
      </w:r>
    </w:p>
    <w:p w:rsidR="00F165C0" w:rsidRDefault="00AF40EB" w:rsidP="00B56182">
      <w:pPr>
        <w:spacing w:line="360" w:lineRule="auto"/>
        <w:rPr>
          <w:szCs w:val="40"/>
        </w:rPr>
      </w:pPr>
      <w:r>
        <w:rPr>
          <w:szCs w:val="40"/>
        </w:rPr>
        <w:t>У</w:t>
      </w:r>
      <w:r w:rsidR="00F165C0">
        <w:rPr>
          <w:szCs w:val="40"/>
        </w:rPr>
        <w:t xml:space="preserve"> меня вот </w:t>
      </w:r>
      <w:proofErr w:type="gramStart"/>
      <w:r w:rsidR="00F165C0">
        <w:rPr>
          <w:szCs w:val="40"/>
        </w:rPr>
        <w:t>пачка</w:t>
      </w:r>
      <w:proofErr w:type="gramEnd"/>
      <w:r w:rsidR="00F165C0">
        <w:rPr>
          <w:szCs w:val="40"/>
        </w:rPr>
        <w:t xml:space="preserve"> такая как раз вопросов, которые задают моногорода, которые задают реальные производители новой продукции. Мы эти вопросы постарались включить в рекомендации, да, но их надо обсуждать, если такая есть необходимость и сегодня.</w:t>
      </w:r>
    </w:p>
    <w:p w:rsidR="00F165C0" w:rsidRDefault="00F165C0" w:rsidP="00B56182">
      <w:pPr>
        <w:spacing w:line="360" w:lineRule="auto"/>
        <w:rPr>
          <w:szCs w:val="40"/>
        </w:rPr>
      </w:pPr>
      <w:r>
        <w:rPr>
          <w:szCs w:val="40"/>
        </w:rPr>
        <w:t>Есть вопросы от Башкортостана, от Татарстана, от Самарской, Кемеровской области, и по срокам налоговых льгот, и по трудности получения режима ТОСЭР.</w:t>
      </w:r>
    </w:p>
    <w:p w:rsidR="00F165C0" w:rsidRDefault="00F165C0" w:rsidP="00B56182">
      <w:pPr>
        <w:spacing w:line="360" w:lineRule="auto"/>
        <w:rPr>
          <w:szCs w:val="40"/>
        </w:rPr>
      </w:pPr>
      <w:proofErr w:type="gramStart"/>
      <w:r>
        <w:rPr>
          <w:szCs w:val="40"/>
        </w:rPr>
        <w:t>Уверена</w:t>
      </w:r>
      <w:proofErr w:type="gramEnd"/>
      <w:r>
        <w:rPr>
          <w:szCs w:val="40"/>
        </w:rPr>
        <w:t>, бизнес тоже захочет высказаться.</w:t>
      </w:r>
    </w:p>
    <w:p w:rsidR="00F165C0" w:rsidRDefault="00F165C0" w:rsidP="00B56182">
      <w:pPr>
        <w:spacing w:line="360" w:lineRule="auto"/>
        <w:rPr>
          <w:szCs w:val="40"/>
        </w:rPr>
      </w:pPr>
      <w:r>
        <w:rPr>
          <w:szCs w:val="40"/>
        </w:rPr>
        <w:t>Вот я здесь вижу представителя "</w:t>
      </w:r>
      <w:proofErr w:type="spellStart"/>
      <w:r>
        <w:rPr>
          <w:szCs w:val="40"/>
        </w:rPr>
        <w:t>Хайер</w:t>
      </w:r>
      <w:proofErr w:type="spellEnd"/>
      <w:r>
        <w:rPr>
          <w:szCs w:val="40"/>
        </w:rPr>
        <w:t>", между прочим, это мировой лидер по производству бытовой техники, я права? И в свое время, когда они принимали решение, где строить новое производство, они выбирали между Польшей и Россией. Выбрали и прописались в Набережных Челнах.</w:t>
      </w:r>
    </w:p>
    <w:p w:rsidR="00F165C0" w:rsidRDefault="00F165C0" w:rsidP="00B56182">
      <w:pPr>
        <w:spacing w:line="360" w:lineRule="auto"/>
        <w:rPr>
          <w:szCs w:val="40"/>
        </w:rPr>
      </w:pPr>
      <w:r>
        <w:rPr>
          <w:szCs w:val="40"/>
        </w:rPr>
        <w:t xml:space="preserve">Какие у вас есть проблемы? Вы, пожалуйста, выступите и расскажите, какие инструменты, которые мы реализуем, помогают вам, и что вам хотелось бы еще обсудить, для того чтобы могли развиваться дальше, и </w:t>
      </w:r>
      <w:r>
        <w:rPr>
          <w:szCs w:val="40"/>
        </w:rPr>
        <w:lastRenderedPageBreak/>
        <w:t xml:space="preserve">экспортировать свою продукцию, в общем-то, </w:t>
      </w:r>
      <w:proofErr w:type="spellStart"/>
      <w:r>
        <w:rPr>
          <w:szCs w:val="40"/>
        </w:rPr>
        <w:t>экспортоориентированность</w:t>
      </w:r>
      <w:proofErr w:type="spellEnd"/>
      <w:r>
        <w:rPr>
          <w:szCs w:val="40"/>
        </w:rPr>
        <w:t xml:space="preserve"> конкурентоспособной продукции</w:t>
      </w:r>
      <w:r w:rsidR="00AF40EB">
        <w:rPr>
          <w:szCs w:val="40"/>
        </w:rPr>
        <w:t xml:space="preserve"> – </w:t>
      </w:r>
      <w:r>
        <w:rPr>
          <w:szCs w:val="40"/>
        </w:rPr>
        <w:t>это наша цель.</w:t>
      </w:r>
    </w:p>
    <w:p w:rsidR="00F165C0" w:rsidRDefault="00F165C0" w:rsidP="00B56182">
      <w:pPr>
        <w:spacing w:line="360" w:lineRule="auto"/>
        <w:rPr>
          <w:szCs w:val="40"/>
        </w:rPr>
      </w:pPr>
      <w:r>
        <w:rPr>
          <w:szCs w:val="40"/>
        </w:rPr>
        <w:t>Сама хотела бы поднять еще две проблемы, которые могут быть решены только на межведомственном уровне и, собственно говоря, если вы их поддержите, мы внесем их в итоговый документ. Это адресная помощь малому бизнесу и закрепление молодежи в моногородах.</w:t>
      </w:r>
    </w:p>
    <w:p w:rsidR="00F165C0" w:rsidRDefault="00F165C0" w:rsidP="00B56182">
      <w:pPr>
        <w:spacing w:line="360" w:lineRule="auto"/>
        <w:rPr>
          <w:szCs w:val="40"/>
        </w:rPr>
      </w:pPr>
      <w:r>
        <w:rPr>
          <w:szCs w:val="40"/>
        </w:rPr>
        <w:t xml:space="preserve">Вот как вы считаете, может нам стоит предложить Министерству экономики и </w:t>
      </w:r>
      <w:r w:rsidR="00AF40EB">
        <w:rPr>
          <w:szCs w:val="40"/>
        </w:rPr>
        <w:t>П</w:t>
      </w:r>
      <w:r>
        <w:rPr>
          <w:szCs w:val="40"/>
        </w:rPr>
        <w:t>равительству</w:t>
      </w:r>
      <w:r w:rsidR="00AF40EB">
        <w:rPr>
          <w:szCs w:val="40"/>
        </w:rPr>
        <w:t xml:space="preserve"> Российской Федерации</w:t>
      </w:r>
      <w:r>
        <w:rPr>
          <w:szCs w:val="40"/>
        </w:rPr>
        <w:t xml:space="preserve"> рассмотреть вариант установления, издать специальный нормативный акт, где предусмотреть обязательность направления не менее 10 процентов общего размера сре</w:t>
      </w:r>
      <w:proofErr w:type="gramStart"/>
      <w:r>
        <w:rPr>
          <w:szCs w:val="40"/>
        </w:rPr>
        <w:t>дств пр</w:t>
      </w:r>
      <w:proofErr w:type="gramEnd"/>
      <w:r>
        <w:rPr>
          <w:szCs w:val="40"/>
        </w:rPr>
        <w:t xml:space="preserve">ограммы поддержки малого и среднего предпринимательства на реализацию мероприятий в моногородах. Нам кажется это справедливым в нашем </w:t>
      </w:r>
      <w:r w:rsidR="00AF40EB">
        <w:rPr>
          <w:szCs w:val="40"/>
        </w:rPr>
        <w:t>К</w:t>
      </w:r>
      <w:r>
        <w:rPr>
          <w:szCs w:val="40"/>
        </w:rPr>
        <w:t>омитете. Если вы поддержите, мы как рекомендации этот вопрос внесем в итоговый документ.</w:t>
      </w:r>
    </w:p>
    <w:p w:rsidR="007100D4" w:rsidRDefault="007100D4" w:rsidP="00B56182">
      <w:pPr>
        <w:spacing w:line="360" w:lineRule="auto"/>
        <w:rPr>
          <w:szCs w:val="40"/>
        </w:rPr>
      </w:pPr>
      <w:r>
        <w:rPr>
          <w:szCs w:val="40"/>
        </w:rPr>
        <w:t xml:space="preserve">Еще. </w:t>
      </w:r>
      <w:proofErr w:type="gramStart"/>
      <w:r>
        <w:rPr>
          <w:szCs w:val="40"/>
        </w:rPr>
        <w:t>Есть цифры, говорящие, что за последние 3,5 года население в моногородах уменьшилось на 14 процентов.</w:t>
      </w:r>
      <w:proofErr w:type="gramEnd"/>
      <w:r>
        <w:rPr>
          <w:szCs w:val="40"/>
        </w:rPr>
        <w:t xml:space="preserve"> Вы знаете, утекает молодежь, это плохо. Молодежь уезжает на учебу в большие города и, как правило, там закрепляется. Этому есть одна из причин и первая из них на поверхности</w:t>
      </w:r>
      <w:r w:rsidR="00AF40EB">
        <w:rPr>
          <w:szCs w:val="40"/>
        </w:rPr>
        <w:t xml:space="preserve"> – </w:t>
      </w:r>
      <w:r>
        <w:rPr>
          <w:szCs w:val="40"/>
        </w:rPr>
        <w:t>закрытие высших и средних учебных заведений.</w:t>
      </w:r>
    </w:p>
    <w:p w:rsidR="007100D4" w:rsidRDefault="007100D4" w:rsidP="00B56182">
      <w:pPr>
        <w:spacing w:line="360" w:lineRule="auto"/>
        <w:rPr>
          <w:szCs w:val="40"/>
        </w:rPr>
      </w:pPr>
      <w:r>
        <w:rPr>
          <w:szCs w:val="40"/>
        </w:rPr>
        <w:t xml:space="preserve">Вот здесь я не вижу представителя </w:t>
      </w:r>
      <w:proofErr w:type="spellStart"/>
      <w:r>
        <w:rPr>
          <w:szCs w:val="40"/>
        </w:rPr>
        <w:t>Минобрнауки</w:t>
      </w:r>
      <w:proofErr w:type="spellEnd"/>
      <w:r w:rsidR="00AF40EB">
        <w:rPr>
          <w:szCs w:val="40"/>
        </w:rPr>
        <w:t xml:space="preserve"> России</w:t>
      </w:r>
      <w:r>
        <w:rPr>
          <w:szCs w:val="40"/>
        </w:rPr>
        <w:t xml:space="preserve">, но мы обязательно обратимся с этим вопросом: есть ли понимание этой проблемы у профильного министерства, как мы ее будем решать? Что мы будем делать для того, чтобы не только обучить детей, но и вместе с муниципалитетами как мы прорабатываем вопрос сохранения на территории моногородов филиалов средних и специальных учреждений? Как мы прорабатываем вопрос закрепления молодежи после завершения ими обучения? </w:t>
      </w:r>
    </w:p>
    <w:p w:rsidR="007100D4" w:rsidRDefault="007100D4" w:rsidP="00B56182">
      <w:pPr>
        <w:spacing w:line="360" w:lineRule="auto"/>
        <w:rPr>
          <w:szCs w:val="40"/>
        </w:rPr>
      </w:pPr>
      <w:r>
        <w:rPr>
          <w:szCs w:val="40"/>
        </w:rPr>
        <w:lastRenderedPageBreak/>
        <w:t>Ну</w:t>
      </w:r>
      <w:r w:rsidR="00AF40EB">
        <w:rPr>
          <w:szCs w:val="40"/>
        </w:rPr>
        <w:t>,</w:t>
      </w:r>
      <w:r>
        <w:rPr>
          <w:szCs w:val="40"/>
        </w:rPr>
        <w:t xml:space="preserve"> к примеру. У нас прекрасно работает в последние годы программа "Земский доктор". Вы знаете, мы выделяем федеральную субсидию, благодаря этой субсидии 25 тысяч специалистов приехали на село. Возможно, следует предложить такую же программу, эту программу распространить на моногорода, возможно, </w:t>
      </w:r>
      <w:r w:rsidR="00AF40EB">
        <w:rPr>
          <w:szCs w:val="40"/>
        </w:rPr>
        <w:t>П</w:t>
      </w:r>
      <w:r>
        <w:rPr>
          <w:szCs w:val="40"/>
        </w:rPr>
        <w:t xml:space="preserve">равительство как-то рассчитает и найдет возможность вообще формирования аналогичных программ, покуда проблема-то, в </w:t>
      </w:r>
      <w:proofErr w:type="gramStart"/>
      <w:r>
        <w:rPr>
          <w:szCs w:val="40"/>
        </w:rPr>
        <w:t>общем-то, есть оттока молодых специалистов и мы ее видим</w:t>
      </w:r>
      <w:proofErr w:type="gramEnd"/>
      <w:r>
        <w:rPr>
          <w:szCs w:val="40"/>
        </w:rPr>
        <w:t>.</w:t>
      </w:r>
    </w:p>
    <w:p w:rsidR="007100D4" w:rsidRDefault="007100D4" w:rsidP="00B56182">
      <w:pPr>
        <w:spacing w:line="360" w:lineRule="auto"/>
        <w:rPr>
          <w:szCs w:val="40"/>
        </w:rPr>
      </w:pPr>
      <w:r>
        <w:rPr>
          <w:szCs w:val="40"/>
        </w:rPr>
        <w:t>Уважаемые коллеги! В общем-то, как мы с вами сегодня видим и так оно есть на самом деле, поддержка моногородов требует, конечно, от нас постоянной совместной работы властей всех уровней. И независимо от наших партийных интересов задача у нас одна</w:t>
      </w:r>
      <w:r w:rsidR="00AF40EB">
        <w:rPr>
          <w:szCs w:val="40"/>
        </w:rPr>
        <w:t xml:space="preserve"> – </w:t>
      </w:r>
      <w:r>
        <w:rPr>
          <w:szCs w:val="40"/>
        </w:rPr>
        <w:t>превратить моногорода из депрессивных зон в территории развития и новых возможностей. Самое главное</w:t>
      </w:r>
      <w:r w:rsidR="00AF40EB">
        <w:rPr>
          <w:szCs w:val="40"/>
        </w:rPr>
        <w:t xml:space="preserve"> – </w:t>
      </w:r>
      <w:r>
        <w:rPr>
          <w:szCs w:val="40"/>
        </w:rPr>
        <w:t xml:space="preserve">люди </w:t>
      </w:r>
      <w:proofErr w:type="gramStart"/>
      <w:r>
        <w:rPr>
          <w:szCs w:val="40"/>
        </w:rPr>
        <w:t>хотят этого и готовы</w:t>
      </w:r>
      <w:proofErr w:type="gramEnd"/>
      <w:r>
        <w:rPr>
          <w:szCs w:val="40"/>
        </w:rPr>
        <w:t xml:space="preserve"> нам в этом помогать.</w:t>
      </w:r>
    </w:p>
    <w:p w:rsidR="007100D4" w:rsidRDefault="007100D4" w:rsidP="00B56182">
      <w:pPr>
        <w:spacing w:line="360" w:lineRule="auto"/>
        <w:rPr>
          <w:szCs w:val="40"/>
        </w:rPr>
      </w:pPr>
      <w:r>
        <w:rPr>
          <w:szCs w:val="40"/>
        </w:rPr>
        <w:t>Считаю, что сегодняшняя площадка хороший повод поговорить на эту тему, нам получить обратную связь для дальнейшего совершенствования законодательства по улучшению качества жизни и развитию моногородов.</w:t>
      </w:r>
    </w:p>
    <w:p w:rsidR="007100D4" w:rsidRDefault="007100D4" w:rsidP="00B56182">
      <w:pPr>
        <w:spacing w:line="360" w:lineRule="auto"/>
        <w:rPr>
          <w:szCs w:val="40"/>
        </w:rPr>
      </w:pPr>
      <w:r>
        <w:rPr>
          <w:szCs w:val="40"/>
        </w:rPr>
        <w:t xml:space="preserve">Спасибо вам большое! </w:t>
      </w:r>
    </w:p>
    <w:p w:rsidR="007100D4" w:rsidRDefault="007100D4" w:rsidP="00B56182">
      <w:pPr>
        <w:spacing w:line="360" w:lineRule="auto"/>
        <w:rPr>
          <w:szCs w:val="40"/>
        </w:rPr>
      </w:pPr>
      <w:r>
        <w:rPr>
          <w:szCs w:val="40"/>
        </w:rPr>
        <w:t>(Аплодисменты.)</w:t>
      </w:r>
    </w:p>
    <w:p w:rsidR="007100D4" w:rsidRDefault="007100D4" w:rsidP="00B56182">
      <w:pPr>
        <w:spacing w:line="360" w:lineRule="auto"/>
        <w:rPr>
          <w:szCs w:val="40"/>
        </w:rPr>
      </w:pPr>
      <w:r>
        <w:rPr>
          <w:szCs w:val="40"/>
          <w:u w:val="single"/>
        </w:rPr>
        <w:t>Председательствующий</w:t>
      </w:r>
      <w:r>
        <w:rPr>
          <w:szCs w:val="40"/>
        </w:rPr>
        <w:t>. Спасибо, Альфия Гумаровна, за очень проникновенный доклад и содержательный.</w:t>
      </w:r>
    </w:p>
    <w:p w:rsidR="007100D4" w:rsidRDefault="007100D4" w:rsidP="00B56182">
      <w:pPr>
        <w:spacing w:line="360" w:lineRule="auto"/>
        <w:rPr>
          <w:szCs w:val="40"/>
        </w:rPr>
      </w:pPr>
      <w:r>
        <w:rPr>
          <w:szCs w:val="40"/>
        </w:rPr>
        <w:t>Уважаемые коллеги, а мы предоставим слово главному адресату наших парламентских рекомендаций, парламентских слушаний</w:t>
      </w:r>
      <w:r w:rsidR="00AF40EB">
        <w:rPr>
          <w:szCs w:val="40"/>
        </w:rPr>
        <w:t xml:space="preserve"> – </w:t>
      </w:r>
      <w:r>
        <w:rPr>
          <w:szCs w:val="40"/>
        </w:rPr>
        <w:t xml:space="preserve">представителю </w:t>
      </w:r>
      <w:r w:rsidR="00AF40EB">
        <w:rPr>
          <w:szCs w:val="40"/>
        </w:rPr>
        <w:t>П</w:t>
      </w:r>
      <w:r>
        <w:rPr>
          <w:szCs w:val="40"/>
        </w:rPr>
        <w:t>равительства от Министерства экономического развития</w:t>
      </w:r>
      <w:r w:rsidR="00AF40EB">
        <w:rPr>
          <w:szCs w:val="40"/>
        </w:rPr>
        <w:t xml:space="preserve"> – </w:t>
      </w:r>
      <w:r>
        <w:rPr>
          <w:szCs w:val="40"/>
        </w:rPr>
        <w:t>заместителю министр</w:t>
      </w:r>
      <w:r w:rsidR="00AF40EB">
        <w:rPr>
          <w:szCs w:val="40"/>
        </w:rPr>
        <w:t>а</w:t>
      </w:r>
      <w:r>
        <w:rPr>
          <w:szCs w:val="40"/>
        </w:rPr>
        <w:t xml:space="preserve"> Савв</w:t>
      </w:r>
      <w:r w:rsidR="00AF40EB">
        <w:rPr>
          <w:szCs w:val="40"/>
        </w:rPr>
        <w:t>е</w:t>
      </w:r>
      <w:r>
        <w:rPr>
          <w:szCs w:val="40"/>
        </w:rPr>
        <w:t xml:space="preserve"> Витальевич</w:t>
      </w:r>
      <w:r w:rsidR="00AF40EB">
        <w:rPr>
          <w:szCs w:val="40"/>
        </w:rPr>
        <w:t>у</w:t>
      </w:r>
      <w:r>
        <w:rPr>
          <w:szCs w:val="40"/>
        </w:rPr>
        <w:t xml:space="preserve"> </w:t>
      </w:r>
      <w:proofErr w:type="spellStart"/>
      <w:r>
        <w:rPr>
          <w:szCs w:val="40"/>
        </w:rPr>
        <w:t>Шипов</w:t>
      </w:r>
      <w:r w:rsidR="00AF40EB">
        <w:rPr>
          <w:szCs w:val="40"/>
        </w:rPr>
        <w:t>у</w:t>
      </w:r>
      <w:proofErr w:type="spellEnd"/>
      <w:r>
        <w:rPr>
          <w:szCs w:val="40"/>
        </w:rPr>
        <w:t>.</w:t>
      </w:r>
    </w:p>
    <w:p w:rsidR="007100D4" w:rsidRDefault="007100D4" w:rsidP="00B56182">
      <w:pPr>
        <w:spacing w:line="360" w:lineRule="auto"/>
        <w:rPr>
          <w:szCs w:val="40"/>
        </w:rPr>
      </w:pPr>
      <w:r>
        <w:rPr>
          <w:szCs w:val="40"/>
        </w:rPr>
        <w:t>(Аплодисменты.)</w:t>
      </w:r>
    </w:p>
    <w:p w:rsidR="007100D4" w:rsidRDefault="007100D4" w:rsidP="00B56182">
      <w:pPr>
        <w:spacing w:line="360" w:lineRule="auto"/>
        <w:rPr>
          <w:szCs w:val="40"/>
        </w:rPr>
      </w:pPr>
      <w:r>
        <w:rPr>
          <w:szCs w:val="40"/>
          <w:u w:val="single"/>
        </w:rPr>
        <w:t>Шипов С.В.</w:t>
      </w:r>
      <w:r>
        <w:rPr>
          <w:szCs w:val="40"/>
        </w:rPr>
        <w:t xml:space="preserve"> Большое спасибо.</w:t>
      </w:r>
    </w:p>
    <w:p w:rsidR="007100D4" w:rsidRDefault="007100D4" w:rsidP="00B56182">
      <w:pPr>
        <w:spacing w:line="360" w:lineRule="auto"/>
        <w:rPr>
          <w:szCs w:val="40"/>
        </w:rPr>
      </w:pPr>
      <w:r>
        <w:rPr>
          <w:szCs w:val="40"/>
        </w:rPr>
        <w:t>Добрый день, уважаемые коллеги!</w:t>
      </w:r>
    </w:p>
    <w:p w:rsidR="007100D4" w:rsidRDefault="007100D4" w:rsidP="00B56182">
      <w:pPr>
        <w:spacing w:line="360" w:lineRule="auto"/>
        <w:rPr>
          <w:szCs w:val="40"/>
        </w:rPr>
      </w:pPr>
      <w:r>
        <w:rPr>
          <w:szCs w:val="40"/>
        </w:rPr>
        <w:lastRenderedPageBreak/>
        <w:t>Я хотел бы начать свое выступление с того, что поблагодарить Алексея Николаевича, Альфия Гумаровна вас и ваших коллег за организацию этих парламентских слушаний.</w:t>
      </w:r>
    </w:p>
    <w:p w:rsidR="007100D4" w:rsidRDefault="007100D4" w:rsidP="00B56182">
      <w:pPr>
        <w:spacing w:line="360" w:lineRule="auto"/>
        <w:rPr>
          <w:szCs w:val="40"/>
        </w:rPr>
      </w:pPr>
      <w:r>
        <w:rPr>
          <w:szCs w:val="40"/>
        </w:rPr>
        <w:t xml:space="preserve">Вы знаете, наверное, традиционно многие начинают свое выступление с благодарности за организацию мероприятия. </w:t>
      </w:r>
      <w:proofErr w:type="gramStart"/>
      <w:r>
        <w:rPr>
          <w:szCs w:val="40"/>
        </w:rPr>
        <w:t>Но я хочу сказать, что это непросто формальные слова, это совершенно искренняя с моей стороны признательность, потому что я считаю, внимание, которое должно быть приковано к этой теме, внимание, которое уделяется этой теме со стороны и федеральных органов исполнительной власти и со стороны законодательной власти, со стороны общественности, со стороны экспертов, это один из важнейших факторов того, что будут происходить</w:t>
      </w:r>
      <w:proofErr w:type="gramEnd"/>
      <w:r>
        <w:rPr>
          <w:szCs w:val="40"/>
        </w:rPr>
        <w:t xml:space="preserve"> изменения. Без такого внимания, без совместной работы ничего не получится.</w:t>
      </w:r>
    </w:p>
    <w:p w:rsidR="007100D4" w:rsidRDefault="007100D4" w:rsidP="00B56182">
      <w:pPr>
        <w:spacing w:line="360" w:lineRule="auto"/>
        <w:rPr>
          <w:szCs w:val="40"/>
        </w:rPr>
      </w:pPr>
      <w:r>
        <w:rPr>
          <w:szCs w:val="40"/>
        </w:rPr>
        <w:t xml:space="preserve">Кроме того, я как человек, который в </w:t>
      </w:r>
      <w:r w:rsidR="00AF40EB">
        <w:rPr>
          <w:szCs w:val="40"/>
        </w:rPr>
        <w:t>М</w:t>
      </w:r>
      <w:r>
        <w:rPr>
          <w:szCs w:val="40"/>
        </w:rPr>
        <w:t>инистерстве, к сожалению, наверное, отвечает за эту тему не так долго, чуть больше месяца, для меня это еще и очень ценный личный опыт, мне очень важно услышать о существующих проблемах сейчас здесь и, в том числе, учесть их в нашей работе. Поэтому я буду очень признателен за все предложения, в том числе, и за те, которые уже сегодня прозвучали.</w:t>
      </w:r>
    </w:p>
    <w:p w:rsidR="007100D4" w:rsidRDefault="007100D4" w:rsidP="00B56182">
      <w:pPr>
        <w:spacing w:line="360" w:lineRule="auto"/>
        <w:rPr>
          <w:szCs w:val="40"/>
        </w:rPr>
      </w:pPr>
      <w:r>
        <w:rPr>
          <w:szCs w:val="40"/>
        </w:rPr>
        <w:t xml:space="preserve">Ну а перейти к содержательному выступлению, я хотел бы, подхватив ту тематику, которая сегодня уже неоднократно звучала в выступлениях. Какой главный ресурс развития существует у нас сейчас с вами? Конечно, это люди. Без людей ничего сделать невозможно. </w:t>
      </w:r>
    </w:p>
    <w:p w:rsidR="00C750FA" w:rsidRDefault="007100D4" w:rsidP="00B56182">
      <w:pPr>
        <w:spacing w:line="360" w:lineRule="auto"/>
        <w:ind w:firstLine="708"/>
        <w:rPr>
          <w:szCs w:val="40"/>
        </w:rPr>
      </w:pPr>
      <w:r>
        <w:rPr>
          <w:szCs w:val="40"/>
        </w:rPr>
        <w:t xml:space="preserve">Вот у меня вопрос к залу. Сколько из вас, коллеги, считают себя специалистами в сфере развития моногородов? Вы можете поднять руки? Сколько человек? Вот так визуально. </w:t>
      </w:r>
      <w:proofErr w:type="gramStart"/>
      <w:r>
        <w:rPr>
          <w:szCs w:val="40"/>
        </w:rPr>
        <w:t>Ну</w:t>
      </w:r>
      <w:proofErr w:type="gramEnd"/>
      <w:r>
        <w:rPr>
          <w:szCs w:val="40"/>
        </w:rPr>
        <w:t xml:space="preserve"> вот я вижу, наверное, тридцать где-то примерно, около тридцати. У нас в зале чуть более двухсот, около двухсот пятидесяти. Так вот, коллеги, если говорить, на мой взгляд, об одном из </w:t>
      </w:r>
      <w:r>
        <w:rPr>
          <w:szCs w:val="40"/>
        </w:rPr>
        <w:lastRenderedPageBreak/>
        <w:t>важнейших результатов произошедших изменений это то, что уже сейчас в рамках проекта поддержки моногородов обучено более двухсот команд управленцев. То есть представьте, если каждый из вас это глава города, то вот такое количество команд каждого из вас за это время обучено.</w:t>
      </w:r>
      <w:r w:rsidR="00C750FA" w:rsidRPr="00C750FA">
        <w:rPr>
          <w:szCs w:val="40"/>
        </w:rPr>
        <w:t xml:space="preserve"> </w:t>
      </w:r>
      <w:r w:rsidR="00C750FA">
        <w:rPr>
          <w:szCs w:val="40"/>
        </w:rPr>
        <w:t xml:space="preserve">Мне кажется, это очень важный вклад. </w:t>
      </w:r>
    </w:p>
    <w:p w:rsidR="00BA50F3" w:rsidRDefault="00BA50F3" w:rsidP="00B56182">
      <w:pPr>
        <w:spacing w:line="360" w:lineRule="auto"/>
        <w:rPr>
          <w:szCs w:val="40"/>
        </w:rPr>
      </w:pPr>
      <w:r>
        <w:rPr>
          <w:szCs w:val="40"/>
        </w:rPr>
        <w:t>И если переводить это дальше в количество цифр, то в каждой команде пять человек, вот пять таких залов, специалистов в развитие моногородов уже сейчас у нас есть. На</w:t>
      </w:r>
      <w:r w:rsidR="00C750FA">
        <w:rPr>
          <w:szCs w:val="40"/>
        </w:rPr>
        <w:t xml:space="preserve"> </w:t>
      </w:r>
      <w:r>
        <w:rPr>
          <w:szCs w:val="40"/>
        </w:rPr>
        <w:t>мой взгляд, это очень важное достижение. И это не просто учёба, которая зачастую, знаете, у нас по некоторым сферам проходит, приехали, Москву посмотрели, и домой вернулись. Нет. Это много этапов. Несколько циклов. А самое главное, защита каждой команды реальных проектов, которые должны дальше быть реализованы в каждом моногороде.</w:t>
      </w:r>
    </w:p>
    <w:p w:rsidR="00BA50F3" w:rsidRDefault="00BA50F3" w:rsidP="00B56182">
      <w:pPr>
        <w:spacing w:line="360" w:lineRule="auto"/>
        <w:rPr>
          <w:szCs w:val="40"/>
        </w:rPr>
      </w:pPr>
      <w:r>
        <w:rPr>
          <w:szCs w:val="40"/>
        </w:rPr>
        <w:t>Поэтому я считаю, что направление по обучению и подготовке людей</w:t>
      </w:r>
      <w:r w:rsidR="00276827">
        <w:rPr>
          <w:szCs w:val="40"/>
        </w:rPr>
        <w:t xml:space="preserve"> – </w:t>
      </w:r>
      <w:r>
        <w:rPr>
          <w:szCs w:val="40"/>
        </w:rPr>
        <w:t>это то, во что мы должны вкладываться.</w:t>
      </w:r>
    </w:p>
    <w:p w:rsidR="00BA50F3" w:rsidRDefault="00BA50F3" w:rsidP="00B56182">
      <w:pPr>
        <w:spacing w:line="360" w:lineRule="auto"/>
        <w:rPr>
          <w:szCs w:val="40"/>
        </w:rPr>
      </w:pPr>
      <w:r>
        <w:rPr>
          <w:szCs w:val="40"/>
        </w:rPr>
        <w:t>И я хочу поблагодарить здесь, многие люди лично вложили в этот проект много сил именно по обучению, времени, в том числе в выходные дни, спасибо вам за это.</w:t>
      </w:r>
    </w:p>
    <w:p w:rsidR="00BA50F3" w:rsidRDefault="00BA50F3" w:rsidP="00B56182">
      <w:pPr>
        <w:spacing w:line="360" w:lineRule="auto"/>
        <w:rPr>
          <w:szCs w:val="40"/>
        </w:rPr>
      </w:pPr>
      <w:r>
        <w:rPr>
          <w:szCs w:val="40"/>
        </w:rPr>
        <w:t>Второе. Важнейший показатель</w:t>
      </w:r>
      <w:r w:rsidR="00276827">
        <w:rPr>
          <w:szCs w:val="40"/>
        </w:rPr>
        <w:t xml:space="preserve"> – </w:t>
      </w:r>
      <w:r>
        <w:rPr>
          <w:szCs w:val="40"/>
        </w:rPr>
        <w:t xml:space="preserve">это, конечно, объём привлечённых инвестиций. По итогам 2016 года он составил 777,4 миллиарда рублей. По итогам первого полугодия 2017 года 206,9 миллиарда рублей. Тоже цифры, которые говорят за себя. Это реальные цифры. </w:t>
      </w:r>
    </w:p>
    <w:p w:rsidR="00BA50F3" w:rsidRDefault="00BA50F3" w:rsidP="00B56182">
      <w:pPr>
        <w:spacing w:line="360" w:lineRule="auto"/>
        <w:rPr>
          <w:szCs w:val="40"/>
        </w:rPr>
      </w:pPr>
      <w:r>
        <w:rPr>
          <w:szCs w:val="40"/>
        </w:rPr>
        <w:t xml:space="preserve">Следующий показатель. Количество созданных новых рабочих мест, не связанных с деятельностью градообразующего предприятия. Вы понимаете, можно сколько угодно говорить о реализованных проектах, но если не создаются новые рабочие места, то моногород остаётся моногородом со всеми вытекающими последствиями. Так вот на 1 сентября 2017 года создано </w:t>
      </w:r>
      <w:r>
        <w:rPr>
          <w:szCs w:val="40"/>
        </w:rPr>
        <w:lastRenderedPageBreak/>
        <w:t>более 164 тысяч рабочих мест, что почти в два раза превышает целевой показатель.</w:t>
      </w:r>
    </w:p>
    <w:p w:rsidR="00BA50F3" w:rsidRDefault="00BA50F3" w:rsidP="00B56182">
      <w:pPr>
        <w:spacing w:line="360" w:lineRule="auto"/>
        <w:rPr>
          <w:szCs w:val="40"/>
        </w:rPr>
      </w:pPr>
      <w:r>
        <w:rPr>
          <w:szCs w:val="40"/>
        </w:rPr>
        <w:t>Проводится множество мероприятий по благоустройству. Я не буду сейчас говорить, какие конкретно, но понятно, что это те мероприятия, которые, собственно, формируют среду, в которой хочется жить и хочется работать людям, без этого тоже невозможно.</w:t>
      </w:r>
    </w:p>
    <w:p w:rsidR="00BA50F3" w:rsidRDefault="00BA50F3" w:rsidP="00B56182">
      <w:pPr>
        <w:spacing w:line="360" w:lineRule="auto"/>
        <w:rPr>
          <w:szCs w:val="40"/>
        </w:rPr>
      </w:pPr>
      <w:r>
        <w:rPr>
          <w:szCs w:val="40"/>
        </w:rPr>
        <w:t xml:space="preserve">Большая работа осуществляется и фондом развития моногородов. За счёт его прямой поддержки было создано более 3 тысяч рабочих мест и привлечено более 23 миллиардов рублей инвестиций. </w:t>
      </w:r>
    </w:p>
    <w:p w:rsidR="00BA50F3" w:rsidRDefault="00BA50F3" w:rsidP="00B56182">
      <w:pPr>
        <w:spacing w:line="360" w:lineRule="auto"/>
        <w:rPr>
          <w:szCs w:val="40"/>
        </w:rPr>
      </w:pPr>
      <w:r>
        <w:rPr>
          <w:szCs w:val="40"/>
        </w:rPr>
        <w:t>У меня сейчас, по этой теме я не буду вдаваться в подробности, коллеги расскажу, я просто по основным показателям хотел пройти и отметить, что по этой работе фонда есть вопросы, есть претензии, мы о них знаем, и сейчас, в том числе, разработаны изменения в правила предоставления субсидий. И мы работаем над тем, чтобы здесь механизмы были более выверены, более отточены.</w:t>
      </w:r>
    </w:p>
    <w:p w:rsidR="00BA50F3" w:rsidRDefault="00BA50F3" w:rsidP="00B56182">
      <w:pPr>
        <w:spacing w:line="360" w:lineRule="auto"/>
        <w:rPr>
          <w:szCs w:val="40"/>
        </w:rPr>
      </w:pPr>
      <w:r>
        <w:rPr>
          <w:szCs w:val="40"/>
        </w:rPr>
        <w:t>Хочу сказать, что одним из ключевых направлений реализации программы комплексного развития моногородов является создание территорий опережающего социально-экономического развития. На этом остановлюсь подробнее.</w:t>
      </w:r>
    </w:p>
    <w:p w:rsidR="00BA50F3" w:rsidRDefault="00BA50F3" w:rsidP="00B56182">
      <w:pPr>
        <w:spacing w:line="360" w:lineRule="auto"/>
        <w:rPr>
          <w:szCs w:val="40"/>
        </w:rPr>
      </w:pPr>
      <w:r>
        <w:rPr>
          <w:szCs w:val="40"/>
        </w:rPr>
        <w:t>Возможность создания ТОСЭР на территории моногородов была предусмотрена, в первую очередь, для того, чтобы стимулировать предпринимательскую деятельность, привлекать внешние инвестиции. Это происходит, как сегодня уже говорилось, во многом за счёт налоговых льгот, которые предоставляются при уплате в бюджет и внебюджетные фонды.</w:t>
      </w:r>
    </w:p>
    <w:p w:rsidR="00BA50F3" w:rsidRDefault="00BA50F3" w:rsidP="00B56182">
      <w:pPr>
        <w:spacing w:line="360" w:lineRule="auto"/>
        <w:rPr>
          <w:szCs w:val="40"/>
        </w:rPr>
      </w:pPr>
      <w:r>
        <w:rPr>
          <w:szCs w:val="40"/>
        </w:rPr>
        <w:t xml:space="preserve">Чтобы стать резидентом ТОСЭР юридическому лицу необходимо инициировать реализацию инвестиционного проекта, который позволит за </w:t>
      </w:r>
      <w:r>
        <w:rPr>
          <w:szCs w:val="40"/>
        </w:rPr>
        <w:lastRenderedPageBreak/>
        <w:t>первый год создать не менее 10 рабочих мест и привлечь не менее 23,5 миллиона рублей капитальных вложений.</w:t>
      </w:r>
    </w:p>
    <w:p w:rsidR="00BA50F3" w:rsidRDefault="00BA50F3" w:rsidP="00B56182">
      <w:pPr>
        <w:spacing w:line="360" w:lineRule="auto"/>
        <w:rPr>
          <w:szCs w:val="40"/>
        </w:rPr>
      </w:pPr>
      <w:r>
        <w:rPr>
          <w:szCs w:val="40"/>
        </w:rPr>
        <w:t>Хочу напомнить, что соответствующие показатели были вдвое сокращены специально для моногородов. Это очень важно, поставить планку, которая будет реальной.</w:t>
      </w:r>
    </w:p>
    <w:p w:rsidR="00BA50F3" w:rsidRDefault="00BA50F3" w:rsidP="00B56182">
      <w:pPr>
        <w:spacing w:line="360" w:lineRule="auto"/>
        <w:rPr>
          <w:szCs w:val="40"/>
        </w:rPr>
      </w:pPr>
      <w:r>
        <w:rPr>
          <w:szCs w:val="40"/>
        </w:rPr>
        <w:t>Конечно, хочется, чтобы темпы создания таких структур были выше. Но в то же время уже в этом году мы видим, что у нас есть положительная динамика.</w:t>
      </w:r>
    </w:p>
    <w:p w:rsidR="00BA50F3" w:rsidRDefault="00BA50F3" w:rsidP="00B56182">
      <w:pPr>
        <w:spacing w:line="360" w:lineRule="auto"/>
        <w:rPr>
          <w:szCs w:val="40"/>
        </w:rPr>
      </w:pPr>
      <w:r>
        <w:rPr>
          <w:szCs w:val="40"/>
        </w:rPr>
        <w:t>В частности, я хочу поблагодарить депутатов за активную работу по подготовке и принятию в первом чтении проекта федерального закона, который внёс изменения в Федеральный закон "О территориях опережающего социально-экономического развития". Были коллизии, которые препятствуют созданию таких структур. И сейчас закон позволяет нам сделать важный шаг. Надеюсь, что буквально в ближайшее время он будет принят во втором чтении.</w:t>
      </w:r>
    </w:p>
    <w:p w:rsidR="00BA50F3" w:rsidRDefault="00BA50F3" w:rsidP="00B56182">
      <w:pPr>
        <w:spacing w:line="360" w:lineRule="auto"/>
        <w:rPr>
          <w:szCs w:val="40"/>
        </w:rPr>
      </w:pPr>
      <w:r>
        <w:rPr>
          <w:szCs w:val="40"/>
        </w:rPr>
        <w:t xml:space="preserve">Кроме того, есть ряд вопросов, которые нам необходимо решать и в дальнейшем, о них, кстати, много сказано в рекомендациях парламентских слушаний. Мы изменения поддерживаем. Это и вопросы получения статуса резидента ТОСЭР индивидуальными предпринимателями и продление льгот по налогам и социальным платежам на резидентов ТОСЭР, получивших статус резидента после третьего года действия режима, и многое другое. </w:t>
      </w:r>
    </w:p>
    <w:p w:rsidR="00C97E2D" w:rsidRDefault="00B34193" w:rsidP="00B56182">
      <w:pPr>
        <w:spacing w:line="360" w:lineRule="auto"/>
        <w:rPr>
          <w:szCs w:val="40"/>
        </w:rPr>
      </w:pPr>
      <w:r>
        <w:rPr>
          <w:szCs w:val="40"/>
        </w:rPr>
        <w:t xml:space="preserve">Что же касается конкретных чисел, то на данный момент ТОСЭР </w:t>
      </w:r>
      <w:proofErr w:type="gramStart"/>
      <w:r>
        <w:rPr>
          <w:szCs w:val="40"/>
        </w:rPr>
        <w:t>созданы</w:t>
      </w:r>
      <w:proofErr w:type="gramEnd"/>
      <w:r>
        <w:rPr>
          <w:szCs w:val="40"/>
        </w:rPr>
        <w:t xml:space="preserve"> уже в 27. </w:t>
      </w:r>
      <w:r w:rsidR="00C97E2D">
        <w:rPr>
          <w:szCs w:val="40"/>
        </w:rPr>
        <w:t xml:space="preserve">Тот опыт, который есть по подготовке управленческих команд, он не будет достаточен, если мы не получим поддержку этих команд на местах. </w:t>
      </w:r>
    </w:p>
    <w:p w:rsidR="00C97E2D" w:rsidRDefault="00C97E2D" w:rsidP="00B56182">
      <w:pPr>
        <w:spacing w:line="360" w:lineRule="auto"/>
        <w:rPr>
          <w:szCs w:val="40"/>
        </w:rPr>
      </w:pPr>
      <w:r>
        <w:rPr>
          <w:szCs w:val="40"/>
        </w:rPr>
        <w:t xml:space="preserve">И дальше очень сложный вопрос: как этого добиться? С одной стороны, нам надо сформировать практики, когда в моногородах будут люди, </w:t>
      </w:r>
      <w:r>
        <w:rPr>
          <w:szCs w:val="40"/>
        </w:rPr>
        <w:lastRenderedPageBreak/>
        <w:t xml:space="preserve">готовые обучать других, готовые привлекать других, готовые становиться примером. И, наверное, эта задача, немного отличающаяся от того, что делалось сейчас с точки зрения подготовки именно управленцев, над этим нам надо вместе подумать. Но, с другой стороны, нам необходимо создать инструмент работы для того, чтобы вовлекать людей в решение, определение вопросов судьбы моногородов, в решение вопросов развития, формирования благоприятной среды, чтобы люди, которые живут там, они чувствовали своё влияние на эти процессы. </w:t>
      </w:r>
    </w:p>
    <w:p w:rsidR="00C97E2D" w:rsidRDefault="00C97E2D" w:rsidP="00B56182">
      <w:pPr>
        <w:spacing w:line="360" w:lineRule="auto"/>
        <w:rPr>
          <w:szCs w:val="40"/>
        </w:rPr>
      </w:pPr>
      <w:r>
        <w:rPr>
          <w:szCs w:val="40"/>
        </w:rPr>
        <w:t>Мне кажется, такая вовлечённость, может быть, она на первый взгляд и не выглядит важной, но на самом деле это ключевой элемент того, чтобы люди оставались и хотели жить в тех городах, в которых они сейчас живут. Внимание к их мнению, учёт того, что они действительно хотят изменить, есть ключ к тому, чтобы они дальше ассоциировали себя с этой территорией и оставались на ней жить. Спасибо большое.</w:t>
      </w:r>
    </w:p>
    <w:p w:rsidR="00C97E2D" w:rsidRDefault="00C97E2D" w:rsidP="00B56182">
      <w:pPr>
        <w:spacing w:line="360" w:lineRule="auto"/>
        <w:rPr>
          <w:szCs w:val="40"/>
        </w:rPr>
      </w:pPr>
      <w:r>
        <w:rPr>
          <w:szCs w:val="40"/>
        </w:rPr>
        <w:t>(Аплодисменты.)</w:t>
      </w:r>
    </w:p>
    <w:p w:rsidR="00C97E2D" w:rsidRDefault="00C97E2D" w:rsidP="00B56182">
      <w:pPr>
        <w:spacing w:line="360" w:lineRule="auto"/>
        <w:rPr>
          <w:szCs w:val="40"/>
        </w:rPr>
      </w:pPr>
      <w:r>
        <w:rPr>
          <w:szCs w:val="40"/>
          <w:u w:val="single"/>
        </w:rPr>
        <w:t>Председательствующий.</w:t>
      </w:r>
      <w:r>
        <w:rPr>
          <w:szCs w:val="40"/>
        </w:rPr>
        <w:t xml:space="preserve"> Спасибо, Савва Витальевич.</w:t>
      </w:r>
    </w:p>
    <w:p w:rsidR="00C97E2D" w:rsidRDefault="00C97E2D" w:rsidP="00B56182">
      <w:pPr>
        <w:spacing w:line="360" w:lineRule="auto"/>
        <w:rPr>
          <w:szCs w:val="40"/>
        </w:rPr>
      </w:pPr>
      <w:r>
        <w:rPr>
          <w:szCs w:val="40"/>
        </w:rPr>
        <w:t xml:space="preserve">Я приглашаю на нашу трибуну парламентских слушаний Ирину Владимировну </w:t>
      </w:r>
      <w:proofErr w:type="spellStart"/>
      <w:r>
        <w:rPr>
          <w:szCs w:val="40"/>
        </w:rPr>
        <w:t>Мак</w:t>
      </w:r>
      <w:r w:rsidR="00276827">
        <w:rPr>
          <w:szCs w:val="40"/>
        </w:rPr>
        <w:t>и</w:t>
      </w:r>
      <w:r>
        <w:rPr>
          <w:szCs w:val="40"/>
        </w:rPr>
        <w:t>еву</w:t>
      </w:r>
      <w:proofErr w:type="spellEnd"/>
      <w:r>
        <w:rPr>
          <w:szCs w:val="40"/>
        </w:rPr>
        <w:t xml:space="preserve">, заместителя председателя </w:t>
      </w:r>
      <w:r w:rsidR="00276827">
        <w:rPr>
          <w:szCs w:val="40"/>
        </w:rPr>
        <w:t>Г</w:t>
      </w:r>
      <w:r>
        <w:rPr>
          <w:szCs w:val="40"/>
        </w:rPr>
        <w:t>осударственной корпорации "Банк развития и внешнеэкономической деятельности", руководителя приоритетной программы "Комплексное развитие моногородов".</w:t>
      </w:r>
    </w:p>
    <w:p w:rsidR="00C97E2D" w:rsidRDefault="00C97E2D" w:rsidP="00B56182">
      <w:pPr>
        <w:spacing w:line="360" w:lineRule="auto"/>
        <w:rPr>
          <w:szCs w:val="40"/>
        </w:rPr>
      </w:pPr>
      <w:r>
        <w:rPr>
          <w:szCs w:val="40"/>
        </w:rPr>
        <w:t xml:space="preserve">И прошу всех выступающих ориентироваться на видеокамеры, то есть говорить в камеру, потому что идёт трансляция, вы в последующем все выступления можете использовать для своих личных архивов и в профессиональной деятельности. Трансляция идёт по нашему парламентскому телевидению во все инстанции, в Совет Федерации, в </w:t>
      </w:r>
      <w:r>
        <w:rPr>
          <w:szCs w:val="40"/>
        </w:rPr>
        <w:lastRenderedPageBreak/>
        <w:t xml:space="preserve">Госдуму, Правительство Российской Федерации и </w:t>
      </w:r>
      <w:r w:rsidR="00276827">
        <w:rPr>
          <w:szCs w:val="40"/>
        </w:rPr>
        <w:t>А</w:t>
      </w:r>
      <w:r>
        <w:rPr>
          <w:szCs w:val="40"/>
        </w:rPr>
        <w:t xml:space="preserve">дминистрацию </w:t>
      </w:r>
      <w:r w:rsidR="00276827">
        <w:rPr>
          <w:szCs w:val="40"/>
        </w:rPr>
        <w:t>П</w:t>
      </w:r>
      <w:r>
        <w:rPr>
          <w:szCs w:val="40"/>
        </w:rPr>
        <w:t>резидента</w:t>
      </w:r>
      <w:r w:rsidR="00276827">
        <w:rPr>
          <w:szCs w:val="40"/>
        </w:rPr>
        <w:t xml:space="preserve"> России</w:t>
      </w:r>
      <w:r>
        <w:rPr>
          <w:szCs w:val="40"/>
        </w:rPr>
        <w:t>, и он-</w:t>
      </w:r>
      <w:proofErr w:type="spellStart"/>
      <w:r>
        <w:rPr>
          <w:szCs w:val="40"/>
        </w:rPr>
        <w:t>лайн</w:t>
      </w:r>
      <w:proofErr w:type="spellEnd"/>
      <w:r>
        <w:rPr>
          <w:szCs w:val="40"/>
        </w:rPr>
        <w:t xml:space="preserve"> трансляция. </w:t>
      </w:r>
    </w:p>
    <w:p w:rsidR="00C97E2D" w:rsidRDefault="00C97E2D" w:rsidP="00B56182">
      <w:pPr>
        <w:spacing w:line="360" w:lineRule="auto"/>
        <w:rPr>
          <w:szCs w:val="40"/>
        </w:rPr>
      </w:pPr>
      <w:r>
        <w:rPr>
          <w:szCs w:val="40"/>
        </w:rPr>
        <w:t xml:space="preserve">Пожалуйста, Ирина Владимировна. </w:t>
      </w:r>
    </w:p>
    <w:p w:rsidR="00C97E2D" w:rsidRDefault="00C97E2D" w:rsidP="00B56182">
      <w:pPr>
        <w:spacing w:line="360" w:lineRule="auto"/>
        <w:rPr>
          <w:szCs w:val="40"/>
        </w:rPr>
      </w:pPr>
      <w:r>
        <w:rPr>
          <w:szCs w:val="40"/>
        </w:rPr>
        <w:t>(Аплодисменты.)</w:t>
      </w:r>
    </w:p>
    <w:p w:rsidR="00C97E2D" w:rsidRDefault="00C97E2D" w:rsidP="00B56182">
      <w:pPr>
        <w:spacing w:line="360" w:lineRule="auto"/>
        <w:rPr>
          <w:szCs w:val="40"/>
        </w:rPr>
      </w:pPr>
      <w:r>
        <w:rPr>
          <w:szCs w:val="40"/>
          <w:u w:val="single"/>
        </w:rPr>
        <w:t>Мак</w:t>
      </w:r>
      <w:r w:rsidR="00276827">
        <w:rPr>
          <w:szCs w:val="40"/>
          <w:u w:val="single"/>
        </w:rPr>
        <w:t>и</w:t>
      </w:r>
      <w:r>
        <w:rPr>
          <w:szCs w:val="40"/>
          <w:u w:val="single"/>
        </w:rPr>
        <w:t>ева И.В.</w:t>
      </w:r>
      <w:r>
        <w:rPr>
          <w:szCs w:val="40"/>
        </w:rPr>
        <w:t xml:space="preserve"> Спасибо большое, Алексей Николаевич.</w:t>
      </w:r>
    </w:p>
    <w:p w:rsidR="00C97E2D" w:rsidRDefault="00C97E2D" w:rsidP="00B56182">
      <w:pPr>
        <w:spacing w:line="360" w:lineRule="auto"/>
        <w:rPr>
          <w:szCs w:val="40"/>
        </w:rPr>
      </w:pPr>
      <w:r>
        <w:rPr>
          <w:szCs w:val="40"/>
        </w:rPr>
        <w:t xml:space="preserve">Добрый день, дорогие друзья! </w:t>
      </w:r>
    </w:p>
    <w:p w:rsidR="00C97E2D" w:rsidRDefault="00C97E2D" w:rsidP="00B56182">
      <w:pPr>
        <w:spacing w:line="360" w:lineRule="auto"/>
        <w:rPr>
          <w:szCs w:val="40"/>
        </w:rPr>
      </w:pPr>
      <w:r>
        <w:rPr>
          <w:szCs w:val="40"/>
        </w:rPr>
        <w:t xml:space="preserve">Те, кто </w:t>
      </w:r>
      <w:proofErr w:type="gramStart"/>
      <w:r>
        <w:rPr>
          <w:szCs w:val="40"/>
        </w:rPr>
        <w:t>находится в зале и прошли</w:t>
      </w:r>
      <w:proofErr w:type="gramEnd"/>
      <w:r>
        <w:rPr>
          <w:szCs w:val="40"/>
        </w:rPr>
        <w:t xml:space="preserve"> обучение в "С</w:t>
      </w:r>
      <w:r w:rsidR="00276827">
        <w:rPr>
          <w:szCs w:val="40"/>
        </w:rPr>
        <w:t>КОЛКОВО</w:t>
      </w:r>
      <w:r>
        <w:rPr>
          <w:szCs w:val="40"/>
        </w:rPr>
        <w:t xml:space="preserve">", </w:t>
      </w:r>
      <w:proofErr w:type="spellStart"/>
      <w:r>
        <w:rPr>
          <w:szCs w:val="40"/>
        </w:rPr>
        <w:t>РАНХиГС</w:t>
      </w:r>
      <w:proofErr w:type="spellEnd"/>
      <w:r>
        <w:rPr>
          <w:szCs w:val="40"/>
        </w:rPr>
        <w:t xml:space="preserve">, знают, что так нужно приветствовать, потому что действительно мы столько лет вместе работаем, уже стали не только коллегами и соратниками, но скорее друзьями, работаем на наше общее дело. </w:t>
      </w:r>
    </w:p>
    <w:p w:rsidR="00C97E2D" w:rsidRDefault="00C97E2D" w:rsidP="00B56182">
      <w:pPr>
        <w:spacing w:line="360" w:lineRule="auto"/>
        <w:rPr>
          <w:szCs w:val="40"/>
        </w:rPr>
      </w:pPr>
      <w:r>
        <w:rPr>
          <w:szCs w:val="40"/>
        </w:rPr>
        <w:t>Прошу поставить, наверное, предыдущий слайд. "Комплексное развитие моногородов" - так называется наша программа, ей почти год. Началась эта история по поддержке моногородов, я просто хотела немножко экскурс в историю, в 2008</w:t>
      </w:r>
      <w:r w:rsidR="00276827">
        <w:rPr>
          <w:szCs w:val="40"/>
        </w:rPr>
        <w:t xml:space="preserve"> – </w:t>
      </w:r>
      <w:r>
        <w:rPr>
          <w:szCs w:val="40"/>
        </w:rPr>
        <w:t xml:space="preserve">2009 годах. Это начало работы с моногородами. Вы все помните историю </w:t>
      </w:r>
      <w:r w:rsidR="00276827">
        <w:rPr>
          <w:szCs w:val="40"/>
        </w:rPr>
        <w:t>с Пи</w:t>
      </w:r>
      <w:r>
        <w:rPr>
          <w:szCs w:val="40"/>
        </w:rPr>
        <w:t>кал</w:t>
      </w:r>
      <w:r w:rsidR="00276827">
        <w:rPr>
          <w:szCs w:val="40"/>
        </w:rPr>
        <w:t>е</w:t>
      </w:r>
      <w:r>
        <w:rPr>
          <w:szCs w:val="40"/>
        </w:rPr>
        <w:t>в</w:t>
      </w:r>
      <w:r w:rsidR="00276827">
        <w:rPr>
          <w:szCs w:val="40"/>
        </w:rPr>
        <w:t>о</w:t>
      </w:r>
      <w:r>
        <w:rPr>
          <w:szCs w:val="40"/>
        </w:rPr>
        <w:t xml:space="preserve">, на слуху тогда был Байкальск, Тольятти, вот представители городов здесь находятся. И после этого по поручению </w:t>
      </w:r>
      <w:r w:rsidR="00276827">
        <w:rPr>
          <w:szCs w:val="40"/>
        </w:rPr>
        <w:t>П</w:t>
      </w:r>
      <w:r>
        <w:rPr>
          <w:szCs w:val="40"/>
        </w:rPr>
        <w:t xml:space="preserve">резидента было дано задание </w:t>
      </w:r>
      <w:proofErr w:type="gramStart"/>
      <w:r>
        <w:rPr>
          <w:szCs w:val="40"/>
        </w:rPr>
        <w:t>заниматься</w:t>
      </w:r>
      <w:proofErr w:type="gramEnd"/>
      <w:r>
        <w:rPr>
          <w:szCs w:val="40"/>
        </w:rPr>
        <w:t xml:space="preserve"> этими городами, была создана правительственн</w:t>
      </w:r>
      <w:r w:rsidR="00276827">
        <w:rPr>
          <w:szCs w:val="40"/>
        </w:rPr>
        <w:t>ая</w:t>
      </w:r>
      <w:r>
        <w:rPr>
          <w:szCs w:val="40"/>
        </w:rPr>
        <w:t xml:space="preserve"> комисси</w:t>
      </w:r>
      <w:r w:rsidR="00276827">
        <w:rPr>
          <w:szCs w:val="40"/>
        </w:rPr>
        <w:t>я</w:t>
      </w:r>
      <w:r>
        <w:rPr>
          <w:szCs w:val="40"/>
        </w:rPr>
        <w:t xml:space="preserve"> по экономическому развитию и интеграции, тогда она называлась по-другому, была создана специальная рабочая группа. Эта рабочая группа работала при комиссии, которую возглавлял Игорь Иванович Шувалов, он и сейчас её возглавляет. </w:t>
      </w:r>
    </w:p>
    <w:p w:rsidR="00C97E2D" w:rsidRPr="00BD2E30" w:rsidRDefault="00C97E2D" w:rsidP="00B56182">
      <w:pPr>
        <w:spacing w:line="360" w:lineRule="auto"/>
        <w:rPr>
          <w:szCs w:val="40"/>
        </w:rPr>
      </w:pPr>
      <w:r>
        <w:rPr>
          <w:szCs w:val="40"/>
        </w:rPr>
        <w:t xml:space="preserve">И почему об этом, наверное, мало говорилось, почему об этом так активно стали говорить год-полтора назад? Потому что, в принципе, работа велась практически в закрытом режиме, 20 человек в этой рабочей группе: это заместители министров, профсоюзы, Федеральная служба охраны </w:t>
      </w:r>
      <w:r w:rsidR="00276827">
        <w:rPr>
          <w:szCs w:val="40"/>
        </w:rPr>
        <w:t>П</w:t>
      </w:r>
      <w:r>
        <w:rPr>
          <w:szCs w:val="40"/>
        </w:rPr>
        <w:t xml:space="preserve">резидента, это крупнейшие российские банки, банки с </w:t>
      </w:r>
      <w:proofErr w:type="spellStart"/>
      <w:r>
        <w:rPr>
          <w:szCs w:val="40"/>
        </w:rPr>
        <w:t>госучастием</w:t>
      </w:r>
      <w:proofErr w:type="spellEnd"/>
      <w:r>
        <w:rPr>
          <w:szCs w:val="40"/>
        </w:rPr>
        <w:t xml:space="preserve">, это </w:t>
      </w:r>
      <w:r>
        <w:rPr>
          <w:szCs w:val="40"/>
        </w:rPr>
        <w:lastRenderedPageBreak/>
        <w:t xml:space="preserve">корпорации различные, корпорации МСП, корпорации ЖКХ. Это все те, кто были, знаете, в одном строю, и работали на решение одной проблемы. </w:t>
      </w:r>
    </w:p>
    <w:p w:rsidR="0058375D" w:rsidRDefault="0058375D" w:rsidP="00B56182">
      <w:pPr>
        <w:spacing w:line="360" w:lineRule="auto"/>
        <w:rPr>
          <w:szCs w:val="40"/>
        </w:rPr>
      </w:pPr>
      <w:r>
        <w:rPr>
          <w:szCs w:val="40"/>
        </w:rPr>
        <w:t xml:space="preserve">Именно тогда было принято решение, что эта рабочая группа будет базироваться на площадке "Внешэкономбанка", ведь многие задают вопрос, а причем тут "Внешэкономбанк", и какая особая роль принадлежит этому институту развития. Тогда в 2009 году была поставлена задача аккумулировать весь федеральный ресурс, который есть, и на площадке </w:t>
      </w:r>
      <w:proofErr w:type="spellStart"/>
      <w:r>
        <w:rPr>
          <w:szCs w:val="40"/>
        </w:rPr>
        <w:t>нефедерального</w:t>
      </w:r>
      <w:proofErr w:type="spellEnd"/>
      <w:r>
        <w:rPr>
          <w:szCs w:val="40"/>
        </w:rPr>
        <w:t xml:space="preserve"> органа исполнительной власти собрать этот ресурс, и всем вместе идти на решение, для того чтобы решить эти накопившиеся проблемы. Тогда Минфин </w:t>
      </w:r>
      <w:r w:rsidR="00276827">
        <w:rPr>
          <w:szCs w:val="40"/>
        </w:rPr>
        <w:t xml:space="preserve">России </w:t>
      </w:r>
      <w:r>
        <w:rPr>
          <w:szCs w:val="40"/>
        </w:rPr>
        <w:t>выдавал дотацию на сбалансированность бюджета специально для тех регионов, где были моногорода, и эти дотации, хотя это и нельзя было делать, они были условно окрашены, то есть мы четко понимали, куда идет каждая государственная копейка.</w:t>
      </w:r>
    </w:p>
    <w:p w:rsidR="0058375D" w:rsidRDefault="0058375D" w:rsidP="00B56182">
      <w:pPr>
        <w:spacing w:line="360" w:lineRule="auto"/>
        <w:rPr>
          <w:szCs w:val="40"/>
        </w:rPr>
      </w:pPr>
      <w:r>
        <w:rPr>
          <w:szCs w:val="40"/>
        </w:rPr>
        <w:t xml:space="preserve">Особую роль хочу отметить Министерства образования и Министерства труда. Там тоже были дополнительные средства и на переподготовку граждан, которые потеряли работу, и деньги Министерства экономического развития на поддержку малого и среднего предпринимательства, где точечно оказывалась поддержка на тех территориях, где ухудшалась ситуация с каждым днем. </w:t>
      </w:r>
    </w:p>
    <w:p w:rsidR="0058375D" w:rsidRDefault="0058375D" w:rsidP="00B56182">
      <w:pPr>
        <w:spacing w:line="360" w:lineRule="auto"/>
        <w:rPr>
          <w:szCs w:val="40"/>
        </w:rPr>
      </w:pPr>
      <w:r>
        <w:rPr>
          <w:szCs w:val="40"/>
        </w:rPr>
        <w:t xml:space="preserve">В те времена эти оказываемые меры поддержки носили антикризисный характер, и вот в 2014 году были приняты нормативные акты, прошу следующий слайд, тогда было определено, что такое моногород постановлением </w:t>
      </w:r>
      <w:r w:rsidR="00276827">
        <w:rPr>
          <w:szCs w:val="40"/>
        </w:rPr>
        <w:t>П</w:t>
      </w:r>
      <w:r>
        <w:rPr>
          <w:szCs w:val="40"/>
        </w:rPr>
        <w:t xml:space="preserve">равительства, кто относился к этой категории, и был утвержден список моногородов, по которому мы начали активную работу. Так говорили многие докладчики, у нас практически вся страна охвачена таким сюжетом, как моногорода – 61 субъект Российской Федерации, где </w:t>
      </w:r>
      <w:r>
        <w:rPr>
          <w:szCs w:val="40"/>
        </w:rPr>
        <w:lastRenderedPageBreak/>
        <w:t xml:space="preserve">официально находятся такие территории, это 319 городов, где проживает 10 процентов населения. </w:t>
      </w:r>
    </w:p>
    <w:p w:rsidR="0058375D" w:rsidRDefault="0058375D" w:rsidP="00B56182">
      <w:pPr>
        <w:spacing w:line="360" w:lineRule="auto"/>
        <w:rPr>
          <w:szCs w:val="40"/>
        </w:rPr>
      </w:pPr>
      <w:r>
        <w:rPr>
          <w:szCs w:val="40"/>
        </w:rPr>
        <w:t xml:space="preserve">Основные проблемы моногородов, они, наверное, такие, как и не </w:t>
      </w:r>
      <w:proofErr w:type="gramStart"/>
      <w:r>
        <w:rPr>
          <w:szCs w:val="40"/>
        </w:rPr>
        <w:t>в</w:t>
      </w:r>
      <w:proofErr w:type="gramEnd"/>
      <w:r>
        <w:rPr>
          <w:szCs w:val="40"/>
        </w:rPr>
        <w:t xml:space="preserve"> моно, но вместе </w:t>
      </w:r>
      <w:proofErr w:type="gramStart"/>
      <w:r>
        <w:rPr>
          <w:szCs w:val="40"/>
        </w:rPr>
        <w:t>с</w:t>
      </w:r>
      <w:proofErr w:type="gramEnd"/>
      <w:r>
        <w:rPr>
          <w:szCs w:val="40"/>
        </w:rPr>
        <w:t xml:space="preserve"> тем в моногородах эти проблемы просто наиболее ярко проявляются. Это зависимость от градообразующего предприятия. Если что-то происходит на градообразующем предприятии, это каждая семья чувствует.</w:t>
      </w:r>
    </w:p>
    <w:p w:rsidR="0058375D" w:rsidRDefault="0058375D" w:rsidP="00B56182">
      <w:pPr>
        <w:spacing w:line="360" w:lineRule="auto"/>
        <w:rPr>
          <w:szCs w:val="40"/>
        </w:rPr>
      </w:pPr>
      <w:r>
        <w:rPr>
          <w:szCs w:val="40"/>
        </w:rPr>
        <w:t xml:space="preserve">И тогда, прошу следующий слайд, была поставлена задача </w:t>
      </w:r>
      <w:proofErr w:type="gramStart"/>
      <w:r>
        <w:rPr>
          <w:szCs w:val="40"/>
        </w:rPr>
        <w:t>разработать</w:t>
      </w:r>
      <w:proofErr w:type="gramEnd"/>
      <w:r>
        <w:rPr>
          <w:szCs w:val="40"/>
        </w:rPr>
        <w:t xml:space="preserve"> специальную программу "Комплексное развитие моногородов", которая будет в себе аккумулировать все меры государственной поддержки, которые есть у нас в Российской Федерации. Ведь проблема не в том, что поддержки мало, или видов субсидий мало, видов поддержки мало, а проблема в том, что</w:t>
      </w:r>
      <w:r w:rsidR="00276827">
        <w:rPr>
          <w:szCs w:val="40"/>
        </w:rPr>
        <w:t>бы</w:t>
      </w:r>
      <w:r>
        <w:rPr>
          <w:szCs w:val="40"/>
        </w:rPr>
        <w:t xml:space="preserve"> </w:t>
      </w:r>
      <w:proofErr w:type="gramStart"/>
      <w:r>
        <w:rPr>
          <w:szCs w:val="40"/>
        </w:rPr>
        <w:t xml:space="preserve">научиться </w:t>
      </w:r>
      <w:r w:rsidR="00276827">
        <w:rPr>
          <w:szCs w:val="40"/>
        </w:rPr>
        <w:t xml:space="preserve">ими </w:t>
      </w:r>
      <w:r>
        <w:rPr>
          <w:szCs w:val="40"/>
        </w:rPr>
        <w:t>грамотно пользоваться</w:t>
      </w:r>
      <w:proofErr w:type="gramEnd"/>
      <w:r>
        <w:rPr>
          <w:szCs w:val="40"/>
        </w:rPr>
        <w:t xml:space="preserve">. Ведь и здесь, в Государственной Думе, при рассмотрении бюджета вы каждый раз смотрите внимательно те строки мер федеральной поддержки и в сфере образования, в сфере здравоохранения, в сфере дорожного хозяйства, поддержки малого и среднего предпринимательства. </w:t>
      </w:r>
    </w:p>
    <w:p w:rsidR="0058375D" w:rsidRDefault="0058375D" w:rsidP="00B56182">
      <w:pPr>
        <w:spacing w:line="360" w:lineRule="auto"/>
        <w:rPr>
          <w:szCs w:val="40"/>
        </w:rPr>
      </w:pPr>
      <w:r>
        <w:rPr>
          <w:szCs w:val="40"/>
        </w:rPr>
        <w:t>Но на площадке моногородов мы постарались аккумулировать все эти меры поддержки и показать, как, обучив глав монопрофильных муниципальных образований, команды, которые работают вместе с главами, как, наверное, научить работать вместе градообразующее</w:t>
      </w:r>
      <w:r w:rsidR="00066085">
        <w:rPr>
          <w:szCs w:val="40"/>
        </w:rPr>
        <w:t xml:space="preserve"> предприятие</w:t>
      </w:r>
      <w:r>
        <w:rPr>
          <w:szCs w:val="40"/>
        </w:rPr>
        <w:t xml:space="preserve"> с муниципалитетом. Обучив этим мерам поддержки, мы можем увидеть на площадке моногородов, на территории моногородов, как ими грамотно пользоваться, потому что мер поддержки в государстве много, </w:t>
      </w:r>
      <w:proofErr w:type="gramStart"/>
      <w:r>
        <w:rPr>
          <w:szCs w:val="40"/>
        </w:rPr>
        <w:t>научить ими пользоваться</w:t>
      </w:r>
      <w:proofErr w:type="gramEnd"/>
      <w:r>
        <w:rPr>
          <w:szCs w:val="40"/>
        </w:rPr>
        <w:t xml:space="preserve"> – это была основная задача.</w:t>
      </w:r>
    </w:p>
    <w:p w:rsidR="0058375D" w:rsidRDefault="0058375D" w:rsidP="00B56182">
      <w:pPr>
        <w:spacing w:line="360" w:lineRule="auto"/>
        <w:rPr>
          <w:szCs w:val="40"/>
        </w:rPr>
      </w:pPr>
      <w:r>
        <w:rPr>
          <w:szCs w:val="40"/>
        </w:rPr>
        <w:t xml:space="preserve">Вторая задача – это помирить, познакомить градообразующее предприятие с главами, потому что да что же это такое: приезжаешь в </w:t>
      </w:r>
      <w:r>
        <w:rPr>
          <w:szCs w:val="40"/>
        </w:rPr>
        <w:lastRenderedPageBreak/>
        <w:t xml:space="preserve">муниципалитет, глава градообразующего предприятия, директор не разговаривает с главой муниципального образования, глава муниципалитета не знает, что будет с градообразующим предприятием через 5–10 лет. Это относится, скорее, к небольшим городам, крупные города могут находить общий язык с градообразующим предприятием, а что касается большинства других городов, то эта проблема оставалась до 2014–2015 годов так и не разрешима. </w:t>
      </w:r>
    </w:p>
    <w:p w:rsidR="0058375D" w:rsidRDefault="0058375D" w:rsidP="00B56182">
      <w:pPr>
        <w:spacing w:line="360" w:lineRule="auto"/>
        <w:rPr>
          <w:szCs w:val="40"/>
        </w:rPr>
      </w:pPr>
      <w:r>
        <w:rPr>
          <w:szCs w:val="40"/>
        </w:rPr>
        <w:t xml:space="preserve">Два года назад Советом при </w:t>
      </w:r>
      <w:proofErr w:type="gramStart"/>
      <w:r w:rsidR="00066085">
        <w:rPr>
          <w:szCs w:val="40"/>
        </w:rPr>
        <w:t>П</w:t>
      </w:r>
      <w:r>
        <w:rPr>
          <w:szCs w:val="40"/>
        </w:rPr>
        <w:t>резиденте</w:t>
      </w:r>
      <w:proofErr w:type="gramEnd"/>
      <w:r>
        <w:rPr>
          <w:szCs w:val="40"/>
        </w:rPr>
        <w:t xml:space="preserve"> по стратегическому развитию и приоритетным проектам моногорода отнесены к приоритетным направлениям. 30 ноября утвержден паспорт этой программы. Цель программы, как сегодня говорили многие докладчики, – это снизить зависимость этого города от градообразующего предприятия. И как, наверное, следствие нашей комплексной работы – это 18 городов должны покинуть список моно и стать городами с устойчивой экономикой. </w:t>
      </w:r>
    </w:p>
    <w:p w:rsidR="00726408" w:rsidRDefault="00C55E25" w:rsidP="00B56182">
      <w:pPr>
        <w:spacing w:line="360" w:lineRule="auto"/>
        <w:rPr>
          <w:szCs w:val="40"/>
        </w:rPr>
      </w:pPr>
      <w:proofErr w:type="gramStart"/>
      <w:r>
        <w:rPr>
          <w:szCs w:val="40"/>
        </w:rPr>
        <w:t>Эта задача, мы считаем, для нас это сверхзадача, очень амбициозная, но</w:t>
      </w:r>
      <w:r w:rsidR="00066085">
        <w:rPr>
          <w:szCs w:val="40"/>
        </w:rPr>
        <w:t>,</w:t>
      </w:r>
      <w:r>
        <w:rPr>
          <w:szCs w:val="40"/>
        </w:rPr>
        <w:t xml:space="preserve"> тем не менее</w:t>
      </w:r>
      <w:r w:rsidR="00066085">
        <w:rPr>
          <w:szCs w:val="40"/>
        </w:rPr>
        <w:t>,</w:t>
      </w:r>
      <w:r>
        <w:rPr>
          <w:szCs w:val="40"/>
        </w:rPr>
        <w:t xml:space="preserve"> главы городов уже сейчас понимают, какие города должны покинуть этот список, и сегодня, я думаю, важным вопросом предстоит обсудить, а как сделать так, чтобы те меры поддержки, которые сейчас распространяются на моногорода, как эти меры поддержки, они бы остались для тех, кто этот список покинет, </w:t>
      </w:r>
      <w:r w:rsidR="00726408">
        <w:rPr>
          <w:szCs w:val="40"/>
        </w:rPr>
        <w:t>потому</w:t>
      </w:r>
      <w:proofErr w:type="gramEnd"/>
      <w:r w:rsidR="00726408">
        <w:rPr>
          <w:szCs w:val="40"/>
        </w:rPr>
        <w:t xml:space="preserve"> </w:t>
      </w:r>
      <w:proofErr w:type="gramStart"/>
      <w:r w:rsidR="00726408">
        <w:rPr>
          <w:szCs w:val="40"/>
        </w:rPr>
        <w:t xml:space="preserve">что многие главы подходят и говорят: мы не хотим, вернее, мы понимаем, что город делает большой рывок, но когда мы уходим из списка, понимаем, что мы лишаемся не только тех мер поддержки, которые сейчас есть, мы в первую очередь лишаемся вот этих горизонтальных связей, которые наработаны были в течение многих лет. </w:t>
      </w:r>
      <w:proofErr w:type="gramEnd"/>
    </w:p>
    <w:p w:rsidR="00726408" w:rsidRDefault="00726408" w:rsidP="00B56182">
      <w:pPr>
        <w:spacing w:line="360" w:lineRule="auto"/>
        <w:rPr>
          <w:szCs w:val="40"/>
        </w:rPr>
      </w:pPr>
      <w:r>
        <w:rPr>
          <w:szCs w:val="40"/>
        </w:rPr>
        <w:t xml:space="preserve">Куратором данной программы определен Игорь Иванович Шувалов, первый вице-премьер, Игорь Иванович эту тему ведет с 2009 года, это наш </w:t>
      </w:r>
      <w:r>
        <w:rPr>
          <w:szCs w:val="40"/>
        </w:rPr>
        <w:lastRenderedPageBreak/>
        <w:t xml:space="preserve">бессменный лидер. При данной программе создан общественно-деловой совет, вот Дмитрий Исламов возглавляет, большое спасибо, Дмитрий. </w:t>
      </w:r>
    </w:p>
    <w:p w:rsidR="00726408" w:rsidRDefault="00726408" w:rsidP="00B56182">
      <w:pPr>
        <w:spacing w:line="360" w:lineRule="auto"/>
        <w:rPr>
          <w:szCs w:val="40"/>
        </w:rPr>
      </w:pPr>
      <w:r>
        <w:rPr>
          <w:szCs w:val="40"/>
        </w:rPr>
        <w:t xml:space="preserve">Мы очень рады, что на площадке Государственной Думы такое внимание уделяется теме моногородов. Вот я на слушаниях бываю достаточно часто, но мне кажется, чтобы два </w:t>
      </w:r>
      <w:r w:rsidR="00066085">
        <w:rPr>
          <w:szCs w:val="40"/>
        </w:rPr>
        <w:t>К</w:t>
      </w:r>
      <w:r>
        <w:rPr>
          <w:szCs w:val="40"/>
        </w:rPr>
        <w:t xml:space="preserve">омитета вели тему, такое бывает крайне редко. </w:t>
      </w:r>
    </w:p>
    <w:p w:rsidR="00726408" w:rsidRDefault="00726408" w:rsidP="00B56182">
      <w:pPr>
        <w:spacing w:line="360" w:lineRule="auto"/>
        <w:rPr>
          <w:szCs w:val="40"/>
        </w:rPr>
      </w:pPr>
      <w:proofErr w:type="gramStart"/>
      <w:r>
        <w:rPr>
          <w:szCs w:val="40"/>
        </w:rPr>
        <w:t xml:space="preserve">И я очень благодарна и </w:t>
      </w:r>
      <w:r w:rsidR="00066085">
        <w:rPr>
          <w:szCs w:val="40"/>
        </w:rPr>
        <w:t>К</w:t>
      </w:r>
      <w:r>
        <w:rPr>
          <w:szCs w:val="40"/>
        </w:rPr>
        <w:t xml:space="preserve">омитету по федеративному устройству, и </w:t>
      </w:r>
      <w:r w:rsidR="00066085">
        <w:rPr>
          <w:szCs w:val="40"/>
        </w:rPr>
        <w:t>К</w:t>
      </w:r>
      <w:r>
        <w:rPr>
          <w:szCs w:val="40"/>
        </w:rPr>
        <w:t>омитету по экономической политике, большое спасибо за эту возможность здесь обсудить именно с двух сторон: с точки зрения и разграничения полномочий, что нужно сделать на муниципальном уровне, что нужно сделать на региональном уровне для того, чтобы тема моногородов звучала по всей стране, и с другой стороны, какие меры экономического характера</w:t>
      </w:r>
      <w:proofErr w:type="gramEnd"/>
      <w:r>
        <w:rPr>
          <w:szCs w:val="40"/>
        </w:rPr>
        <w:t xml:space="preserve"> нужно принять и какие поправки в законодательство нужно внести для того, чтобы экономика в этих городах была устойчивой. </w:t>
      </w:r>
    </w:p>
    <w:p w:rsidR="00726408" w:rsidRDefault="00726408" w:rsidP="00B56182">
      <w:pPr>
        <w:spacing w:line="360" w:lineRule="auto"/>
        <w:rPr>
          <w:szCs w:val="40"/>
        </w:rPr>
      </w:pPr>
      <w:r>
        <w:rPr>
          <w:szCs w:val="40"/>
        </w:rPr>
        <w:t>Среди участников программы, это, наверное, самая, знаете, такая обширная программа, у нас порядка 40 организаций участвует в программе, здесь федеральные органы исполнительной власти и банки, и корпорации развития, при этом охватывает 319 городов, 61 субъект Российской Федерации. Действительно самая масштабная программа, и как сказал Дмитрий Анатольевич Медведев, наверное, это единственная программа, которая имеет не вертикальную направленность, а горизонтальную. Всё, что есть в России, мы пытаемся приземлить на моногорода и увидеть, какое влияние оказывает это на экономику города. Пожалуйста, следующий слайд.</w:t>
      </w:r>
    </w:p>
    <w:p w:rsidR="00726408" w:rsidRDefault="00726408" w:rsidP="00B56182">
      <w:pPr>
        <w:spacing w:line="360" w:lineRule="auto"/>
        <w:rPr>
          <w:szCs w:val="40"/>
        </w:rPr>
      </w:pPr>
      <w:proofErr w:type="gramStart"/>
      <w:r>
        <w:rPr>
          <w:szCs w:val="40"/>
        </w:rPr>
        <w:t xml:space="preserve">Быстро пробегу по показателям, сегодня и Савва Витальевич об этом говорил, показатели нам поставлены очень амбициозные, вы знаете, друзья, кто эту тему ведет и курирует вместе со мной в муниципальных образованиях, каждый из вас пугался, когда вам поставили такие </w:t>
      </w:r>
      <w:r>
        <w:rPr>
          <w:szCs w:val="40"/>
          <w:lang w:val="en-US"/>
        </w:rPr>
        <w:t>KPI</w:t>
      </w:r>
      <w:r>
        <w:rPr>
          <w:szCs w:val="40"/>
        </w:rPr>
        <w:t xml:space="preserve">, я </w:t>
      </w:r>
      <w:r>
        <w:rPr>
          <w:szCs w:val="40"/>
        </w:rPr>
        <w:lastRenderedPageBreak/>
        <w:t>смотрела просто ужас в глазах, главы муниципальных образований говорили, что, неужели, мы столько можем создать рабочих мест.</w:t>
      </w:r>
      <w:proofErr w:type="gramEnd"/>
      <w:r>
        <w:rPr>
          <w:szCs w:val="40"/>
        </w:rPr>
        <w:t xml:space="preserve"> Могу сказать по факту, что сейчас здесь показаны цифры нарастающим итогом, буквально это оперативные данные, которые собраны с муниципалитетов, с субъектов Российской Федерации: более 180 тысяч новых рабочих мест. </w:t>
      </w:r>
    </w:p>
    <w:p w:rsidR="00726408" w:rsidRDefault="00726408" w:rsidP="00B56182">
      <w:pPr>
        <w:spacing w:line="360" w:lineRule="auto"/>
        <w:rPr>
          <w:szCs w:val="40"/>
        </w:rPr>
      </w:pPr>
      <w:r>
        <w:rPr>
          <w:szCs w:val="40"/>
        </w:rPr>
        <w:t xml:space="preserve">Но хотела обратить ваше внимание, что в этой цифре и постоянные рабочие места, и временные. Дмитрий Анатольевич Медведев на одном из заседаний </w:t>
      </w:r>
      <w:r w:rsidR="00066085">
        <w:rPr>
          <w:szCs w:val="40"/>
        </w:rPr>
        <w:t>С</w:t>
      </w:r>
      <w:r>
        <w:rPr>
          <w:szCs w:val="40"/>
        </w:rPr>
        <w:t xml:space="preserve">овета при </w:t>
      </w:r>
      <w:r w:rsidR="00066085">
        <w:rPr>
          <w:szCs w:val="40"/>
        </w:rPr>
        <w:t>П</w:t>
      </w:r>
      <w:r>
        <w:rPr>
          <w:szCs w:val="40"/>
        </w:rPr>
        <w:t xml:space="preserve">резиденте сказал о следующем, что для некоторых городов временные рабочие места – это тоже выход, это тоже важно, потому что это дополнительный доход в семью. </w:t>
      </w:r>
      <w:proofErr w:type="gramStart"/>
      <w:r>
        <w:rPr>
          <w:szCs w:val="40"/>
        </w:rPr>
        <w:t>И понятно, что здесь, в этом показателе, если, например, я как, не знаю, плохо на себе показывать, да, я как безработный, но если, например, человек, если безработный устраивается два-три раза в год в течение года, то, конечно, вот здесь на нём сидит как три рабочих места, мы это прекрасно понимаем, и с нами согласилась и Федеральная налоговая служба при расчете</w:t>
      </w:r>
      <w:proofErr w:type="gramEnd"/>
      <w:r>
        <w:rPr>
          <w:szCs w:val="40"/>
        </w:rPr>
        <w:t xml:space="preserve"> этого показателя. Поэтому если говорить о постоянных рабочих местах, это половина. Следующий слайд, пожалуйста. </w:t>
      </w:r>
    </w:p>
    <w:p w:rsidR="00726408" w:rsidRDefault="00726408" w:rsidP="00B56182">
      <w:pPr>
        <w:spacing w:line="360" w:lineRule="auto"/>
        <w:rPr>
          <w:szCs w:val="40"/>
        </w:rPr>
      </w:pPr>
      <w:r>
        <w:rPr>
          <w:szCs w:val="40"/>
        </w:rPr>
        <w:t xml:space="preserve">Что ещё важно? Да, хотела похвалить несколько городов, которые прямо существенно сделали рывок в создании новых рабочих мест. Я думаю, коллегам будет приятно. </w:t>
      </w:r>
      <w:proofErr w:type="gramStart"/>
      <w:r>
        <w:rPr>
          <w:szCs w:val="40"/>
        </w:rPr>
        <w:t>Хотела похвалить Новокузнецк, Кемеровскую область, очень амбициозный был показатель, существенно перевыполнена эта цифра, Республика Саха (Якутия), Нерюнгри, Невинномысск, Ставропольский край – тоже молодцы, рванули по рабочим местам далеко вперед, Магнитогорск, Челябинская область, Новоалтайск, Заринск, это Алтайский край, это города-лидеры, которые на сегодняшний момент показали, наверное, самый большой прирост.</w:t>
      </w:r>
      <w:proofErr w:type="gramEnd"/>
    </w:p>
    <w:p w:rsidR="00726408" w:rsidRPr="00927C23" w:rsidRDefault="00726408" w:rsidP="00B56182">
      <w:pPr>
        <w:spacing w:line="360" w:lineRule="auto"/>
        <w:rPr>
          <w:szCs w:val="40"/>
        </w:rPr>
      </w:pPr>
      <w:proofErr w:type="gramStart"/>
      <w:r>
        <w:rPr>
          <w:szCs w:val="40"/>
        </w:rPr>
        <w:lastRenderedPageBreak/>
        <w:t>На следующем слайде мы просто собрали несколько, вот эти фотографии живые, они были сделаны, когда было чуточку потеплее, понятно, что уже в некоторых городах выпал снег, но вместе с тем вот, допустим, Невинномысск себе поставил задачу - в июле сделать пять шагов, вот, правда, фотография, написано: на 1 октября, но я думаю, что сделана немного раньше.</w:t>
      </w:r>
      <w:proofErr w:type="gramEnd"/>
      <w:r>
        <w:rPr>
          <w:szCs w:val="40"/>
        </w:rPr>
        <w:t xml:space="preserve"> "Пять шагов благоустройства", это, вот Альфия Гумаровна об этом говорила, что сейчас, знаете, жителям мало просто </w:t>
      </w:r>
      <w:proofErr w:type="gramStart"/>
      <w:r>
        <w:rPr>
          <w:szCs w:val="40"/>
        </w:rPr>
        <w:t>получить</w:t>
      </w:r>
      <w:proofErr w:type="gramEnd"/>
      <w:r>
        <w:rPr>
          <w:szCs w:val="40"/>
        </w:rPr>
        <w:t xml:space="preserve"> работу. Так как у нас век </w:t>
      </w:r>
      <w:proofErr w:type="spellStart"/>
      <w:r>
        <w:rPr>
          <w:szCs w:val="40"/>
        </w:rPr>
        <w:t>цифровизации</w:t>
      </w:r>
      <w:proofErr w:type="spellEnd"/>
      <w:r>
        <w:rPr>
          <w:szCs w:val="40"/>
        </w:rPr>
        <w:t xml:space="preserve"> и все знают, как хорошо живется в соседних городах, как красива столица, как крупные города привлекают своими красивыми общественными пространствами...</w:t>
      </w:r>
    </w:p>
    <w:p w:rsidR="00C97E2D" w:rsidRDefault="00C97E2D" w:rsidP="00B56182">
      <w:pPr>
        <w:spacing w:line="360" w:lineRule="auto"/>
        <w:rPr>
          <w:szCs w:val="40"/>
        </w:rPr>
      </w:pPr>
      <w:r>
        <w:rPr>
          <w:szCs w:val="40"/>
        </w:rPr>
        <w:t xml:space="preserve">В этом году была поставлена задача в моногородах </w:t>
      </w:r>
      <w:proofErr w:type="gramStart"/>
      <w:r>
        <w:rPr>
          <w:szCs w:val="40"/>
        </w:rPr>
        <w:t>реализовать</w:t>
      </w:r>
      <w:proofErr w:type="gramEnd"/>
      <w:r>
        <w:rPr>
          <w:szCs w:val="40"/>
        </w:rPr>
        <w:t xml:space="preserve"> программу "Пять шагов благоустройства". Я о ней немножко подробнее расскажу. И, конечно, здесь наша особая благодарность Министерству строительства и ЖКХ, смотрю, Оксана Демченко здесь находится. Мэры, когда запускали эту программу, даже не рассчитывали на то, что они получат какой-то федеральный ресурс. Тогда была поставлена задача Игорем Ивановичем Шуваловым, а давайте все вместе пройдем вот эти простые шаги по благоустройству. Называются, мы так условно их назвали, сегодня в центре должны благоустроить одно самое оживленное пространство. </w:t>
      </w:r>
    </w:p>
    <w:p w:rsidR="00C97E2D" w:rsidRDefault="00C97E2D" w:rsidP="00B56182">
      <w:pPr>
        <w:spacing w:line="360" w:lineRule="auto"/>
        <w:rPr>
          <w:szCs w:val="40"/>
        </w:rPr>
      </w:pPr>
      <w:r>
        <w:rPr>
          <w:szCs w:val="40"/>
        </w:rPr>
        <w:t xml:space="preserve">Второй шаг - это "Будущее есть", чтобы молодежи в городе нашлось место, где им приятно было бы проводить время. </w:t>
      </w:r>
    </w:p>
    <w:p w:rsidR="00C97E2D" w:rsidRDefault="00C97E2D" w:rsidP="00B56182">
      <w:pPr>
        <w:spacing w:line="360" w:lineRule="auto"/>
        <w:rPr>
          <w:szCs w:val="40"/>
        </w:rPr>
      </w:pPr>
      <w:r>
        <w:rPr>
          <w:szCs w:val="40"/>
        </w:rPr>
        <w:t xml:space="preserve">Третий шаг - это "Найди прошлое и гордись им". Ну, здесь, знаете, подняли историю моногородов, и действительно такие интересные проекты реализовали, по каждому моногороду - это называется своя отдельная история. </w:t>
      </w:r>
    </w:p>
    <w:p w:rsidR="00C97E2D" w:rsidRDefault="00C97E2D" w:rsidP="00B56182">
      <w:pPr>
        <w:spacing w:line="360" w:lineRule="auto"/>
        <w:rPr>
          <w:szCs w:val="40"/>
        </w:rPr>
      </w:pPr>
      <w:r>
        <w:rPr>
          <w:szCs w:val="40"/>
        </w:rPr>
        <w:t xml:space="preserve">Четвертый шаг - в центре внимания социальный объект, обновление объектов социальной инфраструктуры. </w:t>
      </w:r>
    </w:p>
    <w:p w:rsidR="00C97E2D" w:rsidRDefault="00C97E2D" w:rsidP="00B56182">
      <w:pPr>
        <w:spacing w:line="360" w:lineRule="auto"/>
        <w:rPr>
          <w:szCs w:val="40"/>
        </w:rPr>
      </w:pPr>
      <w:r>
        <w:rPr>
          <w:szCs w:val="40"/>
        </w:rPr>
        <w:lastRenderedPageBreak/>
        <w:t xml:space="preserve">И пятый шаг - подбери </w:t>
      </w:r>
      <w:proofErr w:type="gramStart"/>
      <w:r>
        <w:rPr>
          <w:szCs w:val="40"/>
        </w:rPr>
        <w:t>брошенное</w:t>
      </w:r>
      <w:proofErr w:type="gramEnd"/>
      <w:r>
        <w:rPr>
          <w:szCs w:val="40"/>
        </w:rPr>
        <w:t xml:space="preserve">. Во многих городах есть брошенные цеха, брошенные здания, которые в принципе никому не нужны, и никто этим не занимается. На этом тоже был сделан отдельный акцент. И я знаю, что во многих городах проекты реализованы, и эти места стали любимыми местами, куда приходит молодежь. </w:t>
      </w:r>
    </w:p>
    <w:p w:rsidR="00C97E2D" w:rsidRDefault="00C97E2D" w:rsidP="00B56182">
      <w:pPr>
        <w:spacing w:line="360" w:lineRule="auto"/>
        <w:rPr>
          <w:szCs w:val="40"/>
        </w:rPr>
      </w:pPr>
      <w:r>
        <w:rPr>
          <w:szCs w:val="40"/>
        </w:rPr>
        <w:t xml:space="preserve">Что нужно сделать? Сделай </w:t>
      </w:r>
      <w:r>
        <w:rPr>
          <w:szCs w:val="40"/>
          <w:lang w:val="en-US"/>
        </w:rPr>
        <w:t>WI</w:t>
      </w:r>
      <w:r w:rsidR="00066085">
        <w:rPr>
          <w:szCs w:val="40"/>
        </w:rPr>
        <w:t>-</w:t>
      </w:r>
      <w:r>
        <w:rPr>
          <w:szCs w:val="40"/>
          <w:lang w:val="en-US"/>
        </w:rPr>
        <w:t>FI</w:t>
      </w:r>
      <w:r>
        <w:rPr>
          <w:szCs w:val="40"/>
        </w:rPr>
        <w:t xml:space="preserve">, приведи более или менее в порядок и не мешай. Вот это три аспекта, которые нужно выполнить. Все достаточно просто. </w:t>
      </w:r>
    </w:p>
    <w:p w:rsidR="00C97E2D" w:rsidRDefault="00C97E2D" w:rsidP="00B56182">
      <w:pPr>
        <w:spacing w:line="360" w:lineRule="auto"/>
        <w:rPr>
          <w:szCs w:val="40"/>
        </w:rPr>
      </w:pPr>
      <w:r>
        <w:rPr>
          <w:szCs w:val="40"/>
        </w:rPr>
        <w:t xml:space="preserve">До конца этого года 100 городов должны закончить "Пять шагов благоустройства". Ну, могу сказать, что на 1 октября их уже перевалило за сотню. </w:t>
      </w:r>
    </w:p>
    <w:p w:rsidR="00C97E2D" w:rsidRDefault="00C97E2D" w:rsidP="00B56182">
      <w:pPr>
        <w:spacing w:line="360" w:lineRule="auto"/>
        <w:rPr>
          <w:szCs w:val="40"/>
        </w:rPr>
      </w:pPr>
      <w:r>
        <w:rPr>
          <w:szCs w:val="40"/>
        </w:rPr>
        <w:t xml:space="preserve">Пожалуйста, следующий слайд. Вот это красивые объекты. Вот здесь пример Удмурдской Республики, моногород Воткинск, и вверху - это спортивная площадка Тольятти, Самарская область. </w:t>
      </w:r>
    </w:p>
    <w:p w:rsidR="00C97E2D" w:rsidRDefault="00C97E2D" w:rsidP="00B56182">
      <w:pPr>
        <w:spacing w:line="360" w:lineRule="auto"/>
        <w:rPr>
          <w:szCs w:val="40"/>
        </w:rPr>
      </w:pPr>
      <w:r>
        <w:rPr>
          <w:szCs w:val="40"/>
        </w:rPr>
        <w:t xml:space="preserve">Пожалуйста, следующий слайд. Знаете, хочется </w:t>
      </w:r>
      <w:proofErr w:type="gramStart"/>
      <w:r>
        <w:rPr>
          <w:szCs w:val="40"/>
        </w:rPr>
        <w:t>похвалиться</w:t>
      </w:r>
      <w:proofErr w:type="gramEnd"/>
      <w:r>
        <w:rPr>
          <w:szCs w:val="40"/>
        </w:rPr>
        <w:t xml:space="preserve"> красивыми фотографиями. Это современная школа в Набережных Челнах, справа. Внизу Междуреченск, Кемеровская область. Это те объекты, наверное, которые можно для других моногородов демонстрировать как пример. </w:t>
      </w:r>
    </w:p>
    <w:p w:rsidR="00C97E2D" w:rsidRDefault="00C97E2D" w:rsidP="00B56182">
      <w:pPr>
        <w:spacing w:line="360" w:lineRule="auto"/>
        <w:rPr>
          <w:szCs w:val="40"/>
        </w:rPr>
      </w:pPr>
      <w:proofErr w:type="gramStart"/>
      <w:r>
        <w:rPr>
          <w:szCs w:val="40"/>
        </w:rPr>
        <w:t xml:space="preserve">Могу сказать, что, наверное, такая более масштабная акция и красивый фотоальбом с этими объектами мы сделаем, ну, альбом мы сделаем, наверное, в январе следующего года уже по итогам года, а красивые фотографии, я думаю, мэры могут, главы муниципальных образований могут представить на ежегодном семинаре глав моногородов, который состоится 1 декабря этого года. </w:t>
      </w:r>
      <w:proofErr w:type="gramEnd"/>
    </w:p>
    <w:p w:rsidR="00C97E2D" w:rsidRDefault="00C97E2D" w:rsidP="00B56182">
      <w:pPr>
        <w:spacing w:line="360" w:lineRule="auto"/>
        <w:rPr>
          <w:szCs w:val="40"/>
        </w:rPr>
      </w:pPr>
      <w:r>
        <w:rPr>
          <w:szCs w:val="40"/>
        </w:rPr>
        <w:t xml:space="preserve">Следующий показатель, который перед нами поставлен был как задача, это обучение всех команд. Могу сказать, что здесь действительно все было </w:t>
      </w:r>
      <w:r>
        <w:rPr>
          <w:szCs w:val="40"/>
        </w:rPr>
        <w:lastRenderedPageBreak/>
        <w:t xml:space="preserve">непросто. Некоторые города не могли собрать команды, некоторые города, особенно дальние, считали, что это их не касается, и не очень рвались в Москву учиться, потому что нужно это было делать с отрывом от производства. И, знаете, я сама учебу проходила по проектному управлению, вы знаете, как не хочется в воскресенье, рано утром, идти на учебу. Но что делать? Вот эта мысль, что наши главы моногородов со своими командами также в 9 утра, в субботу и в воскресенье начинали занятие, она, конечно, меня грела, и мне приходилось тоже в выходные дни поднимать голову и </w:t>
      </w:r>
      <w:proofErr w:type="gramStart"/>
      <w:r>
        <w:rPr>
          <w:szCs w:val="40"/>
        </w:rPr>
        <w:t>через</w:t>
      </w:r>
      <w:proofErr w:type="gramEnd"/>
      <w:r>
        <w:rPr>
          <w:szCs w:val="40"/>
        </w:rPr>
        <w:t xml:space="preserve"> не хочу ехать и учиться. </w:t>
      </w:r>
    </w:p>
    <w:p w:rsidR="00C97E2D" w:rsidRDefault="00C97E2D" w:rsidP="00B56182">
      <w:pPr>
        <w:spacing w:line="360" w:lineRule="auto"/>
        <w:rPr>
          <w:szCs w:val="40"/>
        </w:rPr>
      </w:pPr>
      <w:r>
        <w:rPr>
          <w:szCs w:val="40"/>
        </w:rPr>
        <w:t xml:space="preserve">Сейчас 314 команд </w:t>
      </w:r>
      <w:proofErr w:type="gramStart"/>
      <w:r>
        <w:rPr>
          <w:szCs w:val="40"/>
        </w:rPr>
        <w:t>сформированы</w:t>
      </w:r>
      <w:proofErr w:type="gramEnd"/>
      <w:r>
        <w:rPr>
          <w:szCs w:val="40"/>
        </w:rPr>
        <w:t xml:space="preserve">. Обучение проходят, у нас есть ещё пять команд, которые буквально на днях присоединились к данному процессу, все команды должны быть обучены до 25 ноября. </w:t>
      </w:r>
    </w:p>
    <w:p w:rsidR="00C97E2D" w:rsidRPr="00AF5AE6" w:rsidRDefault="00C97E2D" w:rsidP="00B56182">
      <w:pPr>
        <w:spacing w:line="360" w:lineRule="auto"/>
        <w:rPr>
          <w:szCs w:val="40"/>
        </w:rPr>
      </w:pPr>
      <w:proofErr w:type="gramStart"/>
      <w:r>
        <w:rPr>
          <w:szCs w:val="40"/>
        </w:rPr>
        <w:t>Следующий слайд, я на нем не буду останавливаться, очень подробно об этом говорили, 27 территорий опережающего развития, я думаю, что у нас есть над чем поработать, потому что в некоторые города инвесторы идут охотно, а некоторые города ещё недостаточно активно проявляют свою, наверное, такую лидерскую позицию в отношении налогообложения, по сравнению с другими территориями, и инвесторы почему-то раздумывают.</w:t>
      </w:r>
      <w:proofErr w:type="gramEnd"/>
      <w:r>
        <w:rPr>
          <w:szCs w:val="40"/>
        </w:rPr>
        <w:t xml:space="preserve"> Мне кажется, здесь нужно муниципали</w:t>
      </w:r>
      <w:r w:rsidR="00644D1E">
        <w:rPr>
          <w:szCs w:val="40"/>
        </w:rPr>
        <w:t xml:space="preserve">тетам и регионам, в которых </w:t>
      </w:r>
      <w:proofErr w:type="spellStart"/>
      <w:r w:rsidR="00644D1E">
        <w:rPr>
          <w:szCs w:val="40"/>
        </w:rPr>
        <w:t>ТОСЭРы</w:t>
      </w:r>
      <w:proofErr w:type="spellEnd"/>
      <w:r w:rsidR="00644D1E">
        <w:rPr>
          <w:szCs w:val="40"/>
        </w:rPr>
        <w:t xml:space="preserve"> </w:t>
      </w:r>
      <w:r>
        <w:rPr>
          <w:szCs w:val="40"/>
        </w:rPr>
        <w:t>созданы, занимать такую более агрессивную позицию и рассказывать преимущества территорий опережающего развития. Ведь сейчас даже не столько налоговые льготы привлекают инвесторов, сколько, ну, страховые взносы, да, э</w:t>
      </w:r>
      <w:r w:rsidR="00644D1E">
        <w:rPr>
          <w:szCs w:val="40"/>
        </w:rPr>
        <w:t xml:space="preserve">то </w:t>
      </w:r>
      <w:proofErr w:type="gramStart"/>
      <w:r w:rsidR="00644D1E">
        <w:rPr>
          <w:szCs w:val="40"/>
        </w:rPr>
        <w:t>здорово</w:t>
      </w:r>
      <w:proofErr w:type="gramEnd"/>
      <w:r w:rsidR="00644D1E">
        <w:rPr>
          <w:szCs w:val="40"/>
        </w:rPr>
        <w:t>, но</w:t>
      </w:r>
      <w:r>
        <w:rPr>
          <w:szCs w:val="40"/>
        </w:rPr>
        <w:t xml:space="preserve"> в первую очередь - это кадры, те, которые сохранились в моногородах. Это рабочие профессии, это как раз те специалисты, которых во всей стране не хватает. </w:t>
      </w:r>
    </w:p>
    <w:p w:rsidR="008D7115" w:rsidRDefault="008D7115" w:rsidP="00B56182">
      <w:pPr>
        <w:spacing w:line="360" w:lineRule="auto"/>
        <w:rPr>
          <w:szCs w:val="40"/>
        </w:rPr>
      </w:pPr>
      <w:r>
        <w:rPr>
          <w:szCs w:val="40"/>
        </w:rPr>
        <w:lastRenderedPageBreak/>
        <w:t>Вот моногорода эти кадры не растеряли, и действительно, мне кажется, что это может для инвесторов являться одним из факторов привлекательности.</w:t>
      </w:r>
    </w:p>
    <w:p w:rsidR="008D7115" w:rsidRDefault="008D7115" w:rsidP="00B56182">
      <w:pPr>
        <w:spacing w:line="360" w:lineRule="auto"/>
        <w:rPr>
          <w:szCs w:val="40"/>
        </w:rPr>
      </w:pPr>
      <w:proofErr w:type="gramStart"/>
      <w:r>
        <w:rPr>
          <w:szCs w:val="40"/>
        </w:rPr>
        <w:t>На следующем слайде, ну вот Альфия Гумаровна вспомнила, как бились за машины скорой помощи, могу сказать, что первый транш на три миллиарда рублей, он, машины скорой помощи закуплены и направлены в регионы, второй транш почти на 700 миллионов рублей ожидается, я думаю, что до конца года каждый город должен получить по одной машине.</w:t>
      </w:r>
      <w:proofErr w:type="gramEnd"/>
    </w:p>
    <w:p w:rsidR="008D7115" w:rsidRDefault="008D7115" w:rsidP="00B56182">
      <w:pPr>
        <w:spacing w:line="360" w:lineRule="auto"/>
        <w:rPr>
          <w:szCs w:val="40"/>
        </w:rPr>
      </w:pPr>
      <w:r>
        <w:rPr>
          <w:szCs w:val="40"/>
        </w:rPr>
        <w:t>По предварительным данным, вот губернаторам тоже здесь отдельное спасибо, по оперативным данным в города придут более чем 319 машин, существенно больше. Мы это увидим по итогам года.</w:t>
      </w:r>
    </w:p>
    <w:p w:rsidR="008D7115" w:rsidRDefault="008D7115" w:rsidP="00B56182">
      <w:pPr>
        <w:spacing w:line="360" w:lineRule="auto"/>
        <w:rPr>
          <w:szCs w:val="40"/>
        </w:rPr>
      </w:pPr>
      <w:r>
        <w:rPr>
          <w:szCs w:val="40"/>
        </w:rPr>
        <w:t>Следующий слайд. Это примеры красивой поликлиники, это моногород Кумертау, вижу, глава оживился.</w:t>
      </w:r>
    </w:p>
    <w:p w:rsidR="008D7115" w:rsidRDefault="008D7115" w:rsidP="00B56182">
      <w:pPr>
        <w:spacing w:line="360" w:lineRule="auto"/>
        <w:rPr>
          <w:szCs w:val="40"/>
        </w:rPr>
      </w:pPr>
      <w:r>
        <w:rPr>
          <w:szCs w:val="40"/>
        </w:rPr>
        <w:t>Следующий слайд, пожалуйста, это отремонтированные улицы.</w:t>
      </w:r>
    </w:p>
    <w:p w:rsidR="008D7115" w:rsidRDefault="008D7115" w:rsidP="00B56182">
      <w:pPr>
        <w:spacing w:line="360" w:lineRule="auto"/>
        <w:rPr>
          <w:szCs w:val="40"/>
        </w:rPr>
      </w:pPr>
      <w:r>
        <w:rPr>
          <w:szCs w:val="40"/>
        </w:rPr>
        <w:t xml:space="preserve">Мы надеемся, что города, которые взяли на себя обязательства, </w:t>
      </w:r>
      <w:proofErr w:type="gramStart"/>
      <w:r>
        <w:rPr>
          <w:szCs w:val="40"/>
        </w:rPr>
        <w:t>но</w:t>
      </w:r>
      <w:proofErr w:type="gramEnd"/>
      <w:r>
        <w:rPr>
          <w:szCs w:val="40"/>
        </w:rPr>
        <w:t xml:space="preserve"> к большому сожалению, не выполнили, я думаю, около 20 городов эти обязательства перед гражданами выполнят на следующий... (Микрофон отключён.) </w:t>
      </w:r>
    </w:p>
    <w:p w:rsidR="008D7115" w:rsidRDefault="008D7115" w:rsidP="00B56182">
      <w:pPr>
        <w:spacing w:line="360" w:lineRule="auto"/>
        <w:rPr>
          <w:szCs w:val="40"/>
        </w:rPr>
      </w:pPr>
      <w:r>
        <w:rPr>
          <w:szCs w:val="40"/>
          <w:u w:val="single"/>
        </w:rPr>
        <w:t>Председательствующий</w:t>
      </w:r>
      <w:r>
        <w:rPr>
          <w:szCs w:val="40"/>
        </w:rPr>
        <w:t>. Добавьте минуту, пожалуйста.</w:t>
      </w:r>
    </w:p>
    <w:p w:rsidR="008D7115" w:rsidRDefault="00883D8F" w:rsidP="00B56182">
      <w:pPr>
        <w:spacing w:line="360" w:lineRule="auto"/>
        <w:rPr>
          <w:szCs w:val="40"/>
        </w:rPr>
      </w:pPr>
      <w:r>
        <w:rPr>
          <w:szCs w:val="40"/>
          <w:u w:val="single"/>
        </w:rPr>
        <w:t>Мак</w:t>
      </w:r>
      <w:r w:rsidR="00DE1090">
        <w:rPr>
          <w:szCs w:val="40"/>
          <w:u w:val="single"/>
        </w:rPr>
        <w:t>и</w:t>
      </w:r>
      <w:r>
        <w:rPr>
          <w:szCs w:val="40"/>
          <w:u w:val="single"/>
        </w:rPr>
        <w:t xml:space="preserve">ева </w:t>
      </w:r>
      <w:r w:rsidR="008D7115">
        <w:rPr>
          <w:szCs w:val="40"/>
          <w:u w:val="single"/>
        </w:rPr>
        <w:t>И.В.</w:t>
      </w:r>
      <w:r w:rsidR="008D7115">
        <w:rPr>
          <w:szCs w:val="40"/>
        </w:rPr>
        <w:t xml:space="preserve"> Спасибо.</w:t>
      </w:r>
    </w:p>
    <w:p w:rsidR="008D7115" w:rsidRDefault="008D7115" w:rsidP="00B56182">
      <w:pPr>
        <w:spacing w:line="360" w:lineRule="auto"/>
        <w:rPr>
          <w:szCs w:val="40"/>
        </w:rPr>
      </w:pPr>
      <w:r>
        <w:rPr>
          <w:szCs w:val="40"/>
        </w:rPr>
        <w:t xml:space="preserve">И у меня последний слайд, это те программы приоритетные, которые вошли сквозными мероприятиями в программу моногородов, это безопасные качественные дороги, это комфортная городская среда, образование для детей, мы вместе делаем кванториумы, образовательная среда для школьников. Здесь еще школы нового типа, рабочие кадры для передовых технологий, это центр </w:t>
      </w:r>
      <w:proofErr w:type="spellStart"/>
      <w:r>
        <w:rPr>
          <w:szCs w:val="40"/>
          <w:lang w:val="en-US"/>
        </w:rPr>
        <w:t>WorldSkills</w:t>
      </w:r>
      <w:proofErr w:type="spellEnd"/>
      <w:r>
        <w:rPr>
          <w:szCs w:val="40"/>
        </w:rPr>
        <w:t>, электронное здравоохранение, и конечно, поддержка малого и среднего предпринимательства.</w:t>
      </w:r>
    </w:p>
    <w:p w:rsidR="008D7115" w:rsidRDefault="008D7115" w:rsidP="00B56182">
      <w:pPr>
        <w:spacing w:line="360" w:lineRule="auto"/>
        <w:rPr>
          <w:szCs w:val="40"/>
        </w:rPr>
      </w:pPr>
      <w:r>
        <w:rPr>
          <w:szCs w:val="40"/>
        </w:rPr>
        <w:lastRenderedPageBreak/>
        <w:t>Мы надеемся, что на следующий год еще несколько приоритетных направлений войдут сквозными мероприятиями, это и цифровая экономика, и производительность труда.</w:t>
      </w:r>
    </w:p>
    <w:p w:rsidR="008D7115" w:rsidRDefault="008D7115" w:rsidP="00B56182">
      <w:pPr>
        <w:spacing w:line="360" w:lineRule="auto"/>
        <w:rPr>
          <w:szCs w:val="40"/>
        </w:rPr>
      </w:pPr>
      <w:r>
        <w:rPr>
          <w:szCs w:val="40"/>
        </w:rPr>
        <w:t>Спасибо большое.</w:t>
      </w:r>
    </w:p>
    <w:p w:rsidR="008D7115" w:rsidRDefault="008D7115" w:rsidP="00B56182">
      <w:pPr>
        <w:spacing w:line="360" w:lineRule="auto"/>
        <w:rPr>
          <w:szCs w:val="40"/>
        </w:rPr>
      </w:pPr>
      <w:r>
        <w:rPr>
          <w:szCs w:val="40"/>
        </w:rPr>
        <w:t>(Аплодисменты.)</w:t>
      </w:r>
    </w:p>
    <w:p w:rsidR="008D7115" w:rsidRDefault="008D7115" w:rsidP="00B56182">
      <w:pPr>
        <w:spacing w:line="360" w:lineRule="auto"/>
        <w:rPr>
          <w:szCs w:val="40"/>
        </w:rPr>
      </w:pPr>
      <w:r>
        <w:rPr>
          <w:szCs w:val="40"/>
          <w:u w:val="single"/>
        </w:rPr>
        <w:t>Председательствующий</w:t>
      </w:r>
      <w:r>
        <w:rPr>
          <w:szCs w:val="40"/>
        </w:rPr>
        <w:t xml:space="preserve">. Спасибо большое, Ирина Владимировна. Так Вы увлеченно рассказывали, что наши участники не заметили, как дважды мы время продлевали. Но чем Государственная Дума от </w:t>
      </w:r>
      <w:proofErr w:type="spellStart"/>
      <w:r>
        <w:rPr>
          <w:szCs w:val="40"/>
        </w:rPr>
        <w:t>Google</w:t>
      </w:r>
      <w:proofErr w:type="spellEnd"/>
      <w:r>
        <w:rPr>
          <w:szCs w:val="40"/>
        </w:rPr>
        <w:t xml:space="preserve"> отличается, что какой бы ценный не был депутат или сотрудник, микрофон отключится ровно через три минуты.</w:t>
      </w:r>
    </w:p>
    <w:p w:rsidR="008D7115" w:rsidRDefault="008D7115" w:rsidP="00B56182">
      <w:pPr>
        <w:spacing w:line="360" w:lineRule="auto"/>
        <w:rPr>
          <w:szCs w:val="40"/>
        </w:rPr>
      </w:pPr>
      <w:proofErr w:type="gramStart"/>
      <w:r>
        <w:rPr>
          <w:szCs w:val="40"/>
        </w:rPr>
        <w:t>Поэтому просьба следующих выступающих придерживаться регламента, подсказкой у вас будет монитор, на нем установлен таймер.</w:t>
      </w:r>
      <w:proofErr w:type="gramEnd"/>
      <w:r>
        <w:rPr>
          <w:szCs w:val="40"/>
        </w:rPr>
        <w:t xml:space="preserve"> </w:t>
      </w:r>
      <w:proofErr w:type="gramStart"/>
      <w:r>
        <w:rPr>
          <w:szCs w:val="40"/>
        </w:rPr>
        <w:t>Ну</w:t>
      </w:r>
      <w:proofErr w:type="gramEnd"/>
      <w:r>
        <w:rPr>
          <w:szCs w:val="40"/>
        </w:rPr>
        <w:t xml:space="preserve"> и разумеется, для руководителей фракций</w:t>
      </w:r>
      <w:r w:rsidR="00B424AB">
        <w:rPr>
          <w:szCs w:val="40"/>
        </w:rPr>
        <w:t xml:space="preserve"> и</w:t>
      </w:r>
      <w:r>
        <w:rPr>
          <w:szCs w:val="40"/>
        </w:rPr>
        <w:t xml:space="preserve"> Ирине Владимировне исключение сделали, но чтобы нам всем вовремя разойтись, все успели на свои самолеты, и наше обсуждение не пострадало от полупустого зала, просьба придерживаться регламента.</w:t>
      </w:r>
    </w:p>
    <w:p w:rsidR="008D7115" w:rsidRDefault="008D7115" w:rsidP="00B56182">
      <w:pPr>
        <w:spacing w:line="360" w:lineRule="auto"/>
        <w:rPr>
          <w:szCs w:val="40"/>
        </w:rPr>
      </w:pPr>
      <w:r>
        <w:rPr>
          <w:szCs w:val="40"/>
        </w:rPr>
        <w:t>А я предоставляю возможность выступить Дмитрию Викторовичу Исламову, депутату Государственной Думы, заместителю председателя Комитета по энергетике, председателю общественного делового совета по направлению стратегического развития Российской Федерации в моногородах. Пожалуйста.</w:t>
      </w:r>
    </w:p>
    <w:p w:rsidR="008D7115" w:rsidRDefault="008D7115" w:rsidP="00B56182">
      <w:pPr>
        <w:spacing w:line="360" w:lineRule="auto"/>
        <w:rPr>
          <w:szCs w:val="40"/>
        </w:rPr>
      </w:pPr>
      <w:r>
        <w:rPr>
          <w:szCs w:val="40"/>
          <w:u w:val="single"/>
        </w:rPr>
        <w:t>Исламов Д.В.</w:t>
      </w:r>
      <w:r>
        <w:rPr>
          <w:szCs w:val="40"/>
        </w:rPr>
        <w:t xml:space="preserve"> Спасибо.</w:t>
      </w:r>
    </w:p>
    <w:p w:rsidR="008D7115" w:rsidRDefault="008D7115" w:rsidP="00B56182">
      <w:pPr>
        <w:spacing w:line="360" w:lineRule="auto"/>
        <w:rPr>
          <w:szCs w:val="40"/>
        </w:rPr>
      </w:pPr>
      <w:r>
        <w:rPr>
          <w:szCs w:val="40"/>
        </w:rPr>
        <w:t>Уважаемые депутаты, уважаемые главы моногородов, уважаемые участники слушаний!</w:t>
      </w:r>
    </w:p>
    <w:p w:rsidR="008D7115" w:rsidRDefault="008D7115" w:rsidP="00B56182">
      <w:pPr>
        <w:spacing w:line="360" w:lineRule="auto"/>
        <w:rPr>
          <w:szCs w:val="40"/>
        </w:rPr>
      </w:pPr>
      <w:proofErr w:type="gramStart"/>
      <w:r>
        <w:rPr>
          <w:szCs w:val="40"/>
        </w:rPr>
        <w:t xml:space="preserve">Я вот сегодня слышал очень интересные доклады, очень много предложений, и будет, и уже было, вот я Савву Витальевича поддержу, что нужно обязательно их всех внедрять, но я, уважаемые коллеги, хочу одну </w:t>
      </w:r>
      <w:r>
        <w:rPr>
          <w:szCs w:val="40"/>
        </w:rPr>
        <w:lastRenderedPageBreak/>
        <w:t>вещь сказать, хочу, чтобы она у всех отложилась в голове, это программа развития моногородов, она, во-первых, очень нужная для нашей страны, а, во-вторых, очень и действительно эффективная.</w:t>
      </w:r>
      <w:proofErr w:type="gramEnd"/>
    </w:p>
    <w:p w:rsidR="008D7115" w:rsidRDefault="008D7115" w:rsidP="00B56182">
      <w:pPr>
        <w:spacing w:line="360" w:lineRule="auto"/>
        <w:rPr>
          <w:szCs w:val="40"/>
        </w:rPr>
      </w:pPr>
      <w:r>
        <w:rPr>
          <w:szCs w:val="40"/>
        </w:rPr>
        <w:t xml:space="preserve">Вот я хочу из своего личного опыта вам рассказать, я 10 лет проработал заместителем губернатора Кемеровской области </w:t>
      </w:r>
      <w:r w:rsidR="00B424AB">
        <w:rPr>
          <w:szCs w:val="40"/>
        </w:rPr>
        <w:t>А</w:t>
      </w:r>
      <w:r>
        <w:rPr>
          <w:szCs w:val="40"/>
        </w:rPr>
        <w:t xml:space="preserve">мана Тулеева. А в Кузбассе, вы знаете, 24 моногорода, это самый главный монорегион России. </w:t>
      </w:r>
    </w:p>
    <w:p w:rsidR="008D7115" w:rsidRDefault="008D7115" w:rsidP="00B56182">
      <w:pPr>
        <w:spacing w:line="360" w:lineRule="auto"/>
        <w:rPr>
          <w:szCs w:val="40"/>
        </w:rPr>
      </w:pPr>
      <w:r>
        <w:rPr>
          <w:szCs w:val="40"/>
        </w:rPr>
        <w:t xml:space="preserve">Все города, вот все в Кузбассе города, все моногорода. Все. Кроме столицы Кемерово. И вот на моей памяти не было ни одной </w:t>
      </w:r>
      <w:proofErr w:type="gramStart"/>
      <w:r>
        <w:rPr>
          <w:szCs w:val="40"/>
        </w:rPr>
        <w:t>программы</w:t>
      </w:r>
      <w:proofErr w:type="gramEnd"/>
      <w:r>
        <w:rPr>
          <w:szCs w:val="40"/>
        </w:rPr>
        <w:t xml:space="preserve"> ни у одного министерства, ведомства в нашей стране, которая бы просто хотя бы примерно так была направлена на развитие территорий.</w:t>
      </w:r>
    </w:p>
    <w:p w:rsidR="008D7115" w:rsidRDefault="008D7115" w:rsidP="00B56182">
      <w:pPr>
        <w:spacing w:line="360" w:lineRule="auto"/>
        <w:rPr>
          <w:szCs w:val="40"/>
        </w:rPr>
      </w:pPr>
      <w:r>
        <w:rPr>
          <w:szCs w:val="40"/>
        </w:rPr>
        <w:t xml:space="preserve">Вот я </w:t>
      </w:r>
      <w:proofErr w:type="gramStart"/>
      <w:r>
        <w:rPr>
          <w:szCs w:val="40"/>
        </w:rPr>
        <w:t>помню</w:t>
      </w:r>
      <w:proofErr w:type="gramEnd"/>
      <w:r>
        <w:rPr>
          <w:szCs w:val="40"/>
        </w:rPr>
        <w:t xml:space="preserve"> был инвестиционный фонд "Региональная часть", помните, был такой фонд? Вот "Региональная часть" поработала, ну я не знаю, год-полтора, мы один проект успели в Новокузнецке реализовать, всё, сдулся.</w:t>
      </w:r>
    </w:p>
    <w:p w:rsidR="008D7115" w:rsidRDefault="008D7115" w:rsidP="00B56182">
      <w:pPr>
        <w:spacing w:line="360" w:lineRule="auto"/>
        <w:rPr>
          <w:szCs w:val="40"/>
        </w:rPr>
      </w:pPr>
      <w:r>
        <w:rPr>
          <w:szCs w:val="40"/>
        </w:rPr>
        <w:t xml:space="preserve">Здесь с 2010 года субсидии, Минфин выдает бюджетные кредиты, потом создан фонд развития моногородов, Илья Викторович </w:t>
      </w:r>
      <w:proofErr w:type="spellStart"/>
      <w:r>
        <w:rPr>
          <w:szCs w:val="40"/>
        </w:rPr>
        <w:t>Кривогов</w:t>
      </w:r>
      <w:proofErr w:type="spellEnd"/>
      <w:r>
        <w:rPr>
          <w:szCs w:val="40"/>
        </w:rPr>
        <w:t xml:space="preserve"> здесь присутствует, дальше малый бизнес подключился, дальше направление, значит, переселение было из ветхого аварийного жилья, потом здравоохранение, образование, с этого года благоустройство, программа, то есть программа набирает обороты.</w:t>
      </w:r>
    </w:p>
    <w:p w:rsidR="00C97E2D" w:rsidRPr="00883D8F" w:rsidRDefault="00883D8F" w:rsidP="00B56182">
      <w:pPr>
        <w:spacing w:line="360" w:lineRule="auto"/>
        <w:rPr>
          <w:szCs w:val="40"/>
        </w:rPr>
      </w:pPr>
      <w:proofErr w:type="gramStart"/>
      <w:r>
        <w:rPr>
          <w:szCs w:val="40"/>
        </w:rPr>
        <w:t xml:space="preserve">Теперь, смотрите, когда такое было, чтобы мы, главы городов, регионы, как мы обычно, ездили мы в Москву деньги просить, </w:t>
      </w:r>
      <w:r w:rsidR="00C97E2D">
        <w:t xml:space="preserve">сидели в министерствах, в ведомствах, я вот этим профессионально уже, можно даже, наверное, занимался. </w:t>
      </w:r>
      <w:proofErr w:type="gramEnd"/>
    </w:p>
    <w:p w:rsidR="00C97E2D" w:rsidRDefault="00C97E2D" w:rsidP="00B56182">
      <w:pPr>
        <w:spacing w:line="360" w:lineRule="auto"/>
      </w:pPr>
      <w:r>
        <w:t>Когда такое было, чтобы Москва к нам приезжала и ещё уговаривала, когда заявку в фонд подашь? Вот я лично бл</w:t>
      </w:r>
      <w:r w:rsidR="00FD2D95">
        <w:t xml:space="preserve">агодарен Ирине Владимировне </w:t>
      </w:r>
      <w:proofErr w:type="spellStart"/>
      <w:r w:rsidR="00FD2D95">
        <w:lastRenderedPageBreak/>
        <w:t>Мак</w:t>
      </w:r>
      <w:r w:rsidR="00B424AB">
        <w:t>и</w:t>
      </w:r>
      <w:r>
        <w:t>евой</w:t>
      </w:r>
      <w:proofErr w:type="spellEnd"/>
      <w:r>
        <w:t xml:space="preserve">, как руководителю программы за то, что она сама ножками прошла каждый моногород, встречается с коллективами, с людьми, с бизнесом, со всей своей командой. Вот, Таня, попробуйте, видео получится, нет, поставить? </w:t>
      </w:r>
    </w:p>
    <w:p w:rsidR="00C97E2D" w:rsidRDefault="00C97E2D" w:rsidP="00B56182">
      <w:pPr>
        <w:spacing w:line="360" w:lineRule="auto"/>
      </w:pPr>
      <w:r>
        <w:t xml:space="preserve">Вот я здесь соглашусь с Владимиром Вольфовичем Жириновским, что стол поменяли - это хорошо, надо ещё компьютеры поменять в этом зале. Спасибо, Таня. </w:t>
      </w:r>
    </w:p>
    <w:p w:rsidR="00C97E2D" w:rsidRDefault="00C97E2D" w:rsidP="00B56182">
      <w:pPr>
        <w:spacing w:line="360" w:lineRule="auto"/>
      </w:pPr>
      <w:r>
        <w:t xml:space="preserve">В общем, видео о том, как Ирина Владимировна спустилась в шахту, под землю, на </w:t>
      </w:r>
      <w:smartTag w:uri="urn:schemas-microsoft-com:office:smarttags" w:element="metricconverter">
        <w:smartTagPr>
          <w:attr w:name="ProductID" w:val="800 метров"/>
        </w:smartTagPr>
        <w:r>
          <w:t>800 метров</w:t>
        </w:r>
      </w:smartTag>
      <w:r>
        <w:t xml:space="preserve">. </w:t>
      </w:r>
    </w:p>
    <w:p w:rsidR="00C97E2D" w:rsidRDefault="00C97E2D" w:rsidP="00B56182">
      <w:pPr>
        <w:spacing w:line="360" w:lineRule="auto"/>
      </w:pPr>
      <w:r w:rsidRPr="00A32FB4">
        <w:rPr>
          <w:u w:val="single"/>
        </w:rPr>
        <w:t>Председательствующий.</w:t>
      </w:r>
      <w:r>
        <w:t xml:space="preserve"> В Междуреченске? </w:t>
      </w:r>
    </w:p>
    <w:p w:rsidR="00C97E2D" w:rsidRDefault="00D94A89" w:rsidP="00B56182">
      <w:pPr>
        <w:spacing w:line="360" w:lineRule="auto"/>
      </w:pPr>
      <w:r>
        <w:rPr>
          <w:u w:val="single"/>
        </w:rPr>
        <w:t>Исламов Д.В.</w:t>
      </w:r>
      <w:r w:rsidR="00C97E2D">
        <w:t xml:space="preserve"> Нет, в городе </w:t>
      </w:r>
      <w:proofErr w:type="gramStart"/>
      <w:r w:rsidR="00C97E2D">
        <w:t>Ленинск-Кузнецкий</w:t>
      </w:r>
      <w:proofErr w:type="gramEnd"/>
      <w:r w:rsidR="00C97E2D">
        <w:t xml:space="preserve">. Давайте поаплодируем. (Аплодисменты.) Спускали 20 человек. </w:t>
      </w:r>
      <w:proofErr w:type="gramStart"/>
      <w:r w:rsidR="00C97E2D">
        <w:t>Ну</w:t>
      </w:r>
      <w:proofErr w:type="gramEnd"/>
      <w:r w:rsidR="00C97E2D">
        <w:t xml:space="preserve"> мы поняли. 17 человек подняли, Ирина Владимировна дошла до конца и не оборачиваясь. Поэтому, Ирина Владимировна, спасибо вам за вот этот подход неформальный, с душой. И просьба большая, передайте слова наши спасибо, благодарности Игорю Ивановичу Шувалову, который вот уже всё это время занимается этой программой, видит вперёд, </w:t>
      </w:r>
      <w:r w:rsidR="00B424AB">
        <w:t>П</w:t>
      </w:r>
      <w:r w:rsidR="00C97E2D">
        <w:t xml:space="preserve">ервому заместителю </w:t>
      </w:r>
      <w:r w:rsidR="00B424AB">
        <w:t>П</w:t>
      </w:r>
      <w:r w:rsidR="00C97E2D">
        <w:t xml:space="preserve">редседателя </w:t>
      </w:r>
      <w:r w:rsidR="00B424AB">
        <w:t>П</w:t>
      </w:r>
      <w:r w:rsidR="00C97E2D">
        <w:t xml:space="preserve">равительства нашей страны. </w:t>
      </w:r>
    </w:p>
    <w:p w:rsidR="00C97E2D" w:rsidRDefault="00C97E2D" w:rsidP="00B56182">
      <w:pPr>
        <w:spacing w:line="360" w:lineRule="auto"/>
      </w:pPr>
      <w:r>
        <w:t xml:space="preserve">И, конечно, мы должны не забывать, что это президентская программа, Владимир Владимирович Путин дал поручение после Пикалёво о формировании программы, а с этого года эта программа - это стратегическое направление Российской Федерации. </w:t>
      </w:r>
    </w:p>
    <w:p w:rsidR="00C97E2D" w:rsidRDefault="00C97E2D" w:rsidP="00B56182">
      <w:pPr>
        <w:spacing w:line="360" w:lineRule="auto"/>
      </w:pPr>
      <w:r>
        <w:t xml:space="preserve">А сейчас, дорогие друзья, я хотел на примере наших городов кузбасских, три только примера, у нас 24 города, я три, время мало, приведу примера, как эта работа действовала у нас в Кузбассе. </w:t>
      </w:r>
    </w:p>
    <w:p w:rsidR="00C97E2D" w:rsidRDefault="00E72F26" w:rsidP="00B56182">
      <w:pPr>
        <w:spacing w:line="360" w:lineRule="auto"/>
      </w:pPr>
      <w:r>
        <w:lastRenderedPageBreak/>
        <w:t>Первый моногород - Анжеро-Судже</w:t>
      </w:r>
      <w:r w:rsidR="00C97E2D">
        <w:t xml:space="preserve">нск. Это типичный моногород. Вот за всё последнее </w:t>
      </w:r>
      <w:r w:rsidR="00B424AB">
        <w:t>время</w:t>
      </w:r>
      <w:r w:rsidR="00B424AB">
        <w:t xml:space="preserve"> </w:t>
      </w:r>
      <w:r w:rsidR="00C97E2D">
        <w:t xml:space="preserve">закрыли все шахты, все 10 шахт, сократили 15 тысяч человек, всё, работы нет, всё, что было, была работа, её нет. </w:t>
      </w:r>
    </w:p>
    <w:p w:rsidR="00C97E2D" w:rsidRDefault="00C97E2D" w:rsidP="00B56182">
      <w:pPr>
        <w:spacing w:line="360" w:lineRule="auto"/>
      </w:pPr>
      <w:r>
        <w:t>Стали искать. А если вы помните, в 1997 году - это забастовки шахтёрские были в этом городе, перекрывали "Транссиб" и, кстати, губернатор Аман Тулеев с чего начинал своё губернаторство, он вот как раз договаривался с шахтёрами, чтобы открыли "Транссиб" и пустили поезда.</w:t>
      </w:r>
    </w:p>
    <w:p w:rsidR="00C97E2D" w:rsidRDefault="00C97E2D" w:rsidP="00B56182">
      <w:pPr>
        <w:spacing w:line="360" w:lineRule="auto"/>
      </w:pPr>
      <w:r>
        <w:t xml:space="preserve">Стали думать вот мы по программе моногородов, что же делать, какие конкурентные преимущества? А конкурентные преимущества: лес, тайга вокруг, "Транссиб", ну и что? </w:t>
      </w:r>
    </w:p>
    <w:p w:rsidR="00C97E2D" w:rsidRDefault="00C97E2D" w:rsidP="00B56182">
      <w:pPr>
        <w:spacing w:line="360" w:lineRule="auto"/>
      </w:pPr>
      <w:r>
        <w:t xml:space="preserve">Капнули глубже, значит, вот глава у нас, где Анжеро-Судженска, Дмитрий Владимирович лично копал, нашли, под городом проходит магистральный нефтепровод, но сначала нефть просто брали, а на сегодняшний день уже построили четыре крупнейших в Сибири нефтеперерабатывающих завода и сейчас в Кузбассе уголь - отрасль, вторая - металл, а третья - нефтепереработка. </w:t>
      </w:r>
    </w:p>
    <w:p w:rsidR="00C97E2D" w:rsidRDefault="00C97E2D" w:rsidP="00B56182">
      <w:pPr>
        <w:spacing w:line="360" w:lineRule="auto"/>
      </w:pPr>
      <w:r>
        <w:t xml:space="preserve">На сегодняшний день Анжеро-Судженск один из первых моногородов, который может лишиться статуса моногородов, всё. Я не говорю о том, что проблем нет, проблем много, но это уже не моногород. </w:t>
      </w:r>
    </w:p>
    <w:p w:rsidR="00C97E2D" w:rsidRDefault="00C97E2D" w:rsidP="00B56182">
      <w:pPr>
        <w:spacing w:line="360" w:lineRule="auto"/>
      </w:pPr>
      <w:r>
        <w:t>Дальше - город Юрга. Это город машиностроителей, город-завод, крупнейший был в советское время оборонный завод "</w:t>
      </w:r>
      <w:proofErr w:type="spellStart"/>
      <w:r>
        <w:t>Юрмаш</w:t>
      </w:r>
      <w:proofErr w:type="spellEnd"/>
      <w:r>
        <w:t xml:space="preserve">", существенно сократил численность и очень серьёзные проблемы, до сих пор лихорадит Юргу и в этом году. </w:t>
      </w:r>
    </w:p>
    <w:p w:rsidR="00C97E2D" w:rsidRDefault="00C97E2D" w:rsidP="00B56182">
      <w:pPr>
        <w:spacing w:line="360" w:lineRule="auto"/>
      </w:pPr>
      <w:r>
        <w:t>Тоже два примера приведу по этому городу. Сократили компанию "</w:t>
      </w:r>
      <w:proofErr w:type="gramStart"/>
      <w:r>
        <w:t>Арт</w:t>
      </w:r>
      <w:proofErr w:type="gramEnd"/>
      <w:r>
        <w:t xml:space="preserve"> </w:t>
      </w:r>
      <w:proofErr w:type="spellStart"/>
      <w:r>
        <w:t>лайф</w:t>
      </w:r>
      <w:proofErr w:type="spellEnd"/>
      <w:r>
        <w:t xml:space="preserve"> техно". Как начиналось: сократили отца, токарь работал на "</w:t>
      </w:r>
      <w:proofErr w:type="spellStart"/>
      <w:r>
        <w:t>Юрмаше</w:t>
      </w:r>
      <w:proofErr w:type="spellEnd"/>
      <w:r>
        <w:t xml:space="preserve">", вместе с сыном решили создать малое предприятие в гараже, стали делать бочки, но бочки, так говорят, на самом деле, слухи такое, что самогонные </w:t>
      </w:r>
      <w:r>
        <w:lastRenderedPageBreak/>
        <w:t xml:space="preserve">аппараты стали делать и показывать на выставках, на ярмарках, постепенно их заметили. </w:t>
      </w:r>
    </w:p>
    <w:p w:rsidR="00C97E2D" w:rsidRDefault="00C97E2D" w:rsidP="00B56182">
      <w:pPr>
        <w:spacing w:line="360" w:lineRule="auto"/>
      </w:pPr>
      <w:proofErr w:type="gramStart"/>
      <w:r>
        <w:t xml:space="preserve">И теперь, дорогие и уважаемые участники слушаний, в каждой аптеке, они стали производить медицинское оборудование, в каждой аптеке России есть таблетки, лекарства, которые произведены с помощью этого медицинского уникального оборудования и к ним сейчас приходят инвесторы и просят просто: дайте, нам акции продайте, мы лезть не будем к вам, просто будем вашими акционерами. </w:t>
      </w:r>
      <w:proofErr w:type="gramEnd"/>
    </w:p>
    <w:p w:rsidR="00C97E2D" w:rsidRDefault="00C97E2D" w:rsidP="00B56182">
      <w:pPr>
        <w:spacing w:line="360" w:lineRule="auto"/>
      </w:pPr>
      <w:r>
        <w:t xml:space="preserve">И сейчас по программе моногородов мы подвели туда инфраструктуру, площадку промышленную, создан ТОСЭР, Савва Витальевич, </w:t>
      </w:r>
      <w:r w:rsidR="00B424AB">
        <w:t>М</w:t>
      </w:r>
      <w:r>
        <w:t xml:space="preserve">инистерством экономического развития </w:t>
      </w:r>
      <w:proofErr w:type="gramStart"/>
      <w:r>
        <w:t>предоставлены льготы и сейчас завершилось</w:t>
      </w:r>
      <w:proofErr w:type="gramEnd"/>
      <w:r>
        <w:t xml:space="preserve"> строительство производственного корпуса этой компании. </w:t>
      </w:r>
    </w:p>
    <w:p w:rsidR="00C97E2D" w:rsidRDefault="00C97E2D" w:rsidP="00B56182">
      <w:pPr>
        <w:spacing w:line="360" w:lineRule="auto"/>
      </w:pPr>
      <w:r>
        <w:t xml:space="preserve">Ещё один пример. Компания "Техно Николь", известная федеральная компания, производит строительные материалы, кровельные материалы, Кузбасс 95 процентов завозил кровельных материалов шесть лет назад, провели переговоры, предложили: давайте мы инфраструктуру, льготы, а вы стройте завод.   </w:t>
      </w:r>
    </w:p>
    <w:p w:rsidR="008D7115" w:rsidRDefault="008D7115" w:rsidP="00B56182">
      <w:pPr>
        <w:spacing w:line="360" w:lineRule="auto"/>
        <w:rPr>
          <w:szCs w:val="40"/>
        </w:rPr>
      </w:pPr>
      <w:r>
        <w:rPr>
          <w:szCs w:val="40"/>
        </w:rPr>
        <w:t xml:space="preserve">Вот на сегодняшний день, уважаемые коллеги, три завода построено, обсуждаем строительство четвёртого. Надеемся, что тоже этот проект реализуется. </w:t>
      </w:r>
    </w:p>
    <w:p w:rsidR="008D7115" w:rsidRDefault="008D7115" w:rsidP="00B56182">
      <w:pPr>
        <w:spacing w:line="360" w:lineRule="auto"/>
        <w:rPr>
          <w:szCs w:val="40"/>
        </w:rPr>
      </w:pPr>
      <w:r>
        <w:rPr>
          <w:szCs w:val="40"/>
        </w:rPr>
        <w:t xml:space="preserve">Ну и мы считаем, что и это послужило фактором, что всё-таки был нам статус, Юрге присвоен статус территории опережающего социально-экономического развития. </w:t>
      </w:r>
    </w:p>
    <w:p w:rsidR="008D7115" w:rsidRDefault="008D7115" w:rsidP="00B56182">
      <w:pPr>
        <w:spacing w:line="360" w:lineRule="auto"/>
        <w:rPr>
          <w:szCs w:val="40"/>
        </w:rPr>
      </w:pPr>
      <w:r>
        <w:rPr>
          <w:szCs w:val="40"/>
        </w:rPr>
        <w:t xml:space="preserve">И следующий пример - это известный курорт Шерегеш. Вот Сергей Иванович Неверов сказал, что он родом оттуда. Но это не потому произошло с курортом, ситуация развивается, что Сергей Иванович там родился, хотя, </w:t>
      </w:r>
      <w:r>
        <w:rPr>
          <w:szCs w:val="40"/>
        </w:rPr>
        <w:lastRenderedPageBreak/>
        <w:t xml:space="preserve">кто знает, может быть, я чего-то не знаю. Но проблема, в чём была? Это тоже моногород. 75 процентов добыча руды. </w:t>
      </w:r>
    </w:p>
    <w:p w:rsidR="008D7115" w:rsidRDefault="008D7115" w:rsidP="00B56182">
      <w:pPr>
        <w:spacing w:line="360" w:lineRule="auto"/>
        <w:rPr>
          <w:szCs w:val="40"/>
        </w:rPr>
      </w:pPr>
      <w:r>
        <w:rPr>
          <w:szCs w:val="40"/>
        </w:rPr>
        <w:t xml:space="preserve">Но повезло </w:t>
      </w:r>
      <w:proofErr w:type="spellStart"/>
      <w:r>
        <w:rPr>
          <w:szCs w:val="40"/>
        </w:rPr>
        <w:t>Шерегешу</w:t>
      </w:r>
      <w:proofErr w:type="spellEnd"/>
      <w:r>
        <w:rPr>
          <w:szCs w:val="40"/>
        </w:rPr>
        <w:t>. Уникальные природно-климатические условия, горы, снег. Мы стали развивать туристическое направление, гостиницы, кафе, рестораны. Но упёрлись в инфраструктурные ограничения. Нет электроэнергии.</w:t>
      </w:r>
    </w:p>
    <w:p w:rsidR="008D7115" w:rsidRDefault="008D7115" w:rsidP="00B56182">
      <w:pPr>
        <w:spacing w:line="360" w:lineRule="auto"/>
        <w:rPr>
          <w:szCs w:val="40"/>
        </w:rPr>
      </w:pPr>
      <w:r>
        <w:rPr>
          <w:szCs w:val="40"/>
        </w:rPr>
        <w:t>И вот мы обратились в рабочую группу. Ирина Владимировна, спасибо большое за поддержку. И за счёт программы моногородов построили линию электропередач. 80 мегаватт притащили просто на этот курорт.</w:t>
      </w:r>
    </w:p>
    <w:p w:rsidR="008D7115" w:rsidRDefault="008D7115" w:rsidP="00B56182">
      <w:pPr>
        <w:spacing w:line="360" w:lineRule="auto"/>
        <w:rPr>
          <w:szCs w:val="40"/>
        </w:rPr>
      </w:pPr>
      <w:r>
        <w:rPr>
          <w:szCs w:val="40"/>
        </w:rPr>
        <w:t xml:space="preserve">И вот с того момента уже вложено более 12 миллиардов рублей инвестиций. Вы представьте, 12 миллиардов рублей для такого маленького моногорода. Построено 208 объектов, подъёмники, кафе, рестораны и прочее. На сегодняшний день уже третий год подряд мы принимаем более 1 миллиона туристов в этом городе. </w:t>
      </w:r>
    </w:p>
    <w:p w:rsidR="008D7115" w:rsidRDefault="008D7115" w:rsidP="00B56182">
      <w:pPr>
        <w:spacing w:line="360" w:lineRule="auto"/>
        <w:rPr>
          <w:szCs w:val="40"/>
        </w:rPr>
      </w:pPr>
      <w:r>
        <w:rPr>
          <w:szCs w:val="40"/>
        </w:rPr>
        <w:t>Ну и фишка, вы знаете, у нас такая есть, мы спускаем полуголых людей, даже попали в Книгу рекордов Гиннеса. В этом году будет этот спуск в апреле. Поэтому, уважаемые участники слушаний, я всех вас приглашаю в Шерегеш, приезжайте, мы вас разденем и в обязательном порядке спустим с горы.</w:t>
      </w:r>
    </w:p>
    <w:p w:rsidR="008D7115" w:rsidRDefault="008D7115" w:rsidP="00B56182">
      <w:pPr>
        <w:spacing w:line="360" w:lineRule="auto"/>
        <w:rPr>
          <w:szCs w:val="40"/>
        </w:rPr>
      </w:pPr>
      <w:r>
        <w:rPr>
          <w:szCs w:val="40"/>
        </w:rPr>
        <w:t xml:space="preserve">Вот три примера. Это только три моногорода. </w:t>
      </w:r>
    </w:p>
    <w:p w:rsidR="008D7115" w:rsidRDefault="008D7115" w:rsidP="00B56182">
      <w:pPr>
        <w:spacing w:line="360" w:lineRule="auto"/>
        <w:rPr>
          <w:szCs w:val="40"/>
        </w:rPr>
      </w:pPr>
      <w:r>
        <w:rPr>
          <w:szCs w:val="40"/>
        </w:rPr>
        <w:t>Сергей Николаевич, вас тоже приглашаем.</w:t>
      </w:r>
    </w:p>
    <w:p w:rsidR="008D7115" w:rsidRDefault="008D7115" w:rsidP="00B56182">
      <w:pPr>
        <w:spacing w:line="360" w:lineRule="auto"/>
        <w:rPr>
          <w:szCs w:val="40"/>
        </w:rPr>
      </w:pPr>
      <w:r>
        <w:rPr>
          <w:szCs w:val="40"/>
        </w:rPr>
        <w:t xml:space="preserve">В целом в Кемеровскую область привлекли за счёт программы 5 миллиардов рублей. Удалось привлечь 70 миллиардов частных инвестиций. И на сегодняшний день создано 22 тысячи новых рабочих мест. </w:t>
      </w:r>
    </w:p>
    <w:p w:rsidR="008D7115" w:rsidRDefault="008D7115" w:rsidP="00B56182">
      <w:pPr>
        <w:spacing w:line="360" w:lineRule="auto"/>
        <w:rPr>
          <w:szCs w:val="40"/>
        </w:rPr>
      </w:pPr>
      <w:r>
        <w:rPr>
          <w:szCs w:val="40"/>
        </w:rPr>
        <w:t xml:space="preserve">И сейчас я хочу сказать о наших предложениях, вот что мы предлагаем, какие предложения, чтобы эта программа была более эффективной. </w:t>
      </w:r>
    </w:p>
    <w:p w:rsidR="008D7115" w:rsidRDefault="008D7115" w:rsidP="00B56182">
      <w:pPr>
        <w:spacing w:line="360" w:lineRule="auto"/>
        <w:rPr>
          <w:szCs w:val="40"/>
        </w:rPr>
      </w:pPr>
      <w:r>
        <w:rPr>
          <w:szCs w:val="40"/>
        </w:rPr>
        <w:lastRenderedPageBreak/>
        <w:t>Во-первых, в рекомендациях, Алексей Николаевич, предлагаем, наши законодательные инициативы.</w:t>
      </w:r>
    </w:p>
    <w:p w:rsidR="008D7115" w:rsidRDefault="008D7115" w:rsidP="00B56182">
      <w:pPr>
        <w:spacing w:line="360" w:lineRule="auto"/>
        <w:rPr>
          <w:szCs w:val="40"/>
        </w:rPr>
      </w:pPr>
      <w:r>
        <w:rPr>
          <w:szCs w:val="40"/>
        </w:rPr>
        <w:t xml:space="preserve">Я считаю, нам повезло, что </w:t>
      </w:r>
      <w:r w:rsidR="0099232A">
        <w:rPr>
          <w:szCs w:val="40"/>
        </w:rPr>
        <w:t>К</w:t>
      </w:r>
      <w:r>
        <w:rPr>
          <w:szCs w:val="40"/>
        </w:rPr>
        <w:t>омитет по федеративному устройству, вот предлагаем всё-таки закрепить законодательно понятие "моногород" в наших российских законах.</w:t>
      </w:r>
    </w:p>
    <w:p w:rsidR="008D7115" w:rsidRDefault="008D7115" w:rsidP="00B56182">
      <w:pPr>
        <w:spacing w:line="360" w:lineRule="auto"/>
        <w:rPr>
          <w:szCs w:val="40"/>
        </w:rPr>
      </w:pPr>
      <w:r>
        <w:rPr>
          <w:szCs w:val="40"/>
        </w:rPr>
        <w:t>Второе. Предлагаем поддержать то, что сказала Ирина Владимировна, сохранить право на получение поддержки в течение пяти лет, может быть, если получится, даже больше для тех моногородов, которые вышли из списка.</w:t>
      </w:r>
    </w:p>
    <w:p w:rsidR="008D7115" w:rsidRDefault="008D7115" w:rsidP="00B56182">
      <w:pPr>
        <w:spacing w:line="360" w:lineRule="auto"/>
        <w:rPr>
          <w:szCs w:val="40"/>
        </w:rPr>
      </w:pPr>
      <w:r>
        <w:rPr>
          <w:szCs w:val="40"/>
        </w:rPr>
        <w:t xml:space="preserve">Дальше. Снизить требования для получения статуса резидента ТОСЭР, о чём сказала Альфия Гумаровна. Вот у нас депутат Балыбердин Алексей Владимирович тоже выходит с инициативами. </w:t>
      </w:r>
    </w:p>
    <w:p w:rsidR="008D7115" w:rsidRDefault="008D7115" w:rsidP="00B56182">
      <w:pPr>
        <w:spacing w:line="360" w:lineRule="auto"/>
        <w:rPr>
          <w:szCs w:val="40"/>
        </w:rPr>
      </w:pPr>
      <w:r>
        <w:rPr>
          <w:szCs w:val="40"/>
        </w:rPr>
        <w:t xml:space="preserve">Увеличить период подачи заявки. </w:t>
      </w:r>
    </w:p>
    <w:p w:rsidR="008D7115" w:rsidRDefault="008D7115" w:rsidP="00B56182">
      <w:pPr>
        <w:spacing w:line="360" w:lineRule="auto"/>
        <w:rPr>
          <w:szCs w:val="40"/>
        </w:rPr>
      </w:pPr>
      <w:r>
        <w:rPr>
          <w:szCs w:val="40"/>
        </w:rPr>
        <w:t>Разрешить получить статус индивидуальным предпринимателям.</w:t>
      </w:r>
    </w:p>
    <w:p w:rsidR="008D7115" w:rsidRDefault="008D7115" w:rsidP="00B56182">
      <w:pPr>
        <w:spacing w:line="360" w:lineRule="auto"/>
        <w:rPr>
          <w:szCs w:val="40"/>
        </w:rPr>
      </w:pPr>
      <w:r>
        <w:rPr>
          <w:szCs w:val="40"/>
        </w:rPr>
        <w:t xml:space="preserve">Ну и, конечно, коллеги, обращаю ваше внимание, всё-таки Савва Витальевич, просим ещё раз вернуться к вопросу - сократить требования для действующих предприятий. </w:t>
      </w:r>
    </w:p>
    <w:p w:rsidR="008D7115" w:rsidRDefault="008D7115" w:rsidP="00B56182">
      <w:pPr>
        <w:spacing w:line="360" w:lineRule="auto"/>
        <w:rPr>
          <w:szCs w:val="40"/>
        </w:rPr>
      </w:pPr>
      <w:proofErr w:type="gramStart"/>
      <w:r>
        <w:rPr>
          <w:szCs w:val="40"/>
        </w:rPr>
        <w:t>Вот</w:t>
      </w:r>
      <w:proofErr w:type="gramEnd"/>
      <w:r>
        <w:rPr>
          <w:szCs w:val="40"/>
        </w:rPr>
        <w:t xml:space="preserve"> получается, смотрите, вот мы с городом готовим заявку, подаём, приезжаем, просим: дайте нам этот статус, всё, получаем заявку. Новые проекты получают, им проще получить, вы сказали, 2,5 миллиона, 10 рабочих мест. А чтобы действующему предприятию получить - всё, проблема. И получается, что несправедливость, новые все получили, а те, с кем мы это ждали, всё, бились, получали этот статус, а мы им не можем это предоставить. Поэтому просим ещё раз вернуться и посмотреть.</w:t>
      </w:r>
    </w:p>
    <w:p w:rsidR="008D7115" w:rsidRDefault="008D7115" w:rsidP="00B56182">
      <w:pPr>
        <w:spacing w:line="360" w:lineRule="auto"/>
        <w:rPr>
          <w:szCs w:val="40"/>
        </w:rPr>
      </w:pPr>
      <w:r>
        <w:rPr>
          <w:szCs w:val="40"/>
        </w:rPr>
        <w:t>Теперь предложения к регионам Российской Федерации.</w:t>
      </w:r>
    </w:p>
    <w:p w:rsidR="008D7115" w:rsidRDefault="008D7115" w:rsidP="00B56182">
      <w:pPr>
        <w:spacing w:line="360" w:lineRule="auto"/>
        <w:rPr>
          <w:szCs w:val="40"/>
        </w:rPr>
      </w:pPr>
      <w:r>
        <w:rPr>
          <w:szCs w:val="40"/>
        </w:rPr>
        <w:lastRenderedPageBreak/>
        <w:t>Мы считаем, хороший опыт был у нескольких регионов, разработать всё-таки региональные программы. Предлагаем растиражировать этот опыт на все регионы, и сделать в рекомендациях такое предложение.</w:t>
      </w:r>
    </w:p>
    <w:p w:rsidR="008D7115" w:rsidRDefault="008D7115" w:rsidP="00B56182">
      <w:pPr>
        <w:spacing w:line="360" w:lineRule="auto"/>
        <w:rPr>
          <w:szCs w:val="40"/>
        </w:rPr>
      </w:pPr>
      <w:r>
        <w:rPr>
          <w:szCs w:val="40"/>
        </w:rPr>
        <w:t>Дальше. Взять на особый контроль реализацию проектов развития моногородов.</w:t>
      </w:r>
    </w:p>
    <w:p w:rsidR="008D7115" w:rsidRDefault="008D7115" w:rsidP="00B56182">
      <w:pPr>
        <w:spacing w:line="360" w:lineRule="auto"/>
        <w:rPr>
          <w:szCs w:val="40"/>
        </w:rPr>
      </w:pPr>
      <w:r>
        <w:rPr>
          <w:szCs w:val="40"/>
        </w:rPr>
        <w:t>Но здесь предлагаем обратиться и к регионам, и к Законодательным Собраниям субъектов, может быть, депутаты, которые представляют соответствующие регионы. Мы, как общественно-деловой совет, вот с Ириной Владимировной обсуждали, готовы информационную всю поддержку оказать, то есть справку сделать по моногороду, что там у тебя, какие проблемы, подавал фонд, не подавал и так далее.</w:t>
      </w:r>
    </w:p>
    <w:p w:rsidR="008D7115" w:rsidRDefault="008D7115" w:rsidP="00B56182">
      <w:pPr>
        <w:spacing w:line="360" w:lineRule="auto"/>
        <w:rPr>
          <w:szCs w:val="40"/>
        </w:rPr>
      </w:pPr>
      <w:r>
        <w:rPr>
          <w:szCs w:val="40"/>
        </w:rPr>
        <w:t>Как получается, приезжает город учиться в РАНХиГС, например, или в "С</w:t>
      </w:r>
      <w:r w:rsidR="0099232A">
        <w:rPr>
          <w:szCs w:val="40"/>
        </w:rPr>
        <w:t>КОЛКОВО</w:t>
      </w:r>
      <w:r>
        <w:rPr>
          <w:szCs w:val="40"/>
        </w:rPr>
        <w:t>". Команда хорошая. Глава. Всё сформировалось. Проект есть. А регион бывает не в курсе. Проблему небольшую решить не могут, потому что заместитель губернатора, курирующий, не знает, не слышал, не общался. Есть такая проблема.</w:t>
      </w:r>
    </w:p>
    <w:p w:rsidR="008D7115" w:rsidRDefault="008D7115" w:rsidP="00B56182">
      <w:pPr>
        <w:spacing w:line="360" w:lineRule="auto"/>
        <w:rPr>
          <w:szCs w:val="40"/>
        </w:rPr>
      </w:pPr>
      <w:r>
        <w:rPr>
          <w:szCs w:val="40"/>
        </w:rPr>
        <w:t>Ещё такое предложение, может быть, не обычное. Моё предложение.</w:t>
      </w:r>
    </w:p>
    <w:p w:rsidR="00C97E2D" w:rsidRPr="00AC6CEC" w:rsidRDefault="00AC6CEC" w:rsidP="00B56182">
      <w:pPr>
        <w:spacing w:line="360" w:lineRule="auto"/>
      </w:pPr>
      <w:r>
        <w:t xml:space="preserve">Давайте повысим, обратимся к губернаторам, с просьбой повысить заработную плату тем муниципальным служащим, </w:t>
      </w:r>
      <w:r w:rsidR="00C97E2D">
        <w:rPr>
          <w:szCs w:val="40"/>
        </w:rPr>
        <w:t>которые прошли обучение и показали результаты.</w:t>
      </w:r>
    </w:p>
    <w:p w:rsidR="00C97E2D" w:rsidRDefault="00C97E2D" w:rsidP="00B56182">
      <w:pPr>
        <w:spacing w:line="360" w:lineRule="auto"/>
        <w:rPr>
          <w:szCs w:val="40"/>
        </w:rPr>
      </w:pPr>
      <w:r>
        <w:rPr>
          <w:szCs w:val="40"/>
        </w:rPr>
        <w:t xml:space="preserve">Конечно, фраза: давайте повысим зарплату чиновникам - не очень  красивая, может быть, но вот черновую ежедневную работу делает, кто в наших моногородах, особенно малых? Это муниципальные служащие, которые получают 10 тысяч рублей, 12 тысяч рублей. Как их удержать? Они в </w:t>
      </w:r>
      <w:r w:rsidR="00E23B5D">
        <w:rPr>
          <w:szCs w:val="40"/>
        </w:rPr>
        <w:t>"</w:t>
      </w:r>
      <w:r>
        <w:rPr>
          <w:szCs w:val="40"/>
        </w:rPr>
        <w:t>С</w:t>
      </w:r>
      <w:r w:rsidR="0099232A">
        <w:rPr>
          <w:szCs w:val="40"/>
        </w:rPr>
        <w:t>КОЛКОВО</w:t>
      </w:r>
      <w:r w:rsidR="00E23B5D">
        <w:rPr>
          <w:szCs w:val="40"/>
        </w:rPr>
        <w:t>"</w:t>
      </w:r>
      <w:r>
        <w:rPr>
          <w:szCs w:val="40"/>
        </w:rPr>
        <w:t xml:space="preserve">, в </w:t>
      </w:r>
      <w:proofErr w:type="spellStart"/>
      <w:r>
        <w:rPr>
          <w:szCs w:val="40"/>
        </w:rPr>
        <w:t>РАНХиГС</w:t>
      </w:r>
      <w:proofErr w:type="spellEnd"/>
      <w:r>
        <w:rPr>
          <w:szCs w:val="40"/>
        </w:rPr>
        <w:t xml:space="preserve"> обучились, их потом тут же переманивают на предприятия. Поэтому предлагаем всё-таки вот такой вопрос с таким предложением обратиться к нашим субъектам. </w:t>
      </w:r>
    </w:p>
    <w:p w:rsidR="00C97E2D" w:rsidRDefault="00C97E2D" w:rsidP="00B56182">
      <w:pPr>
        <w:spacing w:line="360" w:lineRule="auto"/>
        <w:rPr>
          <w:szCs w:val="40"/>
        </w:rPr>
      </w:pPr>
      <w:r>
        <w:rPr>
          <w:szCs w:val="40"/>
        </w:rPr>
        <w:lastRenderedPageBreak/>
        <w:t xml:space="preserve">И предложение к Правительству Российской Федерации. Мы считаем, ну что мелочиться, давайте выйдем на разработку государственной программы "Развитие моногородов". Считаем, что обучение нужно продолжать управляющих команд, продолжить программу "Благоустройство". Просто эффект неожиданный мы получили во многих территориях. Закрепить норму, закрепить в постановлении или где-то законодательно, а распределение 10 процентов, может быть, по-другому эту норму сделать для субъектов малого и среднего бизнеса, ну и расширить меры поддержки. </w:t>
      </w:r>
    </w:p>
    <w:p w:rsidR="00C97E2D" w:rsidRDefault="00C97E2D" w:rsidP="00B56182">
      <w:pPr>
        <w:spacing w:line="360" w:lineRule="auto"/>
        <w:rPr>
          <w:szCs w:val="40"/>
        </w:rPr>
      </w:pPr>
      <w:r>
        <w:rPr>
          <w:szCs w:val="40"/>
        </w:rPr>
        <w:t xml:space="preserve">Скорая помощь - очень хорошо. Входные группы в поликлинике - </w:t>
      </w:r>
      <w:proofErr w:type="gramStart"/>
      <w:r>
        <w:rPr>
          <w:szCs w:val="40"/>
        </w:rPr>
        <w:t>здорово</w:t>
      </w:r>
      <w:proofErr w:type="gramEnd"/>
      <w:r>
        <w:rPr>
          <w:szCs w:val="40"/>
        </w:rPr>
        <w:t>. Но, может быть, нам теперь на 2018 год - каждому моногороду футбольное поле. Как вам идея? Чемпионат мира по футболу. Или спортивную площадку? (Аплодисменты.)</w:t>
      </w:r>
    </w:p>
    <w:p w:rsidR="00C97E2D" w:rsidRDefault="00C97E2D" w:rsidP="00B56182">
      <w:pPr>
        <w:spacing w:line="360" w:lineRule="auto"/>
        <w:rPr>
          <w:szCs w:val="40"/>
        </w:rPr>
      </w:pPr>
      <w:r>
        <w:rPr>
          <w:szCs w:val="40"/>
        </w:rPr>
        <w:t>Как-то слабо хлопаете. Вот, лучше уже.</w:t>
      </w:r>
    </w:p>
    <w:p w:rsidR="00C97E2D" w:rsidRDefault="00C97E2D" w:rsidP="00B56182">
      <w:pPr>
        <w:spacing w:line="360" w:lineRule="auto"/>
        <w:rPr>
          <w:szCs w:val="40"/>
        </w:rPr>
      </w:pPr>
      <w:r>
        <w:rPr>
          <w:szCs w:val="40"/>
        </w:rPr>
        <w:t>Оборудование для кинотеатров. Или, например, вот пять шагов разработали, у многих ДК остался. Софинансирование расходов на ремонт домов культуры.</w:t>
      </w:r>
    </w:p>
    <w:p w:rsidR="00C97E2D" w:rsidRDefault="00C97E2D" w:rsidP="00B56182">
      <w:pPr>
        <w:spacing w:line="360" w:lineRule="auto"/>
        <w:rPr>
          <w:szCs w:val="40"/>
        </w:rPr>
      </w:pPr>
      <w:proofErr w:type="gramStart"/>
      <w:r>
        <w:rPr>
          <w:szCs w:val="40"/>
        </w:rPr>
        <w:t>Ну</w:t>
      </w:r>
      <w:proofErr w:type="gramEnd"/>
      <w:r>
        <w:rPr>
          <w:szCs w:val="40"/>
        </w:rPr>
        <w:t xml:space="preserve"> ещё несколько предложений. Обеспечить федеральную поддержку по переселению жителей из ветхого аварийного жилья. Многие моногорода, действительно там стоят просто бараки, и ни 185 закона не хватает, ни, допустим, шахтёрские города, программа ГУРШ, просто не хватает. Поэтому давайте эту тему ещё раз поднимать, ещё раз обращаться в </w:t>
      </w:r>
      <w:r w:rsidR="0099232A">
        <w:rPr>
          <w:szCs w:val="40"/>
        </w:rPr>
        <w:t>П</w:t>
      </w:r>
      <w:r>
        <w:rPr>
          <w:szCs w:val="40"/>
        </w:rPr>
        <w:t xml:space="preserve">равительство. </w:t>
      </w:r>
      <w:proofErr w:type="gramStart"/>
      <w:r>
        <w:rPr>
          <w:szCs w:val="40"/>
        </w:rPr>
        <w:t>Ну</w:t>
      </w:r>
      <w:proofErr w:type="gramEnd"/>
      <w:r>
        <w:rPr>
          <w:szCs w:val="40"/>
        </w:rPr>
        <w:t xml:space="preserve"> для Кузбасса, например, это самый большой регион с самой большой долей ветхого аварийного жилья.</w:t>
      </w:r>
    </w:p>
    <w:p w:rsidR="00C97E2D" w:rsidRDefault="00C97E2D" w:rsidP="00B56182">
      <w:pPr>
        <w:spacing w:line="360" w:lineRule="auto"/>
        <w:rPr>
          <w:szCs w:val="40"/>
        </w:rPr>
      </w:pPr>
      <w:r>
        <w:rPr>
          <w:szCs w:val="40"/>
        </w:rPr>
        <w:t xml:space="preserve">Ещё одна идея - это согласование инвестиционных программ с естественными монополиями. Вот мы столкнулись в том же Анжеро-Судженске. Нужен газ, газа нет. Придут инвесторы, будут делать свои </w:t>
      </w:r>
      <w:r>
        <w:rPr>
          <w:szCs w:val="40"/>
        </w:rPr>
        <w:lastRenderedPageBreak/>
        <w:t>проекты, а газа нет. Газпром поставил в план, но через, например, 5 лет. Так, может быть, не нужно сейчас тратить деньги фонда развития моногородов? Передвинем этот план Газпрома и сэкономим и бюджету средства, и Газпрому меньше проблем, и город будет уже сегодня развиваться.</w:t>
      </w:r>
    </w:p>
    <w:p w:rsidR="00C97E2D" w:rsidRDefault="00C97E2D" w:rsidP="00B56182">
      <w:pPr>
        <w:spacing w:line="360" w:lineRule="auto"/>
        <w:rPr>
          <w:szCs w:val="40"/>
        </w:rPr>
      </w:pPr>
      <w:r>
        <w:rPr>
          <w:szCs w:val="40"/>
        </w:rPr>
        <w:t>Теперь. Схема возврата субсидий. Идеология, связанная, помните, индустриальные парки, технопарки, им возвращаются те налоги, которые получили. Может быть, здесь подумать с моногородами.</w:t>
      </w:r>
    </w:p>
    <w:p w:rsidR="00C97E2D" w:rsidRDefault="00C97E2D" w:rsidP="00B56182">
      <w:pPr>
        <w:spacing w:line="360" w:lineRule="auto"/>
        <w:rPr>
          <w:szCs w:val="40"/>
        </w:rPr>
      </w:pPr>
      <w:r>
        <w:rPr>
          <w:szCs w:val="40"/>
        </w:rPr>
        <w:t>Ну и, конечно, выделить средства на поддержку социальных инициатив моногородам.</w:t>
      </w:r>
    </w:p>
    <w:p w:rsidR="00C97E2D" w:rsidRDefault="00C97E2D" w:rsidP="00B56182">
      <w:pPr>
        <w:spacing w:line="360" w:lineRule="auto"/>
        <w:rPr>
          <w:szCs w:val="40"/>
        </w:rPr>
      </w:pPr>
      <w:r>
        <w:rPr>
          <w:szCs w:val="40"/>
        </w:rPr>
        <w:t xml:space="preserve">Вот идея у меня была здесь - поставить клип, в котором снялся наш мэр Сергей Николаевич Кузнецов города Новокузнецка, он снимается в клипах в свободное от работы время и, таким образом, призывает людей выйти на субботник. </w:t>
      </w:r>
      <w:proofErr w:type="gramStart"/>
      <w:r>
        <w:rPr>
          <w:szCs w:val="40"/>
        </w:rPr>
        <w:t>Ну</w:t>
      </w:r>
      <w:proofErr w:type="gramEnd"/>
      <w:r>
        <w:rPr>
          <w:szCs w:val="40"/>
        </w:rPr>
        <w:t xml:space="preserve"> попробуйте, Таня, поставить, вдруг получится. </w:t>
      </w:r>
      <w:proofErr w:type="gramStart"/>
      <w:r>
        <w:rPr>
          <w:szCs w:val="40"/>
        </w:rPr>
        <w:t>Ну</w:t>
      </w:r>
      <w:proofErr w:type="gramEnd"/>
      <w:r>
        <w:rPr>
          <w:szCs w:val="40"/>
        </w:rPr>
        <w:t xml:space="preserve"> скачаете, в </w:t>
      </w:r>
      <w:r>
        <w:rPr>
          <w:szCs w:val="40"/>
          <w:lang w:val="en-US"/>
        </w:rPr>
        <w:t>You</w:t>
      </w:r>
      <w:r w:rsidRPr="00D82FC8">
        <w:rPr>
          <w:szCs w:val="40"/>
        </w:rPr>
        <w:t xml:space="preserve"> </w:t>
      </w:r>
      <w:r>
        <w:rPr>
          <w:szCs w:val="40"/>
          <w:lang w:val="en-US"/>
        </w:rPr>
        <w:t>Tube</w:t>
      </w:r>
      <w:r>
        <w:rPr>
          <w:szCs w:val="40"/>
        </w:rPr>
        <w:t xml:space="preserve"> посмотрите. Спасибо большое. (Аплодисменты.)</w:t>
      </w:r>
    </w:p>
    <w:p w:rsidR="00C97E2D" w:rsidRDefault="00C97E2D" w:rsidP="00B56182">
      <w:pPr>
        <w:spacing w:line="360" w:lineRule="auto"/>
        <w:rPr>
          <w:szCs w:val="40"/>
        </w:rPr>
      </w:pPr>
      <w:r>
        <w:rPr>
          <w:szCs w:val="40"/>
          <w:u w:val="single"/>
        </w:rPr>
        <w:t>Председательствующий.</w:t>
      </w:r>
      <w:r>
        <w:rPr>
          <w:szCs w:val="40"/>
        </w:rPr>
        <w:t xml:space="preserve"> Спасибо. Рекомендую посмотреть. Это новая форма пропаганды, особенно, как говорят, зелёное поведение граждан, то есть, поведение, направленное на поддержание в порядке и экологически свои города в чистоте. </w:t>
      </w:r>
    </w:p>
    <w:p w:rsidR="00C97E2D" w:rsidRDefault="00C97E2D" w:rsidP="00B56182">
      <w:pPr>
        <w:spacing w:line="360" w:lineRule="auto"/>
        <w:rPr>
          <w:szCs w:val="40"/>
        </w:rPr>
      </w:pPr>
      <w:r>
        <w:rPr>
          <w:szCs w:val="40"/>
        </w:rPr>
        <w:t xml:space="preserve">Пожалуйста, Сергей Анатольевич Агапцов, Счётная палата. </w:t>
      </w:r>
    </w:p>
    <w:p w:rsidR="00C97E2D" w:rsidRDefault="00C97E2D" w:rsidP="00B56182">
      <w:pPr>
        <w:spacing w:line="360" w:lineRule="auto"/>
        <w:rPr>
          <w:szCs w:val="40"/>
        </w:rPr>
      </w:pPr>
      <w:r>
        <w:rPr>
          <w:szCs w:val="40"/>
        </w:rPr>
        <w:t xml:space="preserve">Уважаемые коллеги, я вынужден уже сокращать несколько время выступлений, мы немножко из графика выбиваемся. Поэтому </w:t>
      </w:r>
      <w:proofErr w:type="gramStart"/>
      <w:r>
        <w:rPr>
          <w:szCs w:val="40"/>
        </w:rPr>
        <w:t xml:space="preserve">объединим два этапа </w:t>
      </w:r>
      <w:r w:rsidR="0099232A">
        <w:rPr>
          <w:szCs w:val="40"/>
        </w:rPr>
        <w:t>и</w:t>
      </w:r>
      <w:r>
        <w:rPr>
          <w:szCs w:val="40"/>
        </w:rPr>
        <w:t xml:space="preserve"> не</w:t>
      </w:r>
      <w:proofErr w:type="gramEnd"/>
      <w:r>
        <w:rPr>
          <w:szCs w:val="40"/>
        </w:rPr>
        <w:t xml:space="preserve"> будем делать перерыв. Если у кого-то самолёт, и есть какая-то острая необходимость выйти или у кого есть вредные привычки, пожалуйста, но мы зададим вопросы все в конце и одновременно обсудим проект рекомендаций. Все те тезисы, о которых Дмитрий Викторович сказал, мы уже включили в проект наших рекомендаций. Я надеюсь, что и ещё что-то будет очень ценное и полезное, которое обогатит.</w:t>
      </w:r>
    </w:p>
    <w:p w:rsidR="00C97E2D" w:rsidRDefault="00C97E2D" w:rsidP="00B56182">
      <w:pPr>
        <w:spacing w:line="360" w:lineRule="auto"/>
        <w:rPr>
          <w:szCs w:val="40"/>
        </w:rPr>
      </w:pPr>
      <w:r>
        <w:rPr>
          <w:szCs w:val="40"/>
        </w:rPr>
        <w:lastRenderedPageBreak/>
        <w:t>Пожалуйста, Сергей Анатольевич.</w:t>
      </w:r>
    </w:p>
    <w:p w:rsidR="00C97E2D" w:rsidRDefault="00C97E2D" w:rsidP="00B56182">
      <w:pPr>
        <w:spacing w:line="360" w:lineRule="auto"/>
        <w:rPr>
          <w:szCs w:val="40"/>
        </w:rPr>
      </w:pPr>
      <w:r>
        <w:rPr>
          <w:szCs w:val="40"/>
          <w:u w:val="single"/>
        </w:rPr>
        <w:t>Агапцов С.А.</w:t>
      </w:r>
      <w:r>
        <w:rPr>
          <w:szCs w:val="40"/>
        </w:rPr>
        <w:t xml:space="preserve"> Спасибо, Алексей Николаевич. </w:t>
      </w:r>
    </w:p>
    <w:p w:rsidR="00C97E2D" w:rsidRDefault="00C97E2D" w:rsidP="00B56182">
      <w:pPr>
        <w:spacing w:line="360" w:lineRule="auto"/>
        <w:rPr>
          <w:szCs w:val="40"/>
        </w:rPr>
      </w:pPr>
      <w:r>
        <w:rPr>
          <w:szCs w:val="40"/>
        </w:rPr>
        <w:t>Как Счётная палата, так сразу сокращаем выступление. Но я постараюсь сократиться и не перебирать регламент.</w:t>
      </w:r>
    </w:p>
    <w:p w:rsidR="00C97E2D" w:rsidRDefault="00C97E2D" w:rsidP="00B56182">
      <w:pPr>
        <w:spacing w:line="360" w:lineRule="auto"/>
        <w:rPr>
          <w:szCs w:val="40"/>
        </w:rPr>
      </w:pPr>
      <w:r>
        <w:rPr>
          <w:szCs w:val="40"/>
        </w:rPr>
        <w:t xml:space="preserve">Как обычно, в порядке разрядки, я понимаю, что вы все устали, Счётная палата, наверное, на то и Счётная палата, чтобы федеральные органы исполнительной власти знали, что она есть. Поэтому моё выступление, оно несколько будет диссонансом в силу того, что здесь было сказано. </w:t>
      </w:r>
    </w:p>
    <w:p w:rsidR="00C97E2D" w:rsidRDefault="00E23B5D" w:rsidP="00B56182">
      <w:pPr>
        <w:spacing w:line="360" w:lineRule="auto"/>
        <w:rPr>
          <w:szCs w:val="40"/>
        </w:rPr>
      </w:pPr>
      <w:proofErr w:type="gramStart"/>
      <w:r>
        <w:rPr>
          <w:szCs w:val="40"/>
        </w:rPr>
        <w:t xml:space="preserve">Это отнюдь, не значит, а) что мы не понимаем актуальность и значимость проблемы моногородов, и в 2009 году только вмешательство Президента Российской Федерации Владимира Владимировича Путина </w:t>
      </w:r>
      <w:r w:rsidR="0099232A">
        <w:rPr>
          <w:szCs w:val="40"/>
        </w:rPr>
        <w:t xml:space="preserve">не </w:t>
      </w:r>
      <w:r>
        <w:rPr>
          <w:szCs w:val="40"/>
        </w:rPr>
        <w:t xml:space="preserve">обострило данную ситуацию, потому что конфликт между собственниками предприятий, градообразующих предприятий и рабочими, и в целом жизнь в моногородах достигла предела, что необходимо было вмешательство федерального центра и оно наступило, </w:t>
      </w:r>
      <w:r w:rsidR="00C97E2D">
        <w:rPr>
          <w:szCs w:val="40"/>
        </w:rPr>
        <w:t>и федеральные органы</w:t>
      </w:r>
      <w:proofErr w:type="gramEnd"/>
      <w:r w:rsidR="00C97E2D">
        <w:rPr>
          <w:szCs w:val="40"/>
        </w:rPr>
        <w:t xml:space="preserve"> исполнительной власти, региональные органы исполнительной власти и, конечно же, в первую очередь, муниципалитеты, потому что они там внизу, они это ощущают на себе, они </w:t>
      </w:r>
      <w:proofErr w:type="gramStart"/>
      <w:r w:rsidR="00C97E2D">
        <w:rPr>
          <w:szCs w:val="40"/>
        </w:rPr>
        <w:t>включились и приступили</w:t>
      </w:r>
      <w:proofErr w:type="gramEnd"/>
      <w:r w:rsidR="00C97E2D">
        <w:rPr>
          <w:szCs w:val="40"/>
        </w:rPr>
        <w:t xml:space="preserve"> к решению тех проблем. Но одним им там не под силу это решать в силу того, что нет средств, в силу того, что они один на один с проблемами, а проблемы очень и очень серьезные.</w:t>
      </w:r>
    </w:p>
    <w:p w:rsidR="00C97E2D" w:rsidRDefault="00C97E2D" w:rsidP="00B56182">
      <w:pPr>
        <w:spacing w:line="360" w:lineRule="auto"/>
        <w:ind w:firstLine="709"/>
        <w:rPr>
          <w:szCs w:val="40"/>
        </w:rPr>
      </w:pPr>
      <w:proofErr w:type="gramStart"/>
      <w:r>
        <w:rPr>
          <w:szCs w:val="40"/>
        </w:rPr>
        <w:t>Актуальность данной проблематики подтверждается и тем, что сегодня эти вопросы звучат как на страницах газет, журналов, так и Совет Федерации и Государственная Дума почти одновременно рассматривают данный вопрос и сегодня мы здесь парламентские слушания проводим</w:t>
      </w:r>
      <w:r w:rsidR="0099232A">
        <w:rPr>
          <w:szCs w:val="40"/>
        </w:rPr>
        <w:t>, а</w:t>
      </w:r>
      <w:r>
        <w:rPr>
          <w:szCs w:val="40"/>
        </w:rPr>
        <w:t xml:space="preserve"> в конце месяца, </w:t>
      </w:r>
      <w:r>
        <w:rPr>
          <w:szCs w:val="40"/>
        </w:rPr>
        <w:lastRenderedPageBreak/>
        <w:t>насколько я знаю, есть соответствующее приглашение и, видимо, они будут у вас, уважаемые коллеги, проводит Совет Федерации.</w:t>
      </w:r>
      <w:proofErr w:type="gramEnd"/>
    </w:p>
    <w:p w:rsidR="00C97E2D" w:rsidRDefault="00C97E2D" w:rsidP="00B56182">
      <w:pPr>
        <w:spacing w:line="360" w:lineRule="auto"/>
        <w:ind w:firstLine="709"/>
        <w:rPr>
          <w:szCs w:val="40"/>
        </w:rPr>
      </w:pPr>
      <w:r>
        <w:rPr>
          <w:szCs w:val="40"/>
        </w:rPr>
        <w:t>Поэтому мы всё прекрасно понимаем, всю остроту этой проблемы и нисколько ее не умоляем.</w:t>
      </w:r>
    </w:p>
    <w:p w:rsidR="00C97E2D" w:rsidRDefault="00C97E2D" w:rsidP="00B56182">
      <w:pPr>
        <w:spacing w:line="360" w:lineRule="auto"/>
        <w:ind w:firstLine="709"/>
        <w:rPr>
          <w:szCs w:val="40"/>
        </w:rPr>
      </w:pPr>
      <w:r>
        <w:rPr>
          <w:szCs w:val="40"/>
        </w:rPr>
        <w:t xml:space="preserve">Второе. О позитиве. Ну а о позитиве было столько сказано и мы видим весь этот позитив, мы видим все эти ростки тех положительных начинаний, которые есть в отдельных муниципальных образованиях. </w:t>
      </w:r>
    </w:p>
    <w:p w:rsidR="00C97E2D" w:rsidRDefault="00C97E2D" w:rsidP="00B56182">
      <w:pPr>
        <w:spacing w:line="360" w:lineRule="auto"/>
        <w:ind w:firstLine="709"/>
        <w:rPr>
          <w:szCs w:val="40"/>
        </w:rPr>
      </w:pPr>
      <w:r>
        <w:rPr>
          <w:szCs w:val="40"/>
        </w:rPr>
        <w:t xml:space="preserve">Но в целом Счётная палата является органом государственного финансового контроля и наши функции и полномочия заключаются в двух направлениях. С одной стороны, это </w:t>
      </w:r>
      <w:proofErr w:type="gramStart"/>
      <w:r>
        <w:rPr>
          <w:szCs w:val="40"/>
        </w:rPr>
        <w:t>контроль за</w:t>
      </w:r>
      <w:proofErr w:type="gramEnd"/>
      <w:r>
        <w:rPr>
          <w:szCs w:val="40"/>
        </w:rPr>
        <w:t xml:space="preserve"> законностью, за целевым характером использования средств федерального бюджета и соответственно их эффективностью. И второе направление - это профилактика.</w:t>
      </w:r>
    </w:p>
    <w:p w:rsidR="00C97E2D" w:rsidRDefault="00C97E2D" w:rsidP="00B56182">
      <w:pPr>
        <w:spacing w:line="360" w:lineRule="auto"/>
        <w:ind w:firstLine="709"/>
        <w:rPr>
          <w:szCs w:val="40"/>
        </w:rPr>
      </w:pPr>
      <w:r>
        <w:rPr>
          <w:szCs w:val="40"/>
        </w:rPr>
        <w:t xml:space="preserve">Я в большей степени буду говорить сегодня о втором, потому что, безусловно, меры, принимаемые правительством и федеральными органами исполнительной власти, они имеют своим сроком девятый год, но программа вот только что </w:t>
      </w:r>
      <w:proofErr w:type="gramStart"/>
      <w:r>
        <w:rPr>
          <w:szCs w:val="40"/>
        </w:rPr>
        <w:t>начинается и о ней мы в большей степени</w:t>
      </w:r>
      <w:proofErr w:type="gramEnd"/>
      <w:r>
        <w:rPr>
          <w:szCs w:val="40"/>
        </w:rPr>
        <w:t xml:space="preserve"> будем говорить.</w:t>
      </w:r>
    </w:p>
    <w:p w:rsidR="00C97E2D" w:rsidRDefault="00C97E2D" w:rsidP="00B56182">
      <w:pPr>
        <w:spacing w:line="360" w:lineRule="auto"/>
        <w:ind w:firstLine="709"/>
        <w:rPr>
          <w:szCs w:val="40"/>
        </w:rPr>
      </w:pPr>
      <w:r>
        <w:rPr>
          <w:szCs w:val="40"/>
        </w:rPr>
        <w:t xml:space="preserve">Роль и значение Счётной палаты в этом вопросе. Мы в октябре-декабре </w:t>
      </w:r>
      <w:proofErr w:type="gramStart"/>
      <w:r>
        <w:rPr>
          <w:szCs w:val="40"/>
        </w:rPr>
        <w:t>провели контрольное мероприятие по Фонду развития моногородов и я сразу скажу</w:t>
      </w:r>
      <w:proofErr w:type="gramEnd"/>
      <w:r>
        <w:rPr>
          <w:szCs w:val="40"/>
        </w:rPr>
        <w:t>, мы работаем в открытом режиме и с ВЭБ, и с фондом, и с министерством. Да, мы поднимаем острые вопросы, но я признателен своим коллегам за то, что они с пониманием относятся к функциям и полномочиям и реагируют позитивно на наши замечания, либо отстаивают свою правоту.</w:t>
      </w:r>
    </w:p>
    <w:p w:rsidR="00C97E2D" w:rsidRDefault="00C97E2D" w:rsidP="00B56182">
      <w:pPr>
        <w:spacing w:line="360" w:lineRule="auto"/>
        <w:ind w:firstLine="709"/>
        <w:rPr>
          <w:szCs w:val="40"/>
        </w:rPr>
      </w:pPr>
      <w:r>
        <w:rPr>
          <w:szCs w:val="40"/>
        </w:rPr>
        <w:t xml:space="preserve">Вот провели мероприятие по фонду и здесь мы по ряду направлений двинулись вперед. </w:t>
      </w:r>
      <w:proofErr w:type="gramStart"/>
      <w:r>
        <w:rPr>
          <w:szCs w:val="40"/>
        </w:rPr>
        <w:t xml:space="preserve">Дальше было экспертно-аналитическое большое мероприятие, по которому мы подготовили соответствующее обращение, письмо было Президенту Российской Федерации, представление Минэкономразвития, Фонду развития городов, в котором мы указали те </w:t>
      </w:r>
      <w:r>
        <w:rPr>
          <w:szCs w:val="40"/>
        </w:rPr>
        <w:lastRenderedPageBreak/>
        <w:t>нарушения и недостатки, которые мы выявили, проблемы и пути их устранения.</w:t>
      </w:r>
      <w:proofErr w:type="gramEnd"/>
    </w:p>
    <w:p w:rsidR="00C97E2D" w:rsidRDefault="00C97E2D" w:rsidP="00B56182">
      <w:pPr>
        <w:spacing w:line="360" w:lineRule="auto"/>
        <w:ind w:firstLine="709"/>
        <w:rPr>
          <w:szCs w:val="40"/>
        </w:rPr>
      </w:pPr>
      <w:r>
        <w:rPr>
          <w:szCs w:val="40"/>
        </w:rPr>
        <w:t>В соответствии с поручением Государственной Думы вас, уважаемые депутаты, Счётная палата проводит мониторинг и ежеквартально результаты направляются в Государственную Думу в составе оперативного доклада о ходе исполнения федерального бюджета за соответствующий отчетный период 2017 года в части приоритетной программы "Комплексное развитие городов".</w:t>
      </w:r>
    </w:p>
    <w:p w:rsidR="00C97E2D" w:rsidRDefault="00C97E2D" w:rsidP="00B56182">
      <w:pPr>
        <w:spacing w:line="360" w:lineRule="auto"/>
        <w:ind w:firstLine="709"/>
        <w:rPr>
          <w:szCs w:val="40"/>
        </w:rPr>
      </w:pPr>
      <w:r>
        <w:rPr>
          <w:szCs w:val="40"/>
        </w:rPr>
        <w:t xml:space="preserve">Поэтому все материалы мы направляем и будем дальше направлять в Государственную Думу, они открыты, они открыты для обсуждения. </w:t>
      </w:r>
    </w:p>
    <w:p w:rsidR="00C97E2D" w:rsidRDefault="00C97E2D" w:rsidP="00B56182">
      <w:pPr>
        <w:spacing w:line="360" w:lineRule="auto"/>
        <w:ind w:firstLine="709"/>
        <w:rPr>
          <w:szCs w:val="40"/>
        </w:rPr>
      </w:pPr>
      <w:r>
        <w:rPr>
          <w:szCs w:val="40"/>
        </w:rPr>
        <w:t>Теперь более подробно о тех проблемах, которые есть непосредственно по государственной программе. Еще раз хочу сказать, в основном это наши профилактические соображения, я укажу на ряд принципиальных моментов, которые требуют либо своевременного реагирования, либо определенного вмешательства по корректировке определенных моментов.</w:t>
      </w:r>
    </w:p>
    <w:p w:rsidR="00C97E2D" w:rsidRDefault="00C97E2D" w:rsidP="00B56182">
      <w:pPr>
        <w:spacing w:line="360" w:lineRule="auto"/>
        <w:ind w:firstLine="709"/>
        <w:rPr>
          <w:szCs w:val="40"/>
        </w:rPr>
      </w:pPr>
      <w:r>
        <w:rPr>
          <w:szCs w:val="40"/>
        </w:rPr>
        <w:t>Первое. На что хотел бы обратить внимание. Реализация приоритетной программы осуществляется в условиях многочисленных изменений, как параметрах, содержащихся в паспорте приоритетной программы, так и показателей сводного плана, что может привести к формальному достижению запланированных результатов. Если мы их корректируем, корректируем, корректируем, а корректируем в основном в сторону передвижения в правую сторону на более дальний период либо в плане понижения, но тогда и запланированные показатели у нас будут, безусловно, выполнены.</w:t>
      </w:r>
    </w:p>
    <w:p w:rsidR="00C97E2D" w:rsidRDefault="00C97E2D" w:rsidP="00B56182">
      <w:pPr>
        <w:spacing w:line="360" w:lineRule="auto"/>
        <w:ind w:firstLine="709"/>
        <w:rPr>
          <w:szCs w:val="40"/>
        </w:rPr>
      </w:pPr>
      <w:r>
        <w:rPr>
          <w:szCs w:val="40"/>
        </w:rPr>
        <w:t xml:space="preserve">Так в апреле, июне, октябре 2017 года утверждены изменения в паспорт приоритетной программы, в сводный план приоритетной программы изменения внесены четыре раза. Я здесь </w:t>
      </w:r>
      <w:proofErr w:type="gramStart"/>
      <w:r>
        <w:rPr>
          <w:szCs w:val="40"/>
        </w:rPr>
        <w:t>сражу же хочу</w:t>
      </w:r>
      <w:proofErr w:type="gramEnd"/>
      <w:r>
        <w:rPr>
          <w:szCs w:val="40"/>
        </w:rPr>
        <w:t xml:space="preserve"> оговориться, мы ни в </w:t>
      </w:r>
      <w:r>
        <w:rPr>
          <w:szCs w:val="40"/>
        </w:rPr>
        <w:lastRenderedPageBreak/>
        <w:t>коем случае не говорим о том, что не нужны изм</w:t>
      </w:r>
      <w:r w:rsidR="00D348DE">
        <w:rPr>
          <w:szCs w:val="40"/>
        </w:rPr>
        <w:t>енения,</w:t>
      </w:r>
      <w:r>
        <w:rPr>
          <w:szCs w:val="40"/>
        </w:rPr>
        <w:t xml:space="preserve"> нужно своевременно выявлять проблемы и вносить изменения, но так, чтобы эти изменения не нивелировали те цели, благородные цели и задачи, которые изначально ставились перед программой.</w:t>
      </w:r>
    </w:p>
    <w:p w:rsidR="00C97E2D" w:rsidRDefault="00C97E2D" w:rsidP="00B56182">
      <w:pPr>
        <w:spacing w:line="360" w:lineRule="auto"/>
        <w:ind w:firstLine="709"/>
        <w:rPr>
          <w:szCs w:val="40"/>
        </w:rPr>
      </w:pPr>
      <w:r>
        <w:rPr>
          <w:szCs w:val="40"/>
        </w:rPr>
        <w:t>Далее. На 2017 год в соответствии с утвержденным паспортом приоритетной программы установлено 38 контрольных точек, сводным планом установлено 107 контрольных точек - это на 2017 год. Что имеем по факту? Из 24 точек утвержденных в паспорте приоритетной программы на 1 ноября 2017 года с нарушением сроков исполнено 50 процентов, то есть 12 точек.</w:t>
      </w:r>
    </w:p>
    <w:p w:rsidR="00C97E2D" w:rsidRDefault="00C97E2D" w:rsidP="00B56182">
      <w:pPr>
        <w:spacing w:line="360" w:lineRule="auto"/>
      </w:pPr>
      <w:r>
        <w:t>Дальше. Из утверждённых сводным планом по состоянию на 1 ноября 2017 года 67 контрольных точек с нарушением сроков выполнено 43,3 процента, 29 контрольных точек. При невыполнении отдельных контрольных точек отмечены случаи внесения изменения, как в паспорт приоритетной программы, так и в сводный план, предусматривающий, как я уже сказал перенос сроков выполнения контрольных точек на более поздние сроки или их исключение. Так за январь - октябрь 2017 года шесть контрольных точек были паспорта и 9 контрольных точек плана перенесены на более поздние сроки. А 5 контрольных точек паспорта и 20 контрольных точек сводного плана исключены вообще.</w:t>
      </w:r>
    </w:p>
    <w:p w:rsidR="00C97E2D" w:rsidRDefault="00C97E2D" w:rsidP="00B56182">
      <w:pPr>
        <w:spacing w:line="360" w:lineRule="auto"/>
      </w:pPr>
      <w:r>
        <w:t xml:space="preserve">Выполнение отдельных контрольных точек носит формальный характер и не фиксирует факт получения результата приоритетной программы или достижение показателей программы. В этой связи существует риск недостижения цели программы при выполнении установленных контрольных точек. В части контрольной точки, о которых здесь говорилось, это создание 56-ти территорий опережающего социально-экономического развития со сроком исполнения 25 декабря 2017 года. </w:t>
      </w:r>
      <w:r>
        <w:lastRenderedPageBreak/>
        <w:t xml:space="preserve">Существует риск невыполнения. По состоянию на 31 октября 2017 года создано 27 территорий опережающего развития. Или 48 процентов планового значения показателей. </w:t>
      </w:r>
    </w:p>
    <w:p w:rsidR="00C97E2D" w:rsidRDefault="00C97E2D" w:rsidP="00B56182">
      <w:pPr>
        <w:spacing w:line="360" w:lineRule="auto"/>
      </w:pPr>
      <w:r>
        <w:t>В части резидентов хотел бы отметить, да, мы видим, что на территориях опережающего социально-экономического развития создано, существует в качестве, зарегистрированы в качестве резидентов 65 юридических лиц. Но если посмотреть на состав, то при этом 54 процента всех резидентов зарегистрировано в трех моногородах. Это Тольятти - 14, Набережные Челны - 13 и Гуково - 8. Безусловно, хорошо, что в этих городах зарегистрировано такое количество резидентов, но за общими цифрами скрывается другое, в других моногородах резидентов нет. Так в 13-ти моногородах резиденты вообще отсутствуют.</w:t>
      </w:r>
    </w:p>
    <w:p w:rsidR="00C97E2D" w:rsidRDefault="00C97E2D" w:rsidP="00B56182">
      <w:pPr>
        <w:spacing w:line="360" w:lineRule="auto"/>
      </w:pPr>
      <w:r>
        <w:t xml:space="preserve">Следующее, на что я хотел бы обратить внимание, на ряд рисков, которые мы видим. Эти риски связаны, первое - с недостатком средств консолидированных бюджетов. Второе - с низкой предпринимательской активностью жителей моногородов, с низкой инвестиционной и инновационной активностью местных предприятий. Отсутствием источника финансирования у инициаторов инвестиционных проектов и приостановку работ по отдельным инвестиционным проектам. Устаревшие технологии и износ основных фондов предприятий, в том числе и градообразующих предприятий. </w:t>
      </w:r>
    </w:p>
    <w:p w:rsidR="00C97E2D" w:rsidRDefault="00C97E2D" w:rsidP="00B56182">
      <w:pPr>
        <w:spacing w:line="360" w:lineRule="auto"/>
      </w:pPr>
      <w:r>
        <w:t xml:space="preserve">Вот по тем большим количествам инвестиций. Да, общий объём привлечённых инвестиций по данным Минэкономразвития 984 миллиарда рублей. Безусловно, цифра хорошая. Почти триллион рублей. Это в 19 раз превышает установленные приоритетные программы и плановое значение 50 миллиардов. </w:t>
      </w:r>
    </w:p>
    <w:p w:rsidR="00C97E2D" w:rsidRDefault="00C97E2D" w:rsidP="00B56182">
      <w:pPr>
        <w:spacing w:line="360" w:lineRule="auto"/>
      </w:pPr>
      <w:r>
        <w:lastRenderedPageBreak/>
        <w:t>Дальше. По численности то же самое, 160 процентов идёт превышение. И возникает у нас в Счётной палате простой вопрос, но он, наверное, и у вас, как у специалистов, этот же вопрос.</w:t>
      </w:r>
    </w:p>
    <w:p w:rsidR="00C97E2D" w:rsidRDefault="00C97E2D" w:rsidP="00B56182">
      <w:pPr>
        <w:spacing w:line="360" w:lineRule="auto"/>
      </w:pPr>
      <w:r>
        <w:t xml:space="preserve">"А" - или блестящие результаты, и этот триллион рублей должен существенно, кардинально изменить жизнь в моногородах. Ну, такой прирост за это время. </w:t>
      </w:r>
    </w:p>
    <w:p w:rsidR="00C97E2D" w:rsidRDefault="00C97E2D" w:rsidP="00B56182">
      <w:pPr>
        <w:spacing w:line="360" w:lineRule="auto"/>
      </w:pPr>
      <w:r>
        <w:t xml:space="preserve">"Б" - или не так планируем, неправильно планируем. </w:t>
      </w:r>
    </w:p>
    <w:p w:rsidR="00C97E2D" w:rsidRDefault="00C97E2D" w:rsidP="00B56182">
      <w:pPr>
        <w:spacing w:line="360" w:lineRule="auto"/>
      </w:pPr>
      <w:r>
        <w:t xml:space="preserve">Третье - или методика подсчётов неверна. </w:t>
      </w:r>
      <w:proofErr w:type="gramStart"/>
      <w:r>
        <w:t>Но</w:t>
      </w:r>
      <w:proofErr w:type="gramEnd"/>
      <w:r>
        <w:t xml:space="preserve"> во всяком случае этими цифрами нужно озаботиться, и Минэкономразвития должен чётко сказать, что же за этими цифрами. Или скорректировать планы, или тогда увидеть реальные положительные результаты. Я так понимаю, что они есть по ряду моногородов. </w:t>
      </w:r>
    </w:p>
    <w:p w:rsidR="00C97E2D" w:rsidRDefault="00C97E2D" w:rsidP="00B56182">
      <w:pPr>
        <w:spacing w:line="360" w:lineRule="auto"/>
      </w:pPr>
      <w:r>
        <w:t xml:space="preserve">Или третье. Нужно чётко отредактировать ту отчётность, которая на сегодняшний день идёт с тем, чтобы она была "а" - объективна, "б" - точна и по ней можно было принимать реальные управленческие решения. </w:t>
      </w:r>
    </w:p>
    <w:p w:rsidR="00C97E2D" w:rsidRDefault="00C97E2D" w:rsidP="00B56182">
      <w:pPr>
        <w:spacing w:line="360" w:lineRule="auto"/>
      </w:pPr>
      <w:r>
        <w:t>Следующий момент. Это деньги федерального бюджета. Деньги начали выделяться в 2014-2015 годах. Первые деньги 7,5 триллио</w:t>
      </w:r>
      <w:r w:rsidR="00DD5C4A">
        <w:t>на</w:t>
      </w:r>
      <w:r>
        <w:t xml:space="preserve"> выделены. По состоянию на 1 января 2017 года израсходовано 6,2 триллиона рублей или 83,7 процента. Деньги, начиная с 2014 года. Миллиарды, да. А я что говорю? Это я увлёкся тем... Извините, ради Бога. Неиспользованный остаток составил... Ну, так подождите, Минэкономразвития задало отчётность... </w:t>
      </w:r>
    </w:p>
    <w:p w:rsidR="006902D7" w:rsidRDefault="006902D7" w:rsidP="00B56182">
      <w:pPr>
        <w:spacing w:line="360" w:lineRule="auto"/>
        <w:rPr>
          <w:szCs w:val="40"/>
        </w:rPr>
      </w:pPr>
      <w:r>
        <w:rPr>
          <w:szCs w:val="40"/>
        </w:rPr>
        <w:t xml:space="preserve">Неиспользованный остаток составил... Ну, так подождите, Минэкономразвития задало отчётность триллион, и Счётная палата увлеклась. Мы же тоже люди увлечённые. Так вот, неиспользованный остаток тех средств составляет 1 миллиард 224 миллиона рублей. Возникает вопрос: что, деньги не нужны? И тогда возникает вопрос: почему они не расходуются? Деньги 2016 года - 7 миллиардов 229,4 миллиона рублей </w:t>
      </w:r>
      <w:r>
        <w:rPr>
          <w:szCs w:val="40"/>
        </w:rPr>
        <w:lastRenderedPageBreak/>
        <w:t xml:space="preserve">запланировано. Средства не были востребованы вообще по 2016 году. 2017 год - запланировано 11 миллиардов 337 миллионов рублей. На сегодняшний день исполнение 1 миллиард 887 миллионов рублей, или 16,7 процента показателя сводной бюджетной росписи. </w:t>
      </w:r>
    </w:p>
    <w:p w:rsidR="006902D7" w:rsidRDefault="006902D7" w:rsidP="00B56182">
      <w:pPr>
        <w:spacing w:line="360" w:lineRule="auto"/>
        <w:rPr>
          <w:szCs w:val="40"/>
        </w:rPr>
      </w:pPr>
      <w:r>
        <w:rPr>
          <w:szCs w:val="40"/>
        </w:rPr>
        <w:t xml:space="preserve">И у меня возникает как у аудитора вопрос: что происходит? "А" - деньги не нужны, "б" - неправильно планируем или что-то происходит с механизмом финансирования не то. Но в любом случае нужны конкретные управленческие решения и деньги должны дойти до моногородов, там их и так не хватает. </w:t>
      </w:r>
    </w:p>
    <w:p w:rsidR="006902D7" w:rsidRDefault="006902D7" w:rsidP="00B56182">
      <w:pPr>
        <w:spacing w:line="360" w:lineRule="auto"/>
        <w:rPr>
          <w:szCs w:val="40"/>
        </w:rPr>
      </w:pPr>
      <w:r>
        <w:rPr>
          <w:szCs w:val="40"/>
        </w:rPr>
        <w:t xml:space="preserve">Есть вопросы у нас по показателям, по показателям по здравоохранению, по другим и так далее. В целом, завершая своё выступление, я обещал срок с точки зрения, я не буду конкретизировать по показателям. Счётная палата полагает необходимым, первое, детализировать по срокам исполнения конкретные мероприятия по поддержке моногородов и целевые показатели по ним в разрезе монопрофильных муниципальных образований в увязке с объёмами, источниками финансирования и конечными результатами по объектам инвестирования. </w:t>
      </w:r>
    </w:p>
    <w:p w:rsidR="006902D7" w:rsidRDefault="006902D7" w:rsidP="00B56182">
      <w:pPr>
        <w:spacing w:line="360" w:lineRule="auto"/>
        <w:rPr>
          <w:szCs w:val="40"/>
        </w:rPr>
      </w:pPr>
      <w:r>
        <w:rPr>
          <w:szCs w:val="40"/>
        </w:rPr>
        <w:t>И второе. Доработать и утвердить методику расчёта показателей приоритетной программы в рамках установленных сроков реализации программы, объёмов финансирования и создаваемых объектов инфраструктуры, исключив формальный подход к определению фактических показателей программы. Вот, собственно, что я хотел сказать.</w:t>
      </w:r>
    </w:p>
    <w:p w:rsidR="006902D7" w:rsidRDefault="006902D7" w:rsidP="00B56182">
      <w:pPr>
        <w:spacing w:line="360" w:lineRule="auto"/>
        <w:rPr>
          <w:szCs w:val="40"/>
        </w:rPr>
      </w:pPr>
      <w:r>
        <w:rPr>
          <w:szCs w:val="40"/>
        </w:rPr>
        <w:t xml:space="preserve">Ещё раз спасибо за внимание, ещё раз спасибо за то, что дали донести позицию Счётной палаты. Ни в коем случае, начну с того, с чего начал, не умаляем роль, значение данной программы. Смысл моего выступления - обратить внимание уважаемых руководителей программы, руководителей федеральных органов исполнительной власти, уважаемых депутатов, </w:t>
      </w:r>
      <w:r>
        <w:rPr>
          <w:szCs w:val="40"/>
        </w:rPr>
        <w:lastRenderedPageBreak/>
        <w:t xml:space="preserve">которые присутствуют здесь, </w:t>
      </w:r>
      <w:proofErr w:type="gramStart"/>
      <w:r>
        <w:rPr>
          <w:szCs w:val="40"/>
        </w:rPr>
        <w:t>на те</w:t>
      </w:r>
      <w:proofErr w:type="gramEnd"/>
      <w:r>
        <w:rPr>
          <w:szCs w:val="40"/>
        </w:rPr>
        <w:t xml:space="preserve"> проблемы, которые существуют. Они исправимы, они корректируемы, а деньги должны дойти до своего получателя, для жителей моногородов. Спасибо за внимание.</w:t>
      </w:r>
    </w:p>
    <w:p w:rsidR="006902D7" w:rsidRDefault="006902D7" w:rsidP="00B56182">
      <w:pPr>
        <w:spacing w:line="360" w:lineRule="auto"/>
        <w:rPr>
          <w:szCs w:val="40"/>
        </w:rPr>
      </w:pPr>
      <w:r>
        <w:rPr>
          <w:szCs w:val="40"/>
        </w:rPr>
        <w:t>(Аплодисменты.)</w:t>
      </w:r>
    </w:p>
    <w:p w:rsidR="006902D7" w:rsidRDefault="006902D7" w:rsidP="00B56182">
      <w:pPr>
        <w:spacing w:line="360" w:lineRule="auto"/>
        <w:rPr>
          <w:szCs w:val="40"/>
        </w:rPr>
      </w:pPr>
      <w:r>
        <w:rPr>
          <w:szCs w:val="40"/>
          <w:u w:val="single"/>
        </w:rPr>
        <w:t>Председательствующий.</w:t>
      </w:r>
      <w:r>
        <w:rPr>
          <w:szCs w:val="40"/>
        </w:rPr>
        <w:t xml:space="preserve"> Спасибо большое, Сергей Анатольевич. На самом деле мы заключение получили уже давно, внимательно очень с ним ознакомились. И вы очень правы во многих вещах, действительно, эта информация, она должна быть всеми участниками этого процесса изучена всесторонне, и сделать максимально </w:t>
      </w:r>
      <w:proofErr w:type="gramStart"/>
      <w:r>
        <w:rPr>
          <w:szCs w:val="40"/>
        </w:rPr>
        <w:t>возможное</w:t>
      </w:r>
      <w:proofErr w:type="gramEnd"/>
      <w:r>
        <w:rPr>
          <w:szCs w:val="40"/>
        </w:rPr>
        <w:t>, чтобы эти ситуации впредь не возникали. Но многие проблемы кроются, конечно, в коротком горизонте планирования, это нужно понимать. Поэтому такие несостыковки по показателям и остатки, поэтому, конечно, нужно горизонт существенно отодвигать на среднесрочную перспективу.</w:t>
      </w:r>
    </w:p>
    <w:p w:rsidR="006902D7" w:rsidRDefault="006902D7" w:rsidP="00B56182">
      <w:pPr>
        <w:spacing w:line="360" w:lineRule="auto"/>
        <w:rPr>
          <w:szCs w:val="40"/>
        </w:rPr>
      </w:pPr>
      <w:r>
        <w:rPr>
          <w:szCs w:val="40"/>
        </w:rPr>
        <w:t>Уважаемые коллеги, переходим к выступлениям в регионально-экспертной части. Выступления планируется сделать до 5 минут. Нет возражений? Немножко мы изымем, что, возможно, обогатит нашу взаимную дискуссию в неформальной обстановке, и позволит вам... Да, уважаемые коллеги, какие предложения? Просто я буду называть тех, кто записался. Если есть необходимость выступление сократить или снять, то это абсолютно нормально. Не то, чтобы приветствуется, но это элемент проявления самоорганизации, которой в парламентских процедурах большое уделяют</w:t>
      </w:r>
      <w:r w:rsidR="00314795">
        <w:rPr>
          <w:szCs w:val="40"/>
        </w:rPr>
        <w:t xml:space="preserve"> внимание</w:t>
      </w:r>
      <w:r>
        <w:rPr>
          <w:szCs w:val="40"/>
        </w:rPr>
        <w:t>. Тем более</w:t>
      </w:r>
      <w:proofErr w:type="gramStart"/>
      <w:r>
        <w:rPr>
          <w:szCs w:val="40"/>
        </w:rPr>
        <w:t>,</w:t>
      </w:r>
      <w:proofErr w:type="gramEnd"/>
      <w:r>
        <w:rPr>
          <w:szCs w:val="40"/>
        </w:rPr>
        <w:t xml:space="preserve"> что столько информации получено, возможно, многие будут повторяться, к сожалению, такой этап уже настал, насколько я могу слышать выступления докладчиков. Поэтому просьба сосредоточиться на каком-то уникальном опыте, на предложениях нашим рекомендациям. И, конечно, если есть в этом необходимость. </w:t>
      </w:r>
    </w:p>
    <w:p w:rsidR="006902D7" w:rsidRDefault="006902D7" w:rsidP="00B56182">
      <w:pPr>
        <w:spacing w:line="360" w:lineRule="auto"/>
        <w:rPr>
          <w:szCs w:val="40"/>
        </w:rPr>
      </w:pPr>
      <w:r>
        <w:rPr>
          <w:szCs w:val="40"/>
        </w:rPr>
        <w:lastRenderedPageBreak/>
        <w:t xml:space="preserve">Уважаемые коллеги, переходим к выступлению. Илья Викторович, вам 5 минут тогда для выступления. Подготовиться Оксане Николаевне Демченко. И просьба о последних изменениях в федеральное законодательство с учётом того, что у нас присутствуют мэры городов, здесь будут серьёзные изменения в плане благоустройства </w:t>
      </w:r>
      <w:r w:rsidR="00314795">
        <w:rPr>
          <w:szCs w:val="40"/>
        </w:rPr>
        <w:t xml:space="preserve">в </w:t>
      </w:r>
      <w:r>
        <w:rPr>
          <w:szCs w:val="40"/>
        </w:rPr>
        <w:t>131</w:t>
      </w:r>
      <w:r w:rsidR="00314795">
        <w:rPr>
          <w:szCs w:val="40"/>
        </w:rPr>
        <w:t>-ый</w:t>
      </w:r>
      <w:r>
        <w:rPr>
          <w:szCs w:val="40"/>
        </w:rPr>
        <w:t xml:space="preserve"> закон. Пожалуйста.</w:t>
      </w:r>
    </w:p>
    <w:p w:rsidR="006902D7" w:rsidRDefault="00314795" w:rsidP="00B56182">
      <w:pPr>
        <w:spacing w:line="360" w:lineRule="auto"/>
        <w:rPr>
          <w:szCs w:val="40"/>
        </w:rPr>
      </w:pPr>
      <w:proofErr w:type="spellStart"/>
      <w:r>
        <w:rPr>
          <w:szCs w:val="40"/>
          <w:u w:val="single"/>
        </w:rPr>
        <w:t>Кривогов</w:t>
      </w:r>
      <w:proofErr w:type="spellEnd"/>
      <w:r>
        <w:rPr>
          <w:szCs w:val="40"/>
          <w:u w:val="single"/>
        </w:rPr>
        <w:t xml:space="preserve"> И</w:t>
      </w:r>
      <w:r w:rsidR="006902D7">
        <w:rPr>
          <w:szCs w:val="40"/>
          <w:u w:val="single"/>
        </w:rPr>
        <w:t>.В.</w:t>
      </w:r>
      <w:r w:rsidR="006902D7">
        <w:rPr>
          <w:szCs w:val="40"/>
        </w:rPr>
        <w:t xml:space="preserve"> Да, спасибо большое. </w:t>
      </w:r>
    </w:p>
    <w:p w:rsidR="006902D7" w:rsidRDefault="006902D7" w:rsidP="00B56182">
      <w:pPr>
        <w:spacing w:line="360" w:lineRule="auto"/>
        <w:rPr>
          <w:szCs w:val="40"/>
        </w:rPr>
      </w:pPr>
      <w:r>
        <w:rPr>
          <w:szCs w:val="40"/>
        </w:rPr>
        <w:t xml:space="preserve">Добрый день, дорогие друзья! </w:t>
      </w:r>
    </w:p>
    <w:p w:rsidR="00693EDC" w:rsidRDefault="00693EDC" w:rsidP="00B56182">
      <w:pPr>
        <w:spacing w:line="360" w:lineRule="auto"/>
        <w:rPr>
          <w:szCs w:val="40"/>
        </w:rPr>
      </w:pPr>
      <w:proofErr w:type="gramStart"/>
      <w:r>
        <w:rPr>
          <w:szCs w:val="40"/>
        </w:rPr>
        <w:t>Ну, на самом деле действительно хотел поблагодарить за возможность открытой дискуссии здесь, на площадке в Госдуме, мне кажется, это достаточно важно и не только важно, но и может быть эффективно для нас, для фонда, для моногородов, для правительства с тем, чтобы мы могли корректировать свои действия и получать обратную связь с местом.</w:t>
      </w:r>
      <w:proofErr w:type="gramEnd"/>
    </w:p>
    <w:p w:rsidR="00693EDC" w:rsidRDefault="00693EDC" w:rsidP="00B56182">
      <w:pPr>
        <w:spacing w:line="360" w:lineRule="auto"/>
        <w:rPr>
          <w:szCs w:val="40"/>
        </w:rPr>
      </w:pPr>
      <w:r>
        <w:rPr>
          <w:szCs w:val="40"/>
        </w:rPr>
        <w:t>Что такое фонд? Мы работаем около 3 лет, наверное, больше половины зала здесь уже знаю, в том числе лично, очень плотно работаем по всем направлениям деятельности фонда – это и создание инфраструктуры для нового бизнеса, одно из направлений, которое помогает сформировать нам новые промышленные предприятия, новые площадки. Как раз вот здесь мы не разделяем города большие и маленькие, у нас вот новые проекты и новые сделки идут и на 30 миллионов, и на 40 миллионов, вот Котовск город, скоро поедем, там строится небольшая дорога для небольшого предприятия, это тоже проект и это тоже результат. Мы такие проекты поддерживаем. Мы расширили здесь свою географию, и в том числе вот как раз благодаря замечаниям Счётной палаты и видим нашими партнерами не только крупные города, но и малые.</w:t>
      </w:r>
    </w:p>
    <w:p w:rsidR="00693EDC" w:rsidRDefault="00693EDC" w:rsidP="00B56182">
      <w:pPr>
        <w:spacing w:line="360" w:lineRule="auto"/>
        <w:rPr>
          <w:szCs w:val="40"/>
        </w:rPr>
      </w:pPr>
      <w:r>
        <w:rPr>
          <w:szCs w:val="40"/>
        </w:rPr>
        <w:t xml:space="preserve">Мы поддерживаем наши проекты через предоставление займов. </w:t>
      </w:r>
      <w:proofErr w:type="gramStart"/>
      <w:r>
        <w:rPr>
          <w:szCs w:val="40"/>
        </w:rPr>
        <w:t xml:space="preserve">Это направление сейчас достаточно активно развивается, мы это делаем </w:t>
      </w:r>
      <w:r>
        <w:rPr>
          <w:szCs w:val="40"/>
        </w:rPr>
        <w:lastRenderedPageBreak/>
        <w:t>совместно с нашими партнерами – с "Корпорацией МСП", с крупными банками и считаем, что нашим моногородам после того, как им было снято ограничение по участию первой, второй и третьей категории, я ещё раз хотел бы на это обратить внимание, мы работаем со всеми моногородами, мы ждем заявок в фонд и готовы их</w:t>
      </w:r>
      <w:proofErr w:type="gramEnd"/>
      <w:r>
        <w:rPr>
          <w:szCs w:val="40"/>
        </w:rPr>
        <w:t xml:space="preserve"> достаточно оперативно отрабатывать.</w:t>
      </w:r>
    </w:p>
    <w:p w:rsidR="00693EDC" w:rsidRDefault="00693EDC" w:rsidP="00B56182">
      <w:pPr>
        <w:spacing w:line="360" w:lineRule="auto"/>
        <w:rPr>
          <w:szCs w:val="40"/>
        </w:rPr>
      </w:pPr>
      <w:r>
        <w:rPr>
          <w:szCs w:val="40"/>
        </w:rPr>
        <w:t>На сегодняшний день мы приняли обязательств на сумму свыше 15 миллиардов рублей, ещё в течение 2 месяцев порядка 3 миллиардов таких обязательств будет принято. Это на все суммы субсидий, которые нам были предоставлены в прошлые годы и в этом году. Физически кассовое исполнение свыше 10 миллиардов, и вот эти 5 миллиардов постоянно у нас в конце года как остаток формируются.</w:t>
      </w:r>
    </w:p>
    <w:p w:rsidR="00693EDC" w:rsidRDefault="00693EDC" w:rsidP="00B56182">
      <w:pPr>
        <w:spacing w:line="360" w:lineRule="auto"/>
        <w:rPr>
          <w:szCs w:val="40"/>
        </w:rPr>
      </w:pPr>
      <w:r>
        <w:rPr>
          <w:szCs w:val="40"/>
        </w:rPr>
        <w:t>Мы договорились здесь с Минэкономразвития поменять модель работы фонда. Мы будем планировать нашу деятельность по бюджету доходов и расходов на трехлетний период, чтобы наши многолетние соглашения можно было, так скажем, искусственно уместить в один казначейский год, мы переведены с этого года на казначейское исполнение и вынуждены соответствовать здесь казначейскому исполнению наших обязательств.</w:t>
      </w:r>
    </w:p>
    <w:p w:rsidR="00693EDC" w:rsidRDefault="00693EDC" w:rsidP="00B56182">
      <w:pPr>
        <w:spacing w:line="360" w:lineRule="auto"/>
        <w:rPr>
          <w:szCs w:val="40"/>
        </w:rPr>
      </w:pPr>
      <w:r>
        <w:rPr>
          <w:szCs w:val="40"/>
        </w:rPr>
        <w:t xml:space="preserve">Ещё одно направление – это обучение. О нем много уже здесь говорили. Действительно, 314 команд сформировано и учится и в РАНХиГС, и в "Сколково", и вот Владимир Вольфович говорил, где общаться, вот, пожалуйста, там можно общаться, коллеги общаются между собой, мы иногда не понимаем, где какая команда, когда приходим на защиты. Коллеги меняют свои градообразующие предприятия, советуются друг с другом, и это действительно такая хорошая площадка для общения и для формирования тех проектов инициатив, которые в том числе поддерживаются фондом. </w:t>
      </w:r>
    </w:p>
    <w:p w:rsidR="00693EDC" w:rsidRDefault="00693EDC" w:rsidP="00B56182">
      <w:pPr>
        <w:spacing w:line="360" w:lineRule="auto"/>
        <w:rPr>
          <w:szCs w:val="40"/>
        </w:rPr>
      </w:pPr>
      <w:proofErr w:type="gramStart"/>
      <w:r>
        <w:rPr>
          <w:szCs w:val="40"/>
        </w:rPr>
        <w:t xml:space="preserve">И на наших защитах всегда присутствуют не только я как генеральный директор, но и обязательно присутствуют руководители, представители </w:t>
      </w:r>
      <w:r>
        <w:rPr>
          <w:szCs w:val="40"/>
        </w:rPr>
        <w:lastRenderedPageBreak/>
        <w:t>структурных направлений фонда, чтобы мы прямо на защите выдергивали те проекты и заявки, которые берем в работу как фонд и которые берем в работу через ещё одно направление – проектный офис на работу с другими институтами развития – с Фондом развития промышленности, ещё раз</w:t>
      </w:r>
      <w:proofErr w:type="gramEnd"/>
      <w:r>
        <w:rPr>
          <w:szCs w:val="40"/>
        </w:rPr>
        <w:t xml:space="preserve"> с "Корпорацией МСП" и с другими нашими партнерами. </w:t>
      </w:r>
    </w:p>
    <w:p w:rsidR="00693EDC" w:rsidRDefault="00693EDC" w:rsidP="00B56182">
      <w:pPr>
        <w:spacing w:line="360" w:lineRule="auto"/>
        <w:rPr>
          <w:szCs w:val="40"/>
        </w:rPr>
      </w:pPr>
      <w:r>
        <w:rPr>
          <w:szCs w:val="40"/>
        </w:rPr>
        <w:t xml:space="preserve">Не только фонд предоставляет здесь ресурс, и наши коллеги, мэры городов, вот опять же, да, Кумертау Борис Беляев прекрасно это знает, что деньги не только у фонда. Есть достаточно большой перечень инструментов и программ поддержки, и как раз задача проектного офиса, линейных менеджеров, которые закреплены за каждым моногородом, состоит в том, чтобы  мы смогли пройти этот путь от заявки до получения конкретного федерального ресурса. </w:t>
      </w:r>
      <w:proofErr w:type="gramStart"/>
      <w:r>
        <w:rPr>
          <w:szCs w:val="40"/>
        </w:rPr>
        <w:t>Это непростой путь, у нас не так много возможностей у глав муниципалитетов достучаться до Федерации, но вот этот как раз проект и направлен на то, чтобы мы смогли с муниципального уровня поднять заявки, поднять нормальные, проработанные проекты и добиться того, чтобы они были не только увидены здесь на федеральном уровне, но и были профинансированы.</w:t>
      </w:r>
      <w:proofErr w:type="gramEnd"/>
      <w:r>
        <w:rPr>
          <w:szCs w:val="40"/>
        </w:rPr>
        <w:t xml:space="preserve"> В этом как раз задача наших руководителей проектов, линейных менеджеров в фонде.</w:t>
      </w:r>
    </w:p>
    <w:p w:rsidR="00693EDC" w:rsidRDefault="00693EDC" w:rsidP="00B56182">
      <w:pPr>
        <w:spacing w:line="360" w:lineRule="auto"/>
        <w:rPr>
          <w:szCs w:val="40"/>
        </w:rPr>
      </w:pPr>
      <w:r>
        <w:rPr>
          <w:szCs w:val="40"/>
        </w:rPr>
        <w:t xml:space="preserve">То, что касается непосредственных результатов, действительно создано по всем нашим площадкам более 3,5 тысяч рабочих мест, привлечено около 25 миллиардов инвестиций, и здесь мы видим серьезную проблему, то, что с каждым новым проектом мы видим все меньше и меньше рабочих мест. И вот эта автоматизация, она уже и моногорода завлекает, поэтому просим здесь также подключиться, может быть, и депутатов с тем, чтобы мы могли усилить работу по поиску предпринимателей, у нас, как правило, все предприниматели со стороны. Это одна из проблем, которые мы должны </w:t>
      </w:r>
      <w:r>
        <w:rPr>
          <w:szCs w:val="40"/>
        </w:rPr>
        <w:lastRenderedPageBreak/>
        <w:t>вместе решить, кроме тех, которые сегодня обозначали... (Микрофон отключён.)</w:t>
      </w:r>
    </w:p>
    <w:p w:rsidR="00693EDC" w:rsidRDefault="00693EDC" w:rsidP="00B56182">
      <w:pPr>
        <w:spacing w:line="360" w:lineRule="auto"/>
        <w:rPr>
          <w:szCs w:val="40"/>
        </w:rPr>
      </w:pPr>
      <w:r>
        <w:rPr>
          <w:szCs w:val="40"/>
          <w:u w:val="single"/>
        </w:rPr>
        <w:t>Председательствующий.</w:t>
      </w:r>
      <w:r>
        <w:rPr>
          <w:szCs w:val="40"/>
        </w:rPr>
        <w:t xml:space="preserve"> Одну минуту добавьте, пожалуйста.</w:t>
      </w:r>
    </w:p>
    <w:p w:rsidR="00693EDC" w:rsidRPr="00981F72" w:rsidRDefault="00314795" w:rsidP="00B56182">
      <w:pPr>
        <w:spacing w:line="360" w:lineRule="auto"/>
        <w:rPr>
          <w:szCs w:val="40"/>
        </w:rPr>
      </w:pPr>
      <w:proofErr w:type="spellStart"/>
      <w:r>
        <w:rPr>
          <w:szCs w:val="40"/>
          <w:u w:val="single"/>
        </w:rPr>
        <w:t>Кривогов</w:t>
      </w:r>
      <w:proofErr w:type="spellEnd"/>
      <w:r>
        <w:rPr>
          <w:szCs w:val="40"/>
          <w:u w:val="single"/>
        </w:rPr>
        <w:t xml:space="preserve"> И.В.</w:t>
      </w:r>
      <w:r w:rsidR="00693EDC">
        <w:rPr>
          <w:szCs w:val="40"/>
        </w:rPr>
        <w:t xml:space="preserve"> Буквально 30 секунд. </w:t>
      </w:r>
    </w:p>
    <w:p w:rsidR="00C97E2D" w:rsidRDefault="00C97E2D" w:rsidP="00B56182">
      <w:pPr>
        <w:spacing w:line="360" w:lineRule="auto"/>
        <w:rPr>
          <w:szCs w:val="40"/>
        </w:rPr>
      </w:pPr>
      <w:r>
        <w:rPr>
          <w:szCs w:val="40"/>
        </w:rPr>
        <w:t>Это как раз взаимодействие с нашими предпринимателями как внутри города</w:t>
      </w:r>
      <w:r w:rsidR="00314795">
        <w:rPr>
          <w:szCs w:val="40"/>
        </w:rPr>
        <w:t>,</w:t>
      </w:r>
      <w:r>
        <w:rPr>
          <w:szCs w:val="40"/>
        </w:rPr>
        <w:t xml:space="preserve"> региона, так и </w:t>
      </w:r>
      <w:proofErr w:type="gramStart"/>
      <w:r>
        <w:rPr>
          <w:szCs w:val="40"/>
        </w:rPr>
        <w:t>вне</w:t>
      </w:r>
      <w:proofErr w:type="gramEnd"/>
      <w:r>
        <w:rPr>
          <w:szCs w:val="40"/>
        </w:rPr>
        <w:t xml:space="preserve">, с тем чтобы они обратили внимание на моногорода через </w:t>
      </w:r>
      <w:proofErr w:type="spellStart"/>
      <w:r>
        <w:rPr>
          <w:szCs w:val="40"/>
        </w:rPr>
        <w:t>ТОРы</w:t>
      </w:r>
      <w:proofErr w:type="spellEnd"/>
      <w:r>
        <w:rPr>
          <w:szCs w:val="40"/>
        </w:rPr>
        <w:t>, через обучение, через наш офис, через те инструменты, которые сейчас реализуются здесь на федеральном уровне.</w:t>
      </w:r>
    </w:p>
    <w:p w:rsidR="00C97E2D" w:rsidRDefault="00C97E2D" w:rsidP="00B56182">
      <w:pPr>
        <w:spacing w:line="360" w:lineRule="auto"/>
        <w:rPr>
          <w:szCs w:val="40"/>
        </w:rPr>
      </w:pPr>
      <w:proofErr w:type="gramStart"/>
      <w:r>
        <w:rPr>
          <w:szCs w:val="40"/>
        </w:rPr>
        <w:t>Ну</w:t>
      </w:r>
      <w:proofErr w:type="gramEnd"/>
      <w:r>
        <w:rPr>
          <w:szCs w:val="40"/>
        </w:rPr>
        <w:t xml:space="preserve"> наверное, всё, что я хотел сказать.</w:t>
      </w:r>
    </w:p>
    <w:p w:rsidR="00C97E2D" w:rsidRDefault="00C97E2D" w:rsidP="00B56182">
      <w:pPr>
        <w:spacing w:line="360" w:lineRule="auto"/>
        <w:rPr>
          <w:szCs w:val="40"/>
        </w:rPr>
      </w:pPr>
      <w:proofErr w:type="gramStart"/>
      <w:r>
        <w:rPr>
          <w:szCs w:val="40"/>
        </w:rPr>
        <w:t>Давайте мы дадим нашим коллегам здесь возможность рассказать, они приехали издалека, многие с Дальнего Востока, с Сибири, услышать их предложения, в том числе в работе фонда, мы всегда открыты здесь, и очень внимательно прислушиваемся к нашим коллегам из регионов, из моногородов, и готовы вместе с ними работать над теми инициативами и проектами, которые нам коллеги предлагают.</w:t>
      </w:r>
      <w:proofErr w:type="gramEnd"/>
    </w:p>
    <w:p w:rsidR="00C97E2D" w:rsidRDefault="00C97E2D" w:rsidP="00B56182">
      <w:pPr>
        <w:spacing w:line="360" w:lineRule="auto"/>
        <w:rPr>
          <w:szCs w:val="40"/>
        </w:rPr>
      </w:pPr>
      <w:r>
        <w:rPr>
          <w:szCs w:val="40"/>
        </w:rPr>
        <w:t>Спасибо.</w:t>
      </w:r>
    </w:p>
    <w:p w:rsidR="00C97E2D" w:rsidRDefault="00C97E2D" w:rsidP="00B56182">
      <w:pPr>
        <w:spacing w:line="360" w:lineRule="auto"/>
        <w:rPr>
          <w:szCs w:val="40"/>
        </w:rPr>
      </w:pPr>
      <w:r>
        <w:rPr>
          <w:szCs w:val="40"/>
        </w:rPr>
        <w:t xml:space="preserve">(Аплодисменты.) </w:t>
      </w:r>
    </w:p>
    <w:p w:rsidR="00C97E2D" w:rsidRDefault="00C97E2D" w:rsidP="00B56182">
      <w:pPr>
        <w:spacing w:line="360" w:lineRule="auto"/>
        <w:rPr>
          <w:szCs w:val="40"/>
        </w:rPr>
      </w:pPr>
      <w:r>
        <w:rPr>
          <w:szCs w:val="40"/>
          <w:u w:val="single"/>
        </w:rPr>
        <w:t>Председательствующий.</w:t>
      </w:r>
      <w:r>
        <w:rPr>
          <w:szCs w:val="40"/>
        </w:rPr>
        <w:t xml:space="preserve"> Спасибо большое.</w:t>
      </w:r>
    </w:p>
    <w:p w:rsidR="00C97E2D" w:rsidRDefault="00C97E2D" w:rsidP="00B56182">
      <w:pPr>
        <w:spacing w:line="360" w:lineRule="auto"/>
        <w:rPr>
          <w:szCs w:val="40"/>
        </w:rPr>
      </w:pPr>
      <w:r>
        <w:rPr>
          <w:szCs w:val="40"/>
        </w:rPr>
        <w:t>Спасибо большое, Илья Викторович.</w:t>
      </w:r>
    </w:p>
    <w:p w:rsidR="00C97E2D" w:rsidRDefault="00C97E2D" w:rsidP="00B56182">
      <w:pPr>
        <w:spacing w:line="360" w:lineRule="auto"/>
        <w:rPr>
          <w:szCs w:val="40"/>
        </w:rPr>
      </w:pPr>
      <w:r>
        <w:rPr>
          <w:szCs w:val="40"/>
        </w:rPr>
        <w:t>Переходим к министерской части.</w:t>
      </w:r>
    </w:p>
    <w:p w:rsidR="00C97E2D" w:rsidRDefault="00C97E2D" w:rsidP="00B56182">
      <w:pPr>
        <w:spacing w:line="360" w:lineRule="auto"/>
        <w:rPr>
          <w:szCs w:val="40"/>
        </w:rPr>
      </w:pPr>
      <w:r>
        <w:rPr>
          <w:szCs w:val="40"/>
        </w:rPr>
        <w:t>Уважаемые коллеги, просьба укладываться в 5 минут, и я на каком-то этапе буду вынужден, Альфия Гумаровна, у Вас поддержки попросить в ведении, потому что в час дня у нас начинается высший совет.</w:t>
      </w:r>
    </w:p>
    <w:p w:rsidR="00C97E2D" w:rsidRDefault="00C97E2D" w:rsidP="00B56182">
      <w:pPr>
        <w:spacing w:line="360" w:lineRule="auto"/>
        <w:rPr>
          <w:szCs w:val="40"/>
        </w:rPr>
      </w:pPr>
      <w:r>
        <w:rPr>
          <w:szCs w:val="40"/>
        </w:rPr>
        <w:t>А я предоставляю слово Оксане Николаевне Демченко, директору департамента городской среды Министерства строительства и жилищно-коммунального хозяйства Российской Федерации.</w:t>
      </w:r>
    </w:p>
    <w:p w:rsidR="00C97E2D" w:rsidRDefault="00C97E2D" w:rsidP="00B56182">
      <w:pPr>
        <w:spacing w:line="360" w:lineRule="auto"/>
        <w:rPr>
          <w:szCs w:val="40"/>
        </w:rPr>
      </w:pPr>
      <w:r>
        <w:rPr>
          <w:szCs w:val="40"/>
        </w:rPr>
        <w:lastRenderedPageBreak/>
        <w:t>И просит, улетает у нас Игорь Леонидович Шпектор, тогда подготовиться. Я надеюсь, Вы своим лаконичным докладом свое продвижение в очереди компенсируете.</w:t>
      </w:r>
    </w:p>
    <w:p w:rsidR="00C97E2D" w:rsidRDefault="00C97E2D" w:rsidP="00B56182">
      <w:pPr>
        <w:spacing w:line="360" w:lineRule="auto"/>
        <w:rPr>
          <w:szCs w:val="40"/>
        </w:rPr>
      </w:pPr>
      <w:r>
        <w:rPr>
          <w:szCs w:val="40"/>
        </w:rPr>
        <w:t>Оксана Николаевна, пожалуйста. Она же была здесь.</w:t>
      </w:r>
    </w:p>
    <w:p w:rsidR="00C97E2D" w:rsidRDefault="00C97E2D" w:rsidP="00B56182">
      <w:pPr>
        <w:spacing w:line="360" w:lineRule="auto"/>
        <w:rPr>
          <w:szCs w:val="40"/>
        </w:rPr>
      </w:pPr>
      <w:r>
        <w:rPr>
          <w:szCs w:val="40"/>
        </w:rPr>
        <w:t>Вот, тогда, Игорь Леонидович, пожалуйста, у Вас возможность выступить.</w:t>
      </w:r>
    </w:p>
    <w:p w:rsidR="00C97E2D" w:rsidRDefault="00C97E2D" w:rsidP="00B56182">
      <w:pPr>
        <w:spacing w:line="360" w:lineRule="auto"/>
        <w:rPr>
          <w:szCs w:val="40"/>
        </w:rPr>
      </w:pPr>
      <w:r>
        <w:rPr>
          <w:szCs w:val="40"/>
        </w:rPr>
        <w:t>Подготовиться Совету Федерации. От Совета Федерации Олег Владимирович Цепкин.</w:t>
      </w:r>
    </w:p>
    <w:p w:rsidR="00C97E2D" w:rsidRDefault="00C97E2D" w:rsidP="00B56182">
      <w:pPr>
        <w:spacing w:line="360" w:lineRule="auto"/>
        <w:rPr>
          <w:szCs w:val="40"/>
        </w:rPr>
      </w:pPr>
      <w:r>
        <w:rPr>
          <w:szCs w:val="40"/>
          <w:u w:val="single"/>
        </w:rPr>
        <w:t>Шпектор И.Л.</w:t>
      </w:r>
      <w:r>
        <w:rPr>
          <w:szCs w:val="40"/>
        </w:rPr>
        <w:t xml:space="preserve"> Добрый день.</w:t>
      </w:r>
    </w:p>
    <w:p w:rsidR="00C97E2D" w:rsidRDefault="00C97E2D" w:rsidP="00B56182">
      <w:pPr>
        <w:spacing w:line="360" w:lineRule="auto"/>
        <w:rPr>
          <w:szCs w:val="40"/>
        </w:rPr>
      </w:pPr>
      <w:r>
        <w:rPr>
          <w:szCs w:val="40"/>
        </w:rPr>
        <w:t>Я бы не хотел, чтобы мое выступление прозвучало диссонансом в сегодняшнем нашем таком собрании.</w:t>
      </w:r>
    </w:p>
    <w:p w:rsidR="00C97E2D" w:rsidRDefault="00C97E2D" w:rsidP="00B56182">
      <w:pPr>
        <w:spacing w:line="360" w:lineRule="auto"/>
        <w:rPr>
          <w:szCs w:val="40"/>
        </w:rPr>
      </w:pPr>
      <w:r>
        <w:rPr>
          <w:szCs w:val="40"/>
        </w:rPr>
        <w:t>Вы знаете, 24-го числа этого месяца наш союз, президентом которого я являюсь, Союз городов Заполярья и Крайнего Севера, будет праздновать 25 лет. Как вы понимаете, за 25 лет я повидал очень много городов, и мэром города 10 лет я был Воркуты, и на сегодняшний день я сталкиваюсь с тем, что мэры городов в Арктике и в Заполярье просто придумывают себе, как удержаться наплаву. Придумывают, не имея достаточной квалификации, получают определенные знания. Я очень благодарен, конечно, сегодняшнее выступление, и банк, я эту женщину вообще люблю как руководителя и как женщину, очаровательный человек.</w:t>
      </w:r>
    </w:p>
    <w:p w:rsidR="00C97E2D" w:rsidRDefault="00C97E2D" w:rsidP="00B56182">
      <w:pPr>
        <w:spacing w:line="360" w:lineRule="auto"/>
        <w:rPr>
          <w:szCs w:val="40"/>
        </w:rPr>
      </w:pPr>
      <w:r>
        <w:rPr>
          <w:szCs w:val="40"/>
        </w:rPr>
        <w:t>Но понимаете, когда вот я был в Донецке, был в Зверево, был в Гуково, то эти города имеют право на жизнь, имеют право на то, чтобы реализовать себя как моногорода.</w:t>
      </w:r>
    </w:p>
    <w:p w:rsidR="00C97E2D" w:rsidRDefault="00C97E2D" w:rsidP="00B56182">
      <w:pPr>
        <w:spacing w:line="360" w:lineRule="auto"/>
        <w:rPr>
          <w:szCs w:val="40"/>
        </w:rPr>
      </w:pPr>
      <w:r>
        <w:rPr>
          <w:szCs w:val="40"/>
        </w:rPr>
        <w:t xml:space="preserve">Но когда пытаются за Полярным кругом, пытаются в Арктике, города, которые построены как сырьевые города, которые остались без сырья, придумывать что-то, когда сегодня я, было 13 шахт у нас в городе, я становлюсь мэром города, 21 поселок я ликвидировал. Я понимаю, что это </w:t>
      </w:r>
      <w:r>
        <w:rPr>
          <w:szCs w:val="40"/>
        </w:rPr>
        <w:lastRenderedPageBreak/>
        <w:t>было очень непопулярно, но когда назревало какое-то городского типа поселок сельское хозяйство, корова давала 3 литра молока, коммунизм кончился, когда каждая шахта знала, что нужно столько силосных ям заложить, нет денег, нужно было ликвидировать. Тепличный комбинат, 6,5 миллиона я терял каждые три месяца на овощах, которые рядом привозили предприниматели, по 30 рублей за огурец, а мы могли сделать при огромных затратах тепловой энергии, электрической энергии, по 48. 18 рублей на каждом килограмме. Непопулярные меры. И то же самое сегодня.</w:t>
      </w:r>
    </w:p>
    <w:p w:rsidR="00C97E2D" w:rsidRDefault="00C97E2D" w:rsidP="00B56182">
      <w:pPr>
        <w:spacing w:line="360" w:lineRule="auto"/>
        <w:rPr>
          <w:szCs w:val="40"/>
        </w:rPr>
      </w:pPr>
      <w:r>
        <w:rPr>
          <w:szCs w:val="40"/>
        </w:rPr>
        <w:t xml:space="preserve">Сегодня я задаю вопросы, вы </w:t>
      </w:r>
      <w:proofErr w:type="gramStart"/>
      <w:r>
        <w:rPr>
          <w:szCs w:val="40"/>
        </w:rPr>
        <w:t>посчитали</w:t>
      </w:r>
      <w:proofErr w:type="gramEnd"/>
      <w:r>
        <w:rPr>
          <w:szCs w:val="40"/>
        </w:rPr>
        <w:t xml:space="preserve"> сколько нужна городу численность? От этого нужно отталкиваться. Не нужно заниматься шапкозакидательством. Нужно знать, что в Арктике, в Заполярье, численность должна быть определенная, потому что эта численность обеспечивает шахту, их не 13, а 5, или одна, и дальше бытовые прочие дела, школы и детские сады.</w:t>
      </w:r>
    </w:p>
    <w:p w:rsidR="00C97E2D" w:rsidRDefault="00C97E2D" w:rsidP="00B56182">
      <w:pPr>
        <w:spacing w:line="360" w:lineRule="auto"/>
        <w:rPr>
          <w:szCs w:val="40"/>
        </w:rPr>
      </w:pPr>
      <w:r>
        <w:rPr>
          <w:szCs w:val="40"/>
        </w:rPr>
        <w:t>Но когда существует город, в котором есть одна скважина, две музыкальных школы, школы образовательные, детские сады, а скважину обеспечивает только этот город, чтобы работала котельная. Для чего нужен город?</w:t>
      </w:r>
    </w:p>
    <w:p w:rsidR="00C97E2D" w:rsidRPr="003E72F7" w:rsidRDefault="003E72F7" w:rsidP="00B56182">
      <w:pPr>
        <w:spacing w:line="360" w:lineRule="auto"/>
        <w:rPr>
          <w:szCs w:val="40"/>
        </w:rPr>
      </w:pPr>
      <w:r>
        <w:rPr>
          <w:szCs w:val="40"/>
        </w:rPr>
        <w:t xml:space="preserve">Когда в наш город в Арктику завозили ДВП, ДСП и пластик, мы клеили пластик и отправляли в Финляндию. </w:t>
      </w:r>
      <w:r w:rsidR="00C97E2D">
        <w:t>В Воркуту завозят материалы, чтобы отправить потом это в Финляндию. Абсурд.</w:t>
      </w:r>
    </w:p>
    <w:p w:rsidR="00C97E2D" w:rsidRDefault="00C97E2D" w:rsidP="00B56182">
      <w:pPr>
        <w:spacing w:line="360" w:lineRule="auto"/>
      </w:pPr>
      <w:r>
        <w:t xml:space="preserve">Когда мы держим сегодня тысячи людей заключённых, которые просто сидят, нет сегодня возможности их обеспечить, а количество пенсионеров, растущее в этих городах, когда мы говорим: сохраняйте Север, сохраняйте людей. Для чего их сохранять на Севере? Каждый пенсионер обходится в два </w:t>
      </w:r>
      <w:r>
        <w:lastRenderedPageBreak/>
        <w:t xml:space="preserve">раза дороже. Это субсидии. Это бесплатный проезд. Это жилищно-коммунальные услуги. </w:t>
      </w:r>
    </w:p>
    <w:p w:rsidR="00C97E2D" w:rsidRDefault="00C97E2D" w:rsidP="00B56182">
      <w:pPr>
        <w:spacing w:line="360" w:lineRule="auto"/>
      </w:pPr>
      <w:r>
        <w:t>Поэтому, конечно, на сегодняшний день, когда мы говорим о скорой помощи, у нас благодаря 131-му закону сегодня ничего не работает. Субъекты Федерации забрали здравоохранение. Сегодня госпожа Васильева хочет забрать образование. Причём тут мэр города? Какое отношение он имеет к этой машине скорой помощи, когда всё забирают субъекты.</w:t>
      </w:r>
    </w:p>
    <w:p w:rsidR="00C97E2D" w:rsidRDefault="00C97E2D" w:rsidP="00B56182">
      <w:pPr>
        <w:spacing w:line="360" w:lineRule="auto"/>
      </w:pPr>
      <w:r>
        <w:t xml:space="preserve">С моей точки зрения, тема (я обращаюсь к моему коллеге Диденко) моногородов в Арктике, моногородов в Заполярье, вы знаете, сегодня у нас популизм, Арктикой занимаются все. Смотришь, в Белгороде Арктикой занимаются. Смотришь, в Испании Арктикой занимаются. Только обернулся, из Брюсселя Арктикой занимаются. Все занимаются. Это популярная тема. </w:t>
      </w:r>
    </w:p>
    <w:p w:rsidR="00C97E2D" w:rsidRDefault="00C97E2D" w:rsidP="00B56182">
      <w:pPr>
        <w:spacing w:line="360" w:lineRule="auto"/>
      </w:pPr>
      <w:proofErr w:type="gramStart"/>
      <w:r>
        <w:t>С моей точки зрения, когда мы говорим о моногородах, надо рассмотреть отдельной статьёй, если сегодня туризм или там катание на шлюпках, или в средней полосе России, нормально, то я согласен с Жириновским, я не очень часто (одно слово) соглашаюсь с ним, но значительно дешевле переселить людей, обеспечив нужное количество населения в Арктической зоне, людей переселить в среднюю полосу, чтобы он</w:t>
      </w:r>
      <w:proofErr w:type="gramEnd"/>
      <w:r>
        <w:t xml:space="preserve"> могли выращивать картофель, овощи и так далее, то, чего у нас ничего не растёт, тундра голая и морозы 50 градусов, чем держать их там, платить дикие деньги на каждого человека, но говорить: у нас численность населения - это выгодно руководителям субъектов. </w:t>
      </w:r>
      <w:proofErr w:type="gramStart"/>
      <w:r>
        <w:t>Поддерживая численность, у меня миллион.</w:t>
      </w:r>
      <w:proofErr w:type="gramEnd"/>
      <w:r>
        <w:t xml:space="preserve"> Не нужно идти на поводу у субъектов. Нужно идти на экономической основе. Раз. И второе, создавая нормальные условия для жизни людей, которые прожили там и умирают в возрасте 80 лет, не увидев солнце.</w:t>
      </w:r>
    </w:p>
    <w:p w:rsidR="00C97E2D" w:rsidRDefault="00C97E2D" w:rsidP="00B56182">
      <w:pPr>
        <w:spacing w:line="360" w:lineRule="auto"/>
      </w:pPr>
      <w:r>
        <w:t xml:space="preserve">Спасибо. </w:t>
      </w:r>
    </w:p>
    <w:p w:rsidR="00C97E2D" w:rsidRDefault="00C97E2D" w:rsidP="00B56182">
      <w:pPr>
        <w:spacing w:line="360" w:lineRule="auto"/>
      </w:pPr>
      <w:r>
        <w:lastRenderedPageBreak/>
        <w:t>(Аплодисменты.)</w:t>
      </w:r>
    </w:p>
    <w:p w:rsidR="00C97E2D" w:rsidRDefault="00C97E2D" w:rsidP="00B56182">
      <w:pPr>
        <w:spacing w:line="360" w:lineRule="auto"/>
      </w:pPr>
      <w:r>
        <w:rPr>
          <w:u w:val="single"/>
        </w:rPr>
        <w:t>Председательствующий.</w:t>
      </w:r>
      <w:r>
        <w:t xml:space="preserve"> Спасибо большое, Юрий Леонидович, за мнение эксперта, представителя муниципального сообщества.</w:t>
      </w:r>
    </w:p>
    <w:p w:rsidR="00C97E2D" w:rsidRDefault="00C97E2D" w:rsidP="00B56182">
      <w:pPr>
        <w:spacing w:line="360" w:lineRule="auto"/>
      </w:pPr>
      <w:r>
        <w:t xml:space="preserve">А я предоставляю возможность выступить Олегу Владимировичу </w:t>
      </w:r>
      <w:proofErr w:type="spellStart"/>
      <w:r>
        <w:t>Цепкину</w:t>
      </w:r>
      <w:proofErr w:type="spellEnd"/>
      <w:r>
        <w:t xml:space="preserve"> - члену Совета Федерации, нашему </w:t>
      </w:r>
      <w:r w:rsidR="00314795">
        <w:t>профильному К</w:t>
      </w:r>
      <w:r>
        <w:t>омитету в верхней палате парламента.</w:t>
      </w:r>
    </w:p>
    <w:p w:rsidR="00C97E2D" w:rsidRDefault="00C97E2D" w:rsidP="00B56182">
      <w:pPr>
        <w:spacing w:line="360" w:lineRule="auto"/>
      </w:pPr>
      <w:r>
        <w:t>Пожалуйста.</w:t>
      </w:r>
    </w:p>
    <w:p w:rsidR="00C97E2D" w:rsidRDefault="00C97E2D" w:rsidP="00B56182">
      <w:pPr>
        <w:spacing w:line="360" w:lineRule="auto"/>
      </w:pPr>
      <w:r>
        <w:rPr>
          <w:u w:val="single"/>
        </w:rPr>
        <w:t>Цепкин О.В.</w:t>
      </w:r>
      <w:r>
        <w:t xml:space="preserve"> Спасибо.</w:t>
      </w:r>
    </w:p>
    <w:p w:rsidR="00C97E2D" w:rsidRDefault="00C97E2D" w:rsidP="00B56182">
      <w:pPr>
        <w:spacing w:line="360" w:lineRule="auto"/>
      </w:pPr>
      <w:r>
        <w:t>Уважаемые коллеги, я представляю в Совете Федерации Челябинскую область. Челябинская область (напоминаю) занимает третье место по количеству моногородов после Кемеровской области и после Свердловской области. У нас их 16 в Челябинской области. Из них три моногорода - это города ЗАТО.</w:t>
      </w:r>
    </w:p>
    <w:p w:rsidR="00C97E2D" w:rsidRDefault="00C97E2D" w:rsidP="00B56182">
      <w:pPr>
        <w:spacing w:line="360" w:lineRule="auto"/>
      </w:pPr>
      <w:r>
        <w:t>Я остановлюсь на нескольких тезисах, учитывая, что много уже чего было сказано, и повторяться, конечно, не будем.</w:t>
      </w:r>
    </w:p>
    <w:p w:rsidR="00C97E2D" w:rsidRDefault="00C97E2D" w:rsidP="00B56182">
      <w:pPr>
        <w:spacing w:line="360" w:lineRule="auto"/>
      </w:pPr>
      <w:r>
        <w:t>ТОСЭР.</w:t>
      </w:r>
    </w:p>
    <w:p w:rsidR="00C97E2D" w:rsidRDefault="00C97E2D" w:rsidP="00B56182">
      <w:pPr>
        <w:spacing w:line="360" w:lineRule="auto"/>
      </w:pPr>
      <w:r>
        <w:t xml:space="preserve">Однозначно, это, конечно, большой приоритет для развития моногорода. Но понимаем, что в моногородах ключевым субъектом экономической деятельности является малый и </w:t>
      </w:r>
      <w:proofErr w:type="spellStart"/>
      <w:r>
        <w:t>микробизнес</w:t>
      </w:r>
      <w:proofErr w:type="spellEnd"/>
      <w:r>
        <w:t xml:space="preserve">. </w:t>
      </w:r>
    </w:p>
    <w:p w:rsidR="00C97E2D" w:rsidRDefault="00C97E2D" w:rsidP="00B56182">
      <w:pPr>
        <w:spacing w:line="360" w:lineRule="auto"/>
      </w:pPr>
      <w:r>
        <w:t>Совет Федерации уже делал предложение, и мы будем повторять эту работу, продолжать эту работу, это по снижению порога по капитальным вложениям для вхождения и получения инвестиций под развитие малого и среднего бизнеса в моногородах.</w:t>
      </w:r>
    </w:p>
    <w:p w:rsidR="00C97E2D" w:rsidRDefault="00C97E2D" w:rsidP="00B56182">
      <w:pPr>
        <w:spacing w:line="360" w:lineRule="auto"/>
      </w:pPr>
      <w:r>
        <w:t xml:space="preserve">Кроме ТОСЭР, эта тема, которая очень важная, и мы считаем, практически является основой для развития бизнеса, это наличие инфраструктуры. </w:t>
      </w:r>
    </w:p>
    <w:p w:rsidR="00C97E2D" w:rsidRDefault="00C97E2D" w:rsidP="00B56182">
      <w:pPr>
        <w:spacing w:line="360" w:lineRule="auto"/>
      </w:pPr>
      <w:r>
        <w:lastRenderedPageBreak/>
        <w:t xml:space="preserve">У нас практически во всех моногородах и, наверное, трудно с этим поспорить, инфраструктура, действующая инфраструктура находится в очень плачевном состоянии. </w:t>
      </w:r>
    </w:p>
    <w:p w:rsidR="00C97E2D" w:rsidRDefault="00C97E2D" w:rsidP="00B56182">
      <w:pPr>
        <w:spacing w:line="360" w:lineRule="auto"/>
      </w:pPr>
      <w:r>
        <w:t xml:space="preserve">Дело в том, что многие (из практики, опять же говорю, из практики) потенциальные инвесторы, которые развивают или готовы развивать не инфраструктурные виды бизнеса в малых городах, они далеко не всегда готовы при этом вложиться в саму инфраструктуру, если это не является, собственно, их бизнесом. </w:t>
      </w:r>
    </w:p>
    <w:p w:rsidR="006902D7" w:rsidRPr="003E72F7" w:rsidRDefault="003E72F7" w:rsidP="00B56182">
      <w:pPr>
        <w:spacing w:line="360" w:lineRule="auto"/>
      </w:pPr>
      <w:r>
        <w:t xml:space="preserve">При этом мы понимаем, что под развитием инфраструктуры, конечно, нужно использовать такие формы, как муниципально-частное партнёрство, государственно-частное партнёрство. Но здесь опять встаёт вопрос гарантии для тех инвесторов, которые вложились в инфраструктуру, гарантии с точки зрения их дальнейшей эффективности, учитывая, что на этой инфраструктуре должны появиться не инфраструктурные, новые виды деятельности, </w:t>
      </w:r>
      <w:r w:rsidR="006902D7">
        <w:rPr>
          <w:szCs w:val="40"/>
        </w:rPr>
        <w:t xml:space="preserve">которые когда-то будут отбивать эти затраты по инфраструктуре. И здесь мы начинаем говорить о роли муниципальных властей и властей субъектов с точки зрения обеспечения этой самой инфраструктуры. Мы понимаем с вами, что ответственность за развитие экономики лежит, например, на региональной власти. Но при </w:t>
      </w:r>
      <w:proofErr w:type="gramStart"/>
      <w:r w:rsidR="006902D7">
        <w:rPr>
          <w:szCs w:val="40"/>
        </w:rPr>
        <w:t>этом</w:t>
      </w:r>
      <w:proofErr w:type="gramEnd"/>
      <w:r w:rsidR="006902D7">
        <w:rPr>
          <w:szCs w:val="40"/>
        </w:rPr>
        <w:t xml:space="preserve"> какие есть финансовые возможности у этой самой региональной власти? Я говорю о том, что инфраструктура – это такой же бизнес-проект, который имеет достаточно </w:t>
      </w:r>
      <w:proofErr w:type="gramStart"/>
      <w:r w:rsidR="006902D7">
        <w:rPr>
          <w:szCs w:val="40"/>
        </w:rPr>
        <w:t>длинный срок</w:t>
      </w:r>
      <w:proofErr w:type="gramEnd"/>
      <w:r w:rsidR="006902D7">
        <w:rPr>
          <w:szCs w:val="40"/>
        </w:rPr>
        <w:t xml:space="preserve"> окупаемости. Но из практики даже по нашему субъекту многие инфраструктурные проекты имеют срок окупаемости порядка восьми лет. Вот на промышленных предприятиях это нормальный срок окупаемости, в принципе для бизнеса это тоже нормально. Но если субъект, учитывая ограничения, которые нам выставило Министерство финансов или тот же самый Налоговый кодекс... Бюджетный кодекс, прошу прощения, работаем </w:t>
      </w:r>
      <w:r w:rsidR="006902D7">
        <w:rPr>
          <w:szCs w:val="40"/>
        </w:rPr>
        <w:lastRenderedPageBreak/>
        <w:t xml:space="preserve">сегодня в пределах трехлетнего бюджетного планирования, никто не ведет речи о каких-то более длинных заимствованиях, заимствованиях, естественно, в банках или выдаче бюджетных поручительств как государственного долга. </w:t>
      </w:r>
    </w:p>
    <w:p w:rsidR="006902D7" w:rsidRDefault="006902D7" w:rsidP="00B56182">
      <w:pPr>
        <w:spacing w:line="360" w:lineRule="auto"/>
        <w:rPr>
          <w:szCs w:val="40"/>
        </w:rPr>
      </w:pPr>
      <w:r>
        <w:rPr>
          <w:szCs w:val="40"/>
        </w:rPr>
        <w:t xml:space="preserve">Следовательно, у нас сегодняшняя система, существующая сегодня система бюджетных ограничений не позволяет субъектам через свой бюджет обеспечить вложения в инфраструктуру, и это является очень серьезным камнем преткновения для развития бизнеса, </w:t>
      </w:r>
      <w:proofErr w:type="spellStart"/>
      <w:r>
        <w:rPr>
          <w:szCs w:val="40"/>
        </w:rPr>
        <w:t>неинфраструктурного</w:t>
      </w:r>
      <w:proofErr w:type="spellEnd"/>
      <w:r>
        <w:rPr>
          <w:szCs w:val="40"/>
        </w:rPr>
        <w:t xml:space="preserve"> бизнеса в наших городах и крупных, и, естественно, в моногородах. </w:t>
      </w:r>
    </w:p>
    <w:p w:rsidR="006902D7" w:rsidRDefault="006902D7" w:rsidP="00B56182">
      <w:pPr>
        <w:spacing w:line="360" w:lineRule="auto"/>
        <w:rPr>
          <w:szCs w:val="40"/>
        </w:rPr>
      </w:pPr>
      <w:proofErr w:type="gramStart"/>
      <w:r>
        <w:rPr>
          <w:szCs w:val="40"/>
        </w:rPr>
        <w:t xml:space="preserve">Поэтому здесь я предлагаю эту тему продолжать обсуждать на разных площадках, здесь, и, возможно, кто-то поддержит из выступающих из территорий, из городов эту тему как подтверждение этой ситуации. </w:t>
      </w:r>
      <w:proofErr w:type="gramEnd"/>
    </w:p>
    <w:p w:rsidR="006902D7" w:rsidRDefault="006902D7" w:rsidP="00B56182">
      <w:pPr>
        <w:spacing w:line="360" w:lineRule="auto"/>
        <w:rPr>
          <w:szCs w:val="40"/>
        </w:rPr>
      </w:pPr>
      <w:r>
        <w:rPr>
          <w:szCs w:val="40"/>
        </w:rPr>
        <w:t xml:space="preserve">Но и конечно, есть определенный выход как из вариантов. В этом году Сбербанк предложил некие коробочные решения, которые исключают финансовое обеспечение как госдолг за получение кредитов, например, под ту же самую инфраструктуру, я имею в виду госдолг субъекта. Но здесь он заменяется некими организационным обязательствами того же самого субъекта о том, что этот объект будет использоваться и в будущем по своему прямому назначению. Но это пока только в начале пути, но в любом случае основные ответственные моменты и рычаги это у субъекта, который сегодня должен, когда-то получить эти полномочия. Это как раз к вопросу расширения полномочий субъектов. Но это уже более широкий вопрос, уходит из рамок. </w:t>
      </w:r>
    </w:p>
    <w:p w:rsidR="006902D7" w:rsidRDefault="006902D7" w:rsidP="00B56182">
      <w:pPr>
        <w:spacing w:line="360" w:lineRule="auto"/>
        <w:rPr>
          <w:szCs w:val="40"/>
        </w:rPr>
      </w:pPr>
      <w:r>
        <w:rPr>
          <w:szCs w:val="40"/>
          <w:u w:val="single"/>
        </w:rPr>
        <w:t>Председательствующий.</w:t>
      </w:r>
      <w:r>
        <w:rPr>
          <w:szCs w:val="40"/>
        </w:rPr>
        <w:t xml:space="preserve"> Да, 30 секунд добавьте, пожалуйста.</w:t>
      </w:r>
    </w:p>
    <w:p w:rsidR="006902D7" w:rsidRDefault="00314795" w:rsidP="00B56182">
      <w:pPr>
        <w:spacing w:line="360" w:lineRule="auto"/>
        <w:rPr>
          <w:szCs w:val="40"/>
        </w:rPr>
      </w:pPr>
      <w:r>
        <w:rPr>
          <w:szCs w:val="40"/>
          <w:u w:val="single"/>
        </w:rPr>
        <w:t xml:space="preserve">Цепкин </w:t>
      </w:r>
      <w:r w:rsidR="006902D7">
        <w:rPr>
          <w:szCs w:val="40"/>
          <w:u w:val="single"/>
        </w:rPr>
        <w:t>О.В.</w:t>
      </w:r>
      <w:r w:rsidR="006902D7">
        <w:rPr>
          <w:szCs w:val="40"/>
        </w:rPr>
        <w:t xml:space="preserve"> 30 секунд.</w:t>
      </w:r>
    </w:p>
    <w:p w:rsidR="006902D7" w:rsidRDefault="006902D7" w:rsidP="00B56182">
      <w:pPr>
        <w:spacing w:line="360" w:lineRule="auto"/>
        <w:rPr>
          <w:szCs w:val="40"/>
        </w:rPr>
      </w:pPr>
      <w:proofErr w:type="gramStart"/>
      <w:r>
        <w:rPr>
          <w:szCs w:val="40"/>
        </w:rPr>
        <w:t>Ну</w:t>
      </w:r>
      <w:proofErr w:type="gramEnd"/>
      <w:r>
        <w:rPr>
          <w:szCs w:val="40"/>
        </w:rPr>
        <w:t xml:space="preserve"> и мы говорим о том, что необходима координация между государственными и региональными органами власти по обеспечению вот </w:t>
      </w:r>
      <w:r>
        <w:rPr>
          <w:szCs w:val="40"/>
        </w:rPr>
        <w:lastRenderedPageBreak/>
        <w:t>этих комплексных планов развития, понятно, что нужны финансы, например, как в этом году 20 миллиардов, мы знаем, через фонд развития это инфраструктурные средства были выделены. Но нужны ещё дополнительные финансовые средства целевые с обеспечением координации за этим расходованием, целевым расходованием этих средств.</w:t>
      </w:r>
    </w:p>
    <w:p w:rsidR="006902D7" w:rsidRDefault="006902D7" w:rsidP="00B56182">
      <w:pPr>
        <w:spacing w:line="360" w:lineRule="auto"/>
        <w:rPr>
          <w:szCs w:val="40"/>
        </w:rPr>
      </w:pPr>
      <w:r>
        <w:rPr>
          <w:szCs w:val="40"/>
        </w:rPr>
        <w:t xml:space="preserve">Спасибо. (Аплодисменты.) </w:t>
      </w:r>
    </w:p>
    <w:p w:rsidR="006902D7" w:rsidRDefault="006902D7" w:rsidP="00B56182">
      <w:pPr>
        <w:spacing w:line="360" w:lineRule="auto"/>
      </w:pPr>
      <w:r>
        <w:rPr>
          <w:szCs w:val="40"/>
          <w:u w:val="single"/>
        </w:rPr>
        <w:t>Председательствующий.</w:t>
      </w:r>
      <w:r>
        <w:t xml:space="preserve"> Спасибо большое, Олег Владимирович.</w:t>
      </w:r>
    </w:p>
    <w:p w:rsidR="006902D7" w:rsidRDefault="006902D7" w:rsidP="00B56182">
      <w:pPr>
        <w:spacing w:line="360" w:lineRule="auto"/>
      </w:pPr>
      <w:r>
        <w:t>Очень важно мнение верхней палаты, которая много мероприятий проводит,  уделяет этому внимание.</w:t>
      </w:r>
    </w:p>
    <w:p w:rsidR="006902D7" w:rsidRDefault="006902D7" w:rsidP="00B56182">
      <w:pPr>
        <w:spacing w:line="360" w:lineRule="auto"/>
      </w:pPr>
      <w:r>
        <w:t xml:space="preserve">Уважаемые коллеги, прежде чем я на время вас покину, я хочу представителей одного региона, то есть бывают заместитель губернатора, мэр, представитель инвестора, </w:t>
      </w:r>
      <w:proofErr w:type="spellStart"/>
      <w:r>
        <w:t>самоорганизоваться</w:t>
      </w:r>
      <w:proofErr w:type="spellEnd"/>
      <w:r>
        <w:t xml:space="preserve">, всё-таки делегировать кого-то одного и Альфие Гумаровне сообщить, поскольку она вот будет сейчас за председательствующего помогать </w:t>
      </w:r>
      <w:proofErr w:type="spellStart"/>
      <w:r>
        <w:t>модерировать</w:t>
      </w:r>
      <w:proofErr w:type="spellEnd"/>
      <w:r>
        <w:t xml:space="preserve"> наше мероприятие. Я постараюсь максимально быстро к обсуждению вернуться. </w:t>
      </w:r>
    </w:p>
    <w:p w:rsidR="006902D7" w:rsidRDefault="006902D7" w:rsidP="00B56182">
      <w:pPr>
        <w:spacing w:line="360" w:lineRule="auto"/>
      </w:pPr>
      <w:r>
        <w:t xml:space="preserve">Вот я оставляю свои визитки с мобильным телефоном и всех жду на всякий случай во время обеда или после обеда в кабинете 1040 нового здания. </w:t>
      </w:r>
    </w:p>
    <w:p w:rsidR="006902D7" w:rsidRDefault="006902D7" w:rsidP="00B56182">
      <w:pPr>
        <w:spacing w:line="360" w:lineRule="auto"/>
      </w:pPr>
      <w:r>
        <w:t xml:space="preserve">Спасибо большое. (Аплодисменты.) </w:t>
      </w:r>
    </w:p>
    <w:p w:rsidR="006902D7" w:rsidRDefault="006902D7" w:rsidP="00B56182">
      <w:pPr>
        <w:spacing w:line="360" w:lineRule="auto"/>
      </w:pPr>
      <w:r>
        <w:t>Альфия Гумаровна, пожалуйста.</w:t>
      </w:r>
    </w:p>
    <w:p w:rsidR="006902D7" w:rsidRDefault="006902D7" w:rsidP="00B56182">
      <w:pPr>
        <w:spacing w:line="360" w:lineRule="auto"/>
      </w:pPr>
      <w:r>
        <w:rPr>
          <w:u w:val="single"/>
        </w:rPr>
        <w:t>Когогина А.Г.</w:t>
      </w:r>
      <w:r>
        <w:t xml:space="preserve"> Спасибо большое.</w:t>
      </w:r>
    </w:p>
    <w:p w:rsidR="006902D7" w:rsidRDefault="006902D7" w:rsidP="00B56182">
      <w:pPr>
        <w:spacing w:line="360" w:lineRule="auto"/>
      </w:pPr>
      <w:r>
        <w:t xml:space="preserve">Уважаемые коллеги, нам надо посоветоваться, мы в 13.30, думаю, должны, во всяком случае, завершить наше мероприятие. Вы устали, несмотря на то, что тема очень живая. </w:t>
      </w:r>
    </w:p>
    <w:p w:rsidR="006902D7" w:rsidRPr="0013509F" w:rsidRDefault="006902D7" w:rsidP="00B56182">
      <w:pPr>
        <w:spacing w:line="360" w:lineRule="auto"/>
      </w:pPr>
      <w:r>
        <w:t xml:space="preserve">Поэтому я прошу тех, кто имеет возможность, всё-таки ознакомиться с рекомендациями, это последние материалы. И, во всяком случае, вот мы постарались учесть все ваши предложения, которые мы получали в течение </w:t>
      </w:r>
      <w:r>
        <w:lastRenderedPageBreak/>
        <w:t xml:space="preserve">этого года на селекторных совещаниях при наших встречах по партийному проекту. </w:t>
      </w:r>
    </w:p>
    <w:p w:rsidR="006902D7" w:rsidRDefault="006902D7" w:rsidP="00B56182">
      <w:pPr>
        <w:spacing w:line="360" w:lineRule="auto"/>
        <w:rPr>
          <w:szCs w:val="40"/>
        </w:rPr>
      </w:pPr>
      <w:r>
        <w:rPr>
          <w:szCs w:val="40"/>
        </w:rPr>
        <w:t xml:space="preserve">Если у вас будут, наперед говорю, какие-то предложения ещё, у нас после сегодняшнего дня будет 10-дневный срок, через 10 дней мы рекомендации утвердим на заседаниях двух комитетов – нашего профильного Комитета по экономической политике, промышленности, инновационному развитию и предпринимательству и на Комитете Государственной Думы по федеративному устройству и вопросам местного самоуправления. После этого документ, уже официальный документ пойдет в </w:t>
      </w:r>
      <w:r w:rsidR="00314795">
        <w:rPr>
          <w:szCs w:val="40"/>
        </w:rPr>
        <w:t>П</w:t>
      </w:r>
      <w:r>
        <w:rPr>
          <w:szCs w:val="40"/>
        </w:rPr>
        <w:t>равительство в виде рекомендаций в соответствующие министерства.</w:t>
      </w:r>
    </w:p>
    <w:p w:rsidR="006902D7" w:rsidRDefault="006902D7" w:rsidP="00B56182">
      <w:pPr>
        <w:spacing w:line="360" w:lineRule="auto"/>
        <w:rPr>
          <w:szCs w:val="40"/>
        </w:rPr>
      </w:pPr>
      <w:r>
        <w:rPr>
          <w:szCs w:val="40"/>
        </w:rPr>
        <w:t xml:space="preserve">Поэтому мы здесь с вами встречаемся не просто так, это документ, который мы отправляем в </w:t>
      </w:r>
      <w:r w:rsidR="00314795">
        <w:rPr>
          <w:szCs w:val="40"/>
        </w:rPr>
        <w:t>П</w:t>
      </w:r>
      <w:r>
        <w:rPr>
          <w:szCs w:val="40"/>
        </w:rPr>
        <w:t>равительство, в исполнительную власть и всем адресатам и контролируем, да, получаем от них уже обратную связь, получаем их предложения.</w:t>
      </w:r>
    </w:p>
    <w:p w:rsidR="006902D7" w:rsidRDefault="006902D7" w:rsidP="00B56182">
      <w:pPr>
        <w:spacing w:line="360" w:lineRule="auto"/>
        <w:rPr>
          <w:szCs w:val="40"/>
        </w:rPr>
      </w:pPr>
      <w:r>
        <w:rPr>
          <w:szCs w:val="40"/>
        </w:rPr>
        <w:t>Сейчас я хотела бы предоставить слово Иконникову Виктору Михайловичу, заместителю губернатора Архангельской области по стратегическому планированию и инвестиционной политике. Я буду давать и своим коллегам-депутатам слово, но всё-таки давайте сейчас послушаем тех, кто, собственно, работает в поле и решает проблемы людей именно там, рядом с ними. Спасибо.</w:t>
      </w:r>
    </w:p>
    <w:p w:rsidR="006902D7" w:rsidRDefault="006902D7" w:rsidP="00B56182">
      <w:pPr>
        <w:spacing w:line="360" w:lineRule="auto"/>
        <w:rPr>
          <w:szCs w:val="40"/>
        </w:rPr>
      </w:pPr>
      <w:r>
        <w:rPr>
          <w:szCs w:val="40"/>
          <w:u w:val="single"/>
        </w:rPr>
        <w:t>Иконников В.М.</w:t>
      </w:r>
      <w:r>
        <w:rPr>
          <w:szCs w:val="40"/>
        </w:rPr>
        <w:t xml:space="preserve"> Да, коллеги, добрый день!</w:t>
      </w:r>
    </w:p>
    <w:p w:rsidR="006902D7" w:rsidRDefault="006902D7" w:rsidP="00B56182">
      <w:pPr>
        <w:spacing w:line="360" w:lineRule="auto"/>
        <w:rPr>
          <w:szCs w:val="40"/>
        </w:rPr>
      </w:pPr>
      <w:r>
        <w:rPr>
          <w:szCs w:val="40"/>
        </w:rPr>
        <w:t>Спасибо за предоставленное слово. Очень коротко.</w:t>
      </w:r>
    </w:p>
    <w:p w:rsidR="006902D7" w:rsidRDefault="006902D7" w:rsidP="00B56182">
      <w:pPr>
        <w:spacing w:line="360" w:lineRule="auto"/>
        <w:rPr>
          <w:szCs w:val="40"/>
        </w:rPr>
      </w:pPr>
      <w:r>
        <w:rPr>
          <w:szCs w:val="40"/>
        </w:rPr>
        <w:t xml:space="preserve">Ну, в Архангельской области 7 моногородов – 3 из них арктические, это в продолжение выступления предыдущего коллеги. По населению в моногородах проживает около 30 процентов всего населения Архангельской области, значит, моногорода дают более 50 процентов промышленного производства. Основные направления деятельности – это судостроение, </w:t>
      </w:r>
      <w:r>
        <w:rPr>
          <w:szCs w:val="40"/>
        </w:rPr>
        <w:lastRenderedPageBreak/>
        <w:t>Северодвинск всем известный, и 2 моногорода, для них характерно, значит, основной вид деятельности – это целлюлозно-бумажная промышленность, порядка трети всей российской целлюлозы.</w:t>
      </w:r>
    </w:p>
    <w:p w:rsidR="006902D7" w:rsidRDefault="006902D7" w:rsidP="00B56182">
      <w:pPr>
        <w:spacing w:line="360" w:lineRule="auto"/>
        <w:rPr>
          <w:szCs w:val="40"/>
        </w:rPr>
      </w:pPr>
      <w:r>
        <w:rPr>
          <w:szCs w:val="40"/>
        </w:rPr>
        <w:t xml:space="preserve">Что касается самих моногородов, то хочу сказать, что есть, вот у нас много чего делается по программе "Развитие моногородов", по диверсификации экономики. </w:t>
      </w:r>
      <w:proofErr w:type="gramStart"/>
      <w:r>
        <w:rPr>
          <w:szCs w:val="40"/>
        </w:rPr>
        <w:t xml:space="preserve">Но вот, например, что касается Северодвинска и </w:t>
      </w:r>
      <w:proofErr w:type="spellStart"/>
      <w:r>
        <w:rPr>
          <w:szCs w:val="40"/>
        </w:rPr>
        <w:t>Новодвинска</w:t>
      </w:r>
      <w:proofErr w:type="spellEnd"/>
      <w:r>
        <w:rPr>
          <w:szCs w:val="40"/>
        </w:rPr>
        <w:t xml:space="preserve"> и Коряжмы – это моногорода из серии ЦБП, то, на мой взгляд, они навсегда останутся моногородами, потому что в Северодвинске 3 предприятия судостроения, одно из них 28 тысяч работающих и остальные ещё 12, итого 40 тысяч работающих, поэтому если, вот мы всё перекрутив на следующие коэффициенты, то получается, что нам ещё дополнительно нужно</w:t>
      </w:r>
      <w:proofErr w:type="gramEnd"/>
      <w:r>
        <w:rPr>
          <w:szCs w:val="40"/>
        </w:rPr>
        <w:t xml:space="preserve"> создать не из серии судостроения порядка 100 тысяч рабочих мест, ну и примерно мерками Архангельской области это порядка 25 ЦБК построить. Ну, конечно, нереально, да, мы прекрасно понимаем, в Северодвинске столько народу не живет, там всего 185 тысяч жителей, поэтому мы прекрасно понимаем, что они останутся с монопрофильным видом деятельности.</w:t>
      </w:r>
    </w:p>
    <w:p w:rsidR="006902D7" w:rsidRDefault="006902D7" w:rsidP="00B56182">
      <w:pPr>
        <w:spacing w:line="360" w:lineRule="auto"/>
        <w:rPr>
          <w:szCs w:val="40"/>
        </w:rPr>
      </w:pPr>
      <w:r>
        <w:rPr>
          <w:szCs w:val="40"/>
        </w:rPr>
        <w:t xml:space="preserve">Поэтому у нас вот предложение такое, что вот ещё </w:t>
      </w:r>
      <w:proofErr w:type="spellStart"/>
      <w:r>
        <w:rPr>
          <w:szCs w:val="40"/>
        </w:rPr>
        <w:t>допмероприятиями</w:t>
      </w:r>
      <w:proofErr w:type="spellEnd"/>
      <w:r>
        <w:rPr>
          <w:szCs w:val="40"/>
        </w:rPr>
        <w:t xml:space="preserve"> к программе всё-таки необходимо создавать условия для того, чтобы действующие предприятия, а эти предприятия и так успешно развиваются, всё-таки их мониторить, раз, и всё-таки создавать условия для того, чтобы они дальше устойчиво продолжали функционировать. Первое.</w:t>
      </w:r>
    </w:p>
    <w:p w:rsidR="006902D7" w:rsidRDefault="006902D7" w:rsidP="00B56182">
      <w:pPr>
        <w:spacing w:line="360" w:lineRule="auto"/>
        <w:rPr>
          <w:szCs w:val="40"/>
        </w:rPr>
      </w:pPr>
      <w:r>
        <w:rPr>
          <w:szCs w:val="40"/>
        </w:rPr>
        <w:t xml:space="preserve">Второе. По Арктике, безусловно, мы поддерживаем то, что вот в проекте решения арктическим моногородам уделяется отдельное внимание, конечно же, поддерживаем. Ну и здесь в качестве одного из, может, прикладного предложения предлагаем всё-таки ту индикативную величину на 1 рабочее место инфраструктуры всё-таки с учетом того, что северные </w:t>
      </w:r>
      <w:r>
        <w:rPr>
          <w:szCs w:val="40"/>
        </w:rPr>
        <w:lastRenderedPageBreak/>
        <w:t>особенности, стройка дороже, может быть, всё-таки немножко поднять, я думаю, коллеги с северов поддержат. Строить инфраструктуру тоже на севере дороже.</w:t>
      </w:r>
    </w:p>
    <w:p w:rsidR="006902D7" w:rsidRDefault="006902D7" w:rsidP="00B56182">
      <w:pPr>
        <w:spacing w:line="360" w:lineRule="auto"/>
        <w:rPr>
          <w:szCs w:val="40"/>
        </w:rPr>
      </w:pPr>
      <w:r>
        <w:rPr>
          <w:szCs w:val="40"/>
        </w:rPr>
        <w:t xml:space="preserve">Следующий вопрос. Всё-таки основной дефицит, наверное, – это инвестпроекты в любом моногороде, наверное, коллеги со мной согласятся. Ну, инвестпроекты – это две вещи, да: сами непосредственно проекты и, конечно же, среда. Но что касается среды, как </w:t>
      </w:r>
      <w:proofErr w:type="spellStart"/>
      <w:r>
        <w:rPr>
          <w:szCs w:val="40"/>
        </w:rPr>
        <w:t>тарифщик</w:t>
      </w:r>
      <w:proofErr w:type="spellEnd"/>
      <w:r>
        <w:rPr>
          <w:szCs w:val="40"/>
        </w:rPr>
        <w:t xml:space="preserve"> в прошлом хочу, конечно, озвучить, я знаю, что уже обсуждался вопрос, не во всех моногородах, но в некоторых моногородах есть собственная генерация, собственные сетевые компании. </w:t>
      </w:r>
      <w:proofErr w:type="gramStart"/>
      <w:r>
        <w:rPr>
          <w:szCs w:val="40"/>
        </w:rPr>
        <w:t>Например, у нас вот на предприятиях ЦБК, берем ту же Коряжму, стоимость производства электроэнергии в 1,5 раза дешевле, чем она в среднем по энергосистеме складывается, стоимость передачи в 2,5 раза дешевле по местной электросети, ну, итого тариф примерно процентов на 60, себестоимость, если все составляющие сложить, она будет ниже, нежели сегодня в энергосистеме.</w:t>
      </w:r>
      <w:proofErr w:type="gramEnd"/>
    </w:p>
    <w:p w:rsidR="006902D7" w:rsidRDefault="006902D7" w:rsidP="00B56182">
      <w:pPr>
        <w:spacing w:line="360" w:lineRule="auto"/>
        <w:rPr>
          <w:szCs w:val="40"/>
        </w:rPr>
      </w:pPr>
      <w:proofErr w:type="gramStart"/>
      <w:r>
        <w:rPr>
          <w:szCs w:val="40"/>
        </w:rPr>
        <w:t>Но закон построен так, что у нас везде котел, в передаче котел, в производстве котел, если бы этого избежать, и можно было бы по решению субъекта инициировать возможность особого порядка ценообразования, именно субъект должен посмотреть, как это на остальных отразится, то, мне кажется, это было бы большим подспорьем для того, чтобы моногорода более динамично развивались.</w:t>
      </w:r>
      <w:proofErr w:type="gramEnd"/>
      <w:r>
        <w:rPr>
          <w:szCs w:val="40"/>
        </w:rPr>
        <w:t xml:space="preserve"> Вот я вам хочу сказать, что как раз раньше на Коряжму смотрели с интересом, потому что там электроэнергия была дешевле. Законы такие приняли, ну вот теперь вынуждены жить так.</w:t>
      </w:r>
    </w:p>
    <w:p w:rsidR="006902D7" w:rsidRDefault="006902D7" w:rsidP="00B56182">
      <w:pPr>
        <w:spacing w:line="360" w:lineRule="auto"/>
        <w:rPr>
          <w:szCs w:val="40"/>
        </w:rPr>
      </w:pPr>
      <w:r>
        <w:rPr>
          <w:szCs w:val="40"/>
        </w:rPr>
        <w:t xml:space="preserve">Значит, что касается ещё одного момента, да, вот всё-таки немножко скрадываю время, я хочу обратить внимание, вот у меня направление, одно из направлений деятельности – это стратегия. Мне кажется, что стратегия сегодня – действительно тот документ, который необходим всем, необходим </w:t>
      </w:r>
      <w:r>
        <w:rPr>
          <w:szCs w:val="40"/>
        </w:rPr>
        <w:lastRenderedPageBreak/>
        <w:t xml:space="preserve">Федерации, необходим регионам и необходим муниципалитетам, в частности моногородам. </w:t>
      </w:r>
    </w:p>
    <w:p w:rsidR="00CA35F8" w:rsidRDefault="006902D7" w:rsidP="00B56182">
      <w:pPr>
        <w:spacing w:line="360" w:lineRule="auto"/>
        <w:ind w:firstLine="708"/>
      </w:pPr>
      <w:r>
        <w:rPr>
          <w:szCs w:val="40"/>
        </w:rPr>
        <w:t xml:space="preserve">Но закон говорит о том, что вещь под названием стратегия для муниципалитетов, она добровольная, везде слово "рекомендовать" звучит. Мне кажется, что нам необходимо взять как-то вот на вооружение и регионам, и вот, может, совместно с фондом каким-то, вот у нас, мне кажется, очень </w:t>
      </w:r>
      <w:proofErr w:type="gramStart"/>
      <w:r>
        <w:rPr>
          <w:szCs w:val="40"/>
        </w:rPr>
        <w:t>хорошо</w:t>
      </w:r>
      <w:proofErr w:type="gramEnd"/>
      <w:r>
        <w:rPr>
          <w:szCs w:val="40"/>
        </w:rPr>
        <w:t xml:space="preserve"> получается контролировать и продвигать те инициативы, которые вот рождаются, они успешно двигаются вперед, </w:t>
      </w:r>
      <w:r w:rsidR="00CA35F8">
        <w:t xml:space="preserve">продвигать, помогать, разработать внятные, правильные стратегии по каждому моногороду с тем, чтобы они вот в </w:t>
      </w:r>
      <w:proofErr w:type="spellStart"/>
      <w:r w:rsidR="00CA35F8">
        <w:t>синхрон</w:t>
      </w:r>
      <w:proofErr w:type="spellEnd"/>
      <w:r w:rsidR="00CA35F8">
        <w:t xml:space="preserve"> с тем, что сегодня в стратегию регионов формируется, они были утверждены. Я думаю, что это будет большим вкладом, тем более в продолжение этой учёбы, про которую сегодня говорили. </w:t>
      </w:r>
    </w:p>
    <w:p w:rsidR="00490C89" w:rsidRDefault="00490C89" w:rsidP="00B56182">
      <w:pPr>
        <w:spacing w:line="360" w:lineRule="auto"/>
      </w:pPr>
      <w:r>
        <w:t xml:space="preserve">Кстати, учёба, мне кажется, очень-очень получилась, прямо респект фонду, потому что мы тех ребят, которые были на входе и те, что на выходе, вот главы сидят, представители муниципалитетов, ну очень сильно ребята поменялись. Я думаю, дальше нужно их поддерживать с тем, чтобы вот этот уровень, который у них есть, он сохранялся и приумножался, стратегия может быть следующим шагом. </w:t>
      </w:r>
    </w:p>
    <w:p w:rsidR="00490C89" w:rsidRDefault="00490C89" w:rsidP="00B56182">
      <w:pPr>
        <w:spacing w:line="360" w:lineRule="auto"/>
      </w:pPr>
      <w:r>
        <w:t xml:space="preserve">Спасибо. (Аплодисменты.) </w:t>
      </w:r>
    </w:p>
    <w:p w:rsidR="00490C89" w:rsidRDefault="00490C89" w:rsidP="00B56182">
      <w:pPr>
        <w:spacing w:line="360" w:lineRule="auto"/>
      </w:pPr>
      <w:r>
        <w:rPr>
          <w:u w:val="single"/>
        </w:rPr>
        <w:t>Когогина А.Г.</w:t>
      </w:r>
      <w:r>
        <w:t xml:space="preserve"> Виктор Михайлович, а вам большой респект за то, что вы уложились именно в строго отведённое время и, в общем-то, высказать свои предложения. Я поняла, что вы рекомендации поддерживаете - это очень важно. </w:t>
      </w:r>
    </w:p>
    <w:p w:rsidR="00490C89" w:rsidRDefault="00490C89" w:rsidP="00B56182">
      <w:pPr>
        <w:spacing w:line="360" w:lineRule="auto"/>
      </w:pPr>
      <w:r>
        <w:t xml:space="preserve">Я хочу сейчас дать слово ещё одному представителю из моногорода - заместителю главы городского округа Тольятти по финансам, экономике и </w:t>
      </w:r>
      <w:r>
        <w:lastRenderedPageBreak/>
        <w:t>развитию - Бузин</w:t>
      </w:r>
      <w:r w:rsidR="00314795">
        <w:t>ному</w:t>
      </w:r>
      <w:r>
        <w:t xml:space="preserve"> Алексею Юрьевичу. Самый большой моногород в Российской Федерации. (Аплодисменты.) </w:t>
      </w:r>
    </w:p>
    <w:p w:rsidR="00490C89" w:rsidRDefault="00490C89" w:rsidP="00B56182">
      <w:pPr>
        <w:spacing w:line="360" w:lineRule="auto"/>
      </w:pPr>
      <w:r>
        <w:rPr>
          <w:u w:val="single"/>
        </w:rPr>
        <w:t>Бузин</w:t>
      </w:r>
      <w:r w:rsidR="00314795">
        <w:rPr>
          <w:u w:val="single"/>
        </w:rPr>
        <w:t>ный</w:t>
      </w:r>
      <w:r>
        <w:rPr>
          <w:u w:val="single"/>
        </w:rPr>
        <w:t xml:space="preserve"> А.Ю.</w:t>
      </w:r>
      <w:r>
        <w:t xml:space="preserve"> Уважаемые коллеги, Сергей Иванович Неверов уже в своём выступлении отметил, что Тольятти всегда </w:t>
      </w:r>
      <w:proofErr w:type="gramStart"/>
      <w:r>
        <w:t>находился и находится</w:t>
      </w:r>
      <w:proofErr w:type="gramEnd"/>
      <w:r>
        <w:t xml:space="preserve"> в пристальном внимании высшего руководства страны. И с одной стороны, это даёт надежду, что в случае чего, нам протянут руку помощи. </w:t>
      </w:r>
    </w:p>
    <w:p w:rsidR="00490C89" w:rsidRDefault="00490C89" w:rsidP="00B56182">
      <w:pPr>
        <w:spacing w:line="360" w:lineRule="auto"/>
      </w:pPr>
      <w:r>
        <w:t xml:space="preserve">Но и с другой стороны, накладывает особую ответственность для властей региона и города, связанную с развитием социально-экономического развития города. </w:t>
      </w:r>
    </w:p>
    <w:p w:rsidR="00490C89" w:rsidRDefault="00490C89" w:rsidP="00B56182">
      <w:pPr>
        <w:spacing w:line="360" w:lineRule="auto"/>
      </w:pPr>
      <w:r>
        <w:t xml:space="preserve">Следующий слайд. У нас в городе проживают 711 тысяч человек, средний возраст - чуть меньше 40 лет. Мы занимаем 10 место по промышленному производству, 19 место - по численности в стране. </w:t>
      </w:r>
    </w:p>
    <w:p w:rsidR="00490C89" w:rsidRDefault="00490C89" w:rsidP="00B56182">
      <w:pPr>
        <w:spacing w:line="360" w:lineRule="auto"/>
      </w:pPr>
      <w:r>
        <w:t xml:space="preserve">Хотелось бы обратить внимание, что собственные доходы города составляют всего 6,3 миллиарда рублей, при этом муниципальный долг - 5,9 миллиарда рублей, фактически - это 94 процента от собственных доходов. </w:t>
      </w:r>
    </w:p>
    <w:p w:rsidR="00490C89" w:rsidRDefault="00490C89" w:rsidP="00B56182">
      <w:pPr>
        <w:spacing w:line="360" w:lineRule="auto"/>
      </w:pPr>
      <w:r>
        <w:t xml:space="preserve">Следующий слайд. Структура промышленности представлена на слайде, действительно у нас </w:t>
      </w:r>
      <w:proofErr w:type="spellStart"/>
      <w:r>
        <w:t>монопрофильная</w:t>
      </w:r>
      <w:proofErr w:type="spellEnd"/>
      <w:r>
        <w:t xml:space="preserve"> ориентация, порядка 60 процентов - это в зависимости от градообразующего предприятия Волжского автозавода, это предприятия химии и прочая отрасль. </w:t>
      </w:r>
    </w:p>
    <w:p w:rsidR="00490C89" w:rsidRDefault="00490C89" w:rsidP="00B56182">
      <w:pPr>
        <w:spacing w:line="360" w:lineRule="auto"/>
      </w:pPr>
      <w:r>
        <w:t xml:space="preserve">Мы приняли программу (следующий слайд) развития моногорода. Безусловно, основные направления этой программы - это кадровый потенциал. Второе - это вопросы, связанные с развитием городской среды, с созданием и сохранением социальной инфраструктуры. </w:t>
      </w:r>
    </w:p>
    <w:p w:rsidR="00490C89" w:rsidRDefault="00490C89" w:rsidP="00B56182">
      <w:pPr>
        <w:spacing w:line="360" w:lineRule="auto"/>
      </w:pPr>
      <w:r>
        <w:t xml:space="preserve">На 2017-2018 годы, согласно показателям программы, предусмотрены мероприятия на сумму - более 15 миллиардов рублей, но пока контракты заключены только </w:t>
      </w:r>
      <w:proofErr w:type="gramStart"/>
      <w:r>
        <w:t>на</w:t>
      </w:r>
      <w:proofErr w:type="gramEnd"/>
      <w:r>
        <w:t xml:space="preserve"> больше </w:t>
      </w:r>
      <w:proofErr w:type="gramStart"/>
      <w:r>
        <w:t>миллиарда</w:t>
      </w:r>
      <w:proofErr w:type="gramEnd"/>
      <w:r>
        <w:t xml:space="preserve"> рублей и 2 тысячи 900 рабочих мест, создано 3 тысячи 243 рабочих места.  </w:t>
      </w:r>
    </w:p>
    <w:p w:rsidR="00490C89" w:rsidRDefault="00490C89" w:rsidP="00B56182">
      <w:pPr>
        <w:spacing w:line="360" w:lineRule="auto"/>
      </w:pPr>
      <w:r>
        <w:lastRenderedPageBreak/>
        <w:t xml:space="preserve">Следующий слайд. Хотелось бы вашему вниманию представить мероприятия, которые уже выполнены в городе, в частности, в том числе по программе "Пять шагов благоустройства" - это реконструкция, комплексный подход улицы - </w:t>
      </w:r>
      <w:smartTag w:uri="urn:schemas-microsoft-com:office:smarttags" w:element="metricconverter">
        <w:smartTagPr>
          <w:attr w:name="ProductID" w:val="2,5 километра"/>
        </w:smartTagPr>
        <w:r>
          <w:t>2,5 километра</w:t>
        </w:r>
      </w:smartTag>
      <w:r>
        <w:t xml:space="preserve">, это замена бортового камня и асфальтового покрытия, нанесение дорожной разметки, замена тротуаров и ограждений пешеходных. </w:t>
      </w:r>
    </w:p>
    <w:p w:rsidR="00490C89" w:rsidRDefault="00490C89" w:rsidP="00B56182">
      <w:pPr>
        <w:spacing w:line="360" w:lineRule="auto"/>
      </w:pPr>
      <w:r>
        <w:t xml:space="preserve">Следующий слайд. Было построено 17 универсальных спортивных площадок, тоже по линии "Пяти шагов благоустройства", площадки имеют игровые зоны, а также зоны для воркаута и занятий силовыми видами спорта. </w:t>
      </w:r>
    </w:p>
    <w:p w:rsidR="00490C89" w:rsidRDefault="00490C89" w:rsidP="00B56182">
      <w:pPr>
        <w:spacing w:line="360" w:lineRule="auto"/>
      </w:pPr>
      <w:r>
        <w:t xml:space="preserve">Следующий слайд. Был реконструирован стадион "Труд", год постройки - 1955 год. Это старейший стадион в Тольятти, сейчас это современное покрытие: шесть легкоатлетических дорожек, зона для занятий метания ядра, диска и так далее. </w:t>
      </w:r>
    </w:p>
    <w:p w:rsidR="00490C89" w:rsidRDefault="00490C89" w:rsidP="00B56182">
      <w:pPr>
        <w:spacing w:line="360" w:lineRule="auto"/>
      </w:pPr>
      <w:r>
        <w:t xml:space="preserve">Следующий. </w:t>
      </w:r>
      <w:proofErr w:type="gramStart"/>
      <w:r>
        <w:t>Уникальный объект строится в Тольятти - это оригинальное произведение искусства, совместно со скульптором Рукавишниковым Александром Ивановичем и итальянской компанией "</w:t>
      </w:r>
      <w:proofErr w:type="spellStart"/>
      <w:r>
        <w:rPr>
          <w:lang w:val="en-US"/>
        </w:rPr>
        <w:t>Bertone</w:t>
      </w:r>
      <w:proofErr w:type="spellEnd"/>
      <w:r w:rsidRPr="00251100">
        <w:t xml:space="preserve"> </w:t>
      </w:r>
      <w:r>
        <w:rPr>
          <w:lang w:val="en-US"/>
        </w:rPr>
        <w:t>Design</w:t>
      </w:r>
      <w:r>
        <w:t>", мы реализуем проект по строительству парка с выставочным залом, посвящённым 50-летию "АвтоВАЗа" проект будет реализован в 2019 году, в этом году ведутся демонтажные работы и в следующем году мы планируем, что у нас появится парковая зона, а сам выставочный зал</w:t>
      </w:r>
      <w:proofErr w:type="gramEnd"/>
      <w:r>
        <w:t xml:space="preserve"> - в 2019 году.</w:t>
      </w:r>
    </w:p>
    <w:p w:rsidR="00490C89" w:rsidRDefault="00490C89" w:rsidP="00B56182">
      <w:pPr>
        <w:spacing w:line="360" w:lineRule="auto"/>
      </w:pPr>
      <w:r>
        <w:t xml:space="preserve">Следующий слайд. Также в рамках "Пяти шагов", благоустройство </w:t>
      </w:r>
      <w:proofErr w:type="spellStart"/>
      <w:r>
        <w:t>пов</w:t>
      </w:r>
      <w:proofErr w:type="spellEnd"/>
      <w:proofErr w:type="gramStart"/>
      <w:r>
        <w:rPr>
          <w:lang w:val="en-US"/>
        </w:rPr>
        <w:t>c</w:t>
      </w:r>
      <w:proofErr w:type="spellStart"/>
      <w:proofErr w:type="gramEnd"/>
      <w:r>
        <w:t>едневности</w:t>
      </w:r>
      <w:proofErr w:type="spellEnd"/>
      <w:r>
        <w:t xml:space="preserve">: реконструируется досуговый центр "Русич" - это старейший культурный объект, производится ремонт фасада, как раз из разряда: подбери брошенное. </w:t>
      </w:r>
    </w:p>
    <w:p w:rsidR="00490C89" w:rsidRDefault="00490C89" w:rsidP="00B56182">
      <w:pPr>
        <w:spacing w:line="360" w:lineRule="auto"/>
      </w:pPr>
      <w:r>
        <w:t xml:space="preserve">Следующий. Ведётся строительство двух поликлиник на 500 посещений, тысячу посещений, а объекты будут сданы в июне следующего </w:t>
      </w:r>
      <w:r>
        <w:lastRenderedPageBreak/>
        <w:t>года, сейчас фактически более 50 процентов степень готовности этих объектов.</w:t>
      </w:r>
    </w:p>
    <w:p w:rsidR="00490C89" w:rsidRDefault="00490C89" w:rsidP="00B56182">
      <w:pPr>
        <w:spacing w:line="360" w:lineRule="auto"/>
      </w:pPr>
      <w:r>
        <w:t xml:space="preserve">Следующий.  </w:t>
      </w:r>
    </w:p>
    <w:p w:rsidR="00490C89" w:rsidRDefault="00490C89" w:rsidP="00B56182">
      <w:pPr>
        <w:spacing w:line="360" w:lineRule="auto"/>
        <w:rPr>
          <w:szCs w:val="40"/>
        </w:rPr>
      </w:pPr>
      <w:r>
        <w:rPr>
          <w:szCs w:val="40"/>
        </w:rPr>
        <w:t xml:space="preserve">Мы проектируем, и несколько проектов сейчас проходят этап строительства двух школ. В 2019-2020 годах на 630 и тысяча 600 мест, это очень актуально для города, поскольку за счет демографического провала в 90-е годы у нас на сегодняшний день и последующей рождаемости у нас как раз появилась необходимость увеличения контингента, связанного со школами. </w:t>
      </w:r>
    </w:p>
    <w:p w:rsidR="00490C89" w:rsidRDefault="00490C89" w:rsidP="00B56182">
      <w:pPr>
        <w:spacing w:line="360" w:lineRule="auto"/>
        <w:rPr>
          <w:szCs w:val="40"/>
        </w:rPr>
      </w:pPr>
      <w:r>
        <w:rPr>
          <w:szCs w:val="40"/>
        </w:rPr>
        <w:t xml:space="preserve">Следующий слайд. То, что касается территорий опережающего социально-экономического развития, у нас 15 резидентов, более полутора тысяч рабочих мест создано, 3,6 миллиарда инвестиций. </w:t>
      </w:r>
    </w:p>
    <w:p w:rsidR="00490C89" w:rsidRDefault="00490C89" w:rsidP="00B56182">
      <w:pPr>
        <w:spacing w:line="360" w:lineRule="auto"/>
        <w:rPr>
          <w:szCs w:val="40"/>
        </w:rPr>
      </w:pPr>
      <w:r>
        <w:rPr>
          <w:szCs w:val="40"/>
        </w:rPr>
        <w:t xml:space="preserve">Следующий слайд пропускаем.  Давайте к проблемам. Безусловно, основная проблема, которую мы хотели бы озвучить, это отсутствие дифференцированного подхода, связанного с моногородами. В частности, например, при выделении квот на подготовку медицинских кадров, каждому моногороду, вне зависимости от его численности, было выделено по одному месту. Мы считаем, что необходимо перейти к дифференцированному подходу по выделению средств и оказанию помощи по моногородам в зависимости от численности населения. </w:t>
      </w:r>
    </w:p>
    <w:p w:rsidR="00490C89" w:rsidRDefault="00490C89" w:rsidP="00B56182">
      <w:pPr>
        <w:spacing w:line="360" w:lineRule="auto"/>
        <w:rPr>
          <w:szCs w:val="40"/>
        </w:rPr>
      </w:pPr>
      <w:r>
        <w:rPr>
          <w:szCs w:val="40"/>
        </w:rPr>
        <w:t xml:space="preserve">Также считаем необходимость обязательного приоритетного порядка для проектов программы комплексного развития, то есть придание статуса этой программы государственной. Безусловно, важный вопрос, связанный с совершенствованием нормативно-правовой базы, это предусмотреть возможность применения пониженных тарифов на пять лет, и вернуться к вопросам, связанным с поддержкой малого и среднего предпринимательства, сохранить 10 процентов. </w:t>
      </w:r>
    </w:p>
    <w:p w:rsidR="00490C89" w:rsidRDefault="00490C89" w:rsidP="00B56182">
      <w:pPr>
        <w:spacing w:line="360" w:lineRule="auto"/>
        <w:rPr>
          <w:szCs w:val="40"/>
        </w:rPr>
      </w:pPr>
      <w:r>
        <w:rPr>
          <w:szCs w:val="40"/>
          <w:u w:val="single"/>
        </w:rPr>
        <w:lastRenderedPageBreak/>
        <w:t>Когогина А.Г.</w:t>
      </w:r>
      <w:r>
        <w:rPr>
          <w:szCs w:val="40"/>
        </w:rPr>
        <w:t xml:space="preserve"> Спасибо большое, но я вынуждена вас </w:t>
      </w:r>
      <w:r w:rsidR="00D82C48">
        <w:rPr>
          <w:szCs w:val="40"/>
        </w:rPr>
        <w:t>прервать</w:t>
      </w:r>
      <w:r>
        <w:rPr>
          <w:szCs w:val="40"/>
        </w:rPr>
        <w:t xml:space="preserve">. В общем-то, вы все сказали. Я понимаю, что вы поддерживаете наши рекомендации, </w:t>
      </w:r>
      <w:proofErr w:type="gramStart"/>
      <w:r>
        <w:rPr>
          <w:szCs w:val="40"/>
        </w:rPr>
        <w:t>покуда</w:t>
      </w:r>
      <w:proofErr w:type="gramEnd"/>
      <w:r>
        <w:rPr>
          <w:szCs w:val="40"/>
        </w:rPr>
        <w:t xml:space="preserve"> они, конечно, разработаны, в том числе, и с учетом ваших предложений, если будут какие-то ещё предложения, 10-дневный срок у вас есть. </w:t>
      </w:r>
    </w:p>
    <w:p w:rsidR="00490C89" w:rsidRDefault="00490C89" w:rsidP="00B56182">
      <w:pPr>
        <w:spacing w:line="360" w:lineRule="auto"/>
        <w:rPr>
          <w:szCs w:val="40"/>
        </w:rPr>
      </w:pPr>
      <w:r>
        <w:rPr>
          <w:szCs w:val="40"/>
        </w:rPr>
        <w:t>Уважаемые друзья, я сейчас постараюсь перетасовать вот так колоду, чтобы было интересно. Два представителя моногорода выступили. А сейчас я хочу дать слово представителю бизнеса. Романова Людмила Сергеевна, д</w:t>
      </w:r>
      <w:r w:rsidR="005B0C22">
        <w:rPr>
          <w:szCs w:val="40"/>
        </w:rPr>
        <w:t>иректор по развитию ООО "</w:t>
      </w:r>
      <w:proofErr w:type="spellStart"/>
      <w:r w:rsidR="005B0C22">
        <w:rPr>
          <w:szCs w:val="40"/>
        </w:rPr>
        <w:t>Хайер</w:t>
      </w:r>
      <w:proofErr w:type="spellEnd"/>
      <w:r w:rsidR="005B0C22">
        <w:rPr>
          <w:szCs w:val="40"/>
        </w:rPr>
        <w:t xml:space="preserve"> Р</w:t>
      </w:r>
      <w:r>
        <w:rPr>
          <w:szCs w:val="40"/>
        </w:rPr>
        <w:t xml:space="preserve">ус". </w:t>
      </w:r>
    </w:p>
    <w:p w:rsidR="00490C89" w:rsidRDefault="00490C89" w:rsidP="00B56182">
      <w:pPr>
        <w:spacing w:line="360" w:lineRule="auto"/>
        <w:rPr>
          <w:szCs w:val="40"/>
        </w:rPr>
      </w:pPr>
      <w:r>
        <w:rPr>
          <w:szCs w:val="40"/>
        </w:rPr>
        <w:t xml:space="preserve">А пока она идет к трибуне, я хочу представить своего коллегу Игоря Вячеславовича Сапко, первого заместителя председателя </w:t>
      </w:r>
      <w:r w:rsidR="00D82C48">
        <w:rPr>
          <w:szCs w:val="40"/>
        </w:rPr>
        <w:t>К</w:t>
      </w:r>
      <w:r>
        <w:rPr>
          <w:szCs w:val="40"/>
        </w:rPr>
        <w:t>омитета по федеративному устройству</w:t>
      </w:r>
      <w:r w:rsidR="00D82C48">
        <w:rPr>
          <w:szCs w:val="40"/>
        </w:rPr>
        <w:t xml:space="preserve"> и вопросам местного самоуправления</w:t>
      </w:r>
      <w:r>
        <w:rPr>
          <w:szCs w:val="40"/>
        </w:rPr>
        <w:t xml:space="preserve">, моего коллегу по "ЕДИНОЙ РОССИИ". Так что мы в президиуме находимся двумя комитетами, несмотря на то, что председатель комитета убежал по своим партийным делам. </w:t>
      </w:r>
    </w:p>
    <w:p w:rsidR="00490C89" w:rsidRDefault="00490C89" w:rsidP="00B56182">
      <w:pPr>
        <w:spacing w:line="360" w:lineRule="auto"/>
        <w:rPr>
          <w:szCs w:val="40"/>
        </w:rPr>
      </w:pPr>
      <w:r>
        <w:rPr>
          <w:szCs w:val="40"/>
          <w:u w:val="single"/>
        </w:rPr>
        <w:t>Романова Л.С.</w:t>
      </w:r>
      <w:r>
        <w:rPr>
          <w:szCs w:val="40"/>
        </w:rPr>
        <w:t xml:space="preserve"> Добрый день, уважаемые друзья, коллеги! Спасибо огромное за представленную возможность познакомить вас с проектами корпорации "</w:t>
      </w:r>
      <w:proofErr w:type="spellStart"/>
      <w:r>
        <w:rPr>
          <w:szCs w:val="40"/>
        </w:rPr>
        <w:t>Хайер</w:t>
      </w:r>
      <w:proofErr w:type="spellEnd"/>
      <w:r>
        <w:rPr>
          <w:szCs w:val="40"/>
        </w:rPr>
        <w:t xml:space="preserve">", вновь создаваемыми и уже реализованными в Российской Федерации. </w:t>
      </w:r>
    </w:p>
    <w:p w:rsidR="00490C89" w:rsidRDefault="00490C89" w:rsidP="00B56182">
      <w:pPr>
        <w:spacing w:line="360" w:lineRule="auto"/>
        <w:rPr>
          <w:szCs w:val="40"/>
        </w:rPr>
      </w:pPr>
      <w:r>
        <w:rPr>
          <w:szCs w:val="40"/>
        </w:rPr>
        <w:t>Глобальная структура "</w:t>
      </w:r>
      <w:proofErr w:type="spellStart"/>
      <w:r>
        <w:rPr>
          <w:szCs w:val="40"/>
        </w:rPr>
        <w:t>Хайер</w:t>
      </w:r>
      <w:proofErr w:type="spellEnd"/>
      <w:r>
        <w:rPr>
          <w:szCs w:val="40"/>
        </w:rPr>
        <w:t>" на сегодняшний день, после приобретения компании "</w:t>
      </w:r>
      <w:proofErr w:type="spellStart"/>
      <w:r>
        <w:rPr>
          <w:szCs w:val="40"/>
        </w:rPr>
        <w:t>Дженерл</w:t>
      </w:r>
      <w:proofErr w:type="spellEnd"/>
      <w:r>
        <w:rPr>
          <w:szCs w:val="40"/>
        </w:rPr>
        <w:t xml:space="preserve"> электрик" составляет на сегодняшний день 21 индустриальный парк, 108 заводов, 140 тысяч сетей-продаж и 10 ...центров. </w:t>
      </w:r>
      <w:r w:rsidR="005B0C22">
        <w:rPr>
          <w:szCs w:val="40"/>
        </w:rPr>
        <w:t>П</w:t>
      </w:r>
      <w:r>
        <w:rPr>
          <w:szCs w:val="40"/>
        </w:rPr>
        <w:t>ервый проект, который был реализован, это завод по производству холодильников на площадке Камского индустриального парка "Мастер". Это завод на территории, это "</w:t>
      </w:r>
      <w:proofErr w:type="spellStart"/>
      <w:r>
        <w:rPr>
          <w:szCs w:val="40"/>
        </w:rPr>
        <w:t>Браунфилд</w:t>
      </w:r>
      <w:proofErr w:type="spellEnd"/>
      <w:r>
        <w:rPr>
          <w:szCs w:val="40"/>
        </w:rPr>
        <w:t>", но полностью соответствует всем стандартам "</w:t>
      </w:r>
      <w:proofErr w:type="spellStart"/>
      <w:r>
        <w:rPr>
          <w:szCs w:val="40"/>
        </w:rPr>
        <w:t>Хайер</w:t>
      </w:r>
      <w:proofErr w:type="spellEnd"/>
      <w:r>
        <w:rPr>
          <w:szCs w:val="40"/>
        </w:rPr>
        <w:t>", современнейшим оборудованием и со всеми атрибутами, которые присутствуют стандарту "</w:t>
      </w:r>
      <w:proofErr w:type="spellStart"/>
      <w:r>
        <w:rPr>
          <w:szCs w:val="40"/>
        </w:rPr>
        <w:t>Хайер</w:t>
      </w:r>
      <w:proofErr w:type="spellEnd"/>
      <w:r>
        <w:rPr>
          <w:szCs w:val="40"/>
        </w:rPr>
        <w:t xml:space="preserve">". </w:t>
      </w:r>
    </w:p>
    <w:p w:rsidR="00490C89" w:rsidRDefault="00490C89" w:rsidP="00B56182">
      <w:pPr>
        <w:spacing w:line="360" w:lineRule="auto"/>
        <w:rPr>
          <w:szCs w:val="40"/>
        </w:rPr>
      </w:pPr>
      <w:r>
        <w:rPr>
          <w:szCs w:val="40"/>
        </w:rPr>
        <w:lastRenderedPageBreak/>
        <w:t xml:space="preserve">Проект был успешным. На сегодняшний день завод производит 160 тысяч холодильников. И успешность этого проекта </w:t>
      </w:r>
      <w:proofErr w:type="spellStart"/>
      <w:r>
        <w:rPr>
          <w:szCs w:val="40"/>
        </w:rPr>
        <w:t>сподвигнула</w:t>
      </w:r>
      <w:proofErr w:type="spellEnd"/>
      <w:r>
        <w:rPr>
          <w:szCs w:val="40"/>
        </w:rPr>
        <w:t xml:space="preserve"> руководство расширить свои планы присутствия в Российской Федерации. Сейчас мы рассматриваем проект более глобальный - это создание высокотехнологичного </w:t>
      </w:r>
      <w:proofErr w:type="spellStart"/>
      <w:r>
        <w:rPr>
          <w:szCs w:val="40"/>
        </w:rPr>
        <w:t>монобрендового</w:t>
      </w:r>
      <w:proofErr w:type="spellEnd"/>
      <w:r>
        <w:rPr>
          <w:szCs w:val="40"/>
        </w:rPr>
        <w:t xml:space="preserve"> индустриального парка. </w:t>
      </w:r>
    </w:p>
    <w:p w:rsidR="00490C89" w:rsidRDefault="00490C89" w:rsidP="00B56182">
      <w:pPr>
        <w:spacing w:line="360" w:lineRule="auto"/>
        <w:rPr>
          <w:szCs w:val="40"/>
        </w:rPr>
      </w:pPr>
      <w:r>
        <w:rPr>
          <w:szCs w:val="40"/>
        </w:rPr>
        <w:t>14 сентября в Казани во время проведения межправительственной комиссии было подписано соглашение между правительством Республики Татарстан, правительством города Набережные Челны и корпорацией "</w:t>
      </w:r>
      <w:proofErr w:type="spellStart"/>
      <w:r>
        <w:rPr>
          <w:szCs w:val="40"/>
        </w:rPr>
        <w:t>Хайер</w:t>
      </w:r>
      <w:proofErr w:type="spellEnd"/>
      <w:r>
        <w:rPr>
          <w:szCs w:val="40"/>
        </w:rPr>
        <w:t xml:space="preserve">". </w:t>
      </w:r>
      <w:proofErr w:type="spellStart"/>
      <w:r>
        <w:rPr>
          <w:szCs w:val="40"/>
        </w:rPr>
        <w:t>Монобрендовый</w:t>
      </w:r>
      <w:proofErr w:type="spellEnd"/>
      <w:r>
        <w:rPr>
          <w:szCs w:val="40"/>
        </w:rPr>
        <w:t xml:space="preserve"> индустриальный парк, объем инвестиций - один миллиард долларов, количество рабочих мест - 5 тысяч. </w:t>
      </w:r>
      <w:proofErr w:type="spellStart"/>
      <w:r>
        <w:rPr>
          <w:szCs w:val="40"/>
        </w:rPr>
        <w:t>Монобрендовый</w:t>
      </w:r>
      <w:proofErr w:type="spellEnd"/>
      <w:r>
        <w:rPr>
          <w:szCs w:val="40"/>
        </w:rPr>
        <w:t xml:space="preserve"> парк с "</w:t>
      </w:r>
      <w:proofErr w:type="spellStart"/>
      <w:r>
        <w:rPr>
          <w:szCs w:val="40"/>
        </w:rPr>
        <w:t>Хайера</w:t>
      </w:r>
      <w:proofErr w:type="spellEnd"/>
      <w:r>
        <w:rPr>
          <w:szCs w:val="40"/>
        </w:rPr>
        <w:t>" отличается от существующих в России индустриальных парков тем, что на территории парка присутствуют тол</w:t>
      </w:r>
      <w:r w:rsidR="005B0C22">
        <w:rPr>
          <w:szCs w:val="40"/>
        </w:rPr>
        <w:t>ько производственные</w:t>
      </w:r>
      <w:r>
        <w:rPr>
          <w:szCs w:val="40"/>
        </w:rPr>
        <w:t xml:space="preserve"> мощности самого "</w:t>
      </w:r>
      <w:proofErr w:type="spellStart"/>
      <w:r>
        <w:rPr>
          <w:szCs w:val="40"/>
        </w:rPr>
        <w:t>Хайер</w:t>
      </w:r>
      <w:proofErr w:type="spellEnd"/>
      <w:r>
        <w:rPr>
          <w:szCs w:val="40"/>
        </w:rPr>
        <w:t xml:space="preserve">". Это относится как к производству бытовой техники, так и к производству </w:t>
      </w:r>
      <w:proofErr w:type="gramStart"/>
      <w:r>
        <w:rPr>
          <w:szCs w:val="40"/>
        </w:rPr>
        <w:t>комплектующих</w:t>
      </w:r>
      <w:proofErr w:type="gramEnd"/>
      <w:r>
        <w:rPr>
          <w:szCs w:val="40"/>
        </w:rPr>
        <w:t xml:space="preserve">. </w:t>
      </w:r>
    </w:p>
    <w:p w:rsidR="00490C89" w:rsidRPr="00A25582" w:rsidRDefault="00490C89" w:rsidP="00B56182">
      <w:pPr>
        <w:spacing w:line="360" w:lineRule="auto"/>
        <w:rPr>
          <w:szCs w:val="40"/>
        </w:rPr>
      </w:pPr>
      <w:r>
        <w:rPr>
          <w:szCs w:val="40"/>
        </w:rPr>
        <w:t>Ну, например, на сегодняшний день у нас есть проблемы с поставкой металла из Китайской Народной Республики, м</w:t>
      </w:r>
      <w:r w:rsidR="004B2114">
        <w:rPr>
          <w:szCs w:val="40"/>
        </w:rPr>
        <w:t xml:space="preserve">ы </w:t>
      </w:r>
      <w:proofErr w:type="spellStart"/>
      <w:r w:rsidR="004B2114">
        <w:rPr>
          <w:szCs w:val="40"/>
        </w:rPr>
        <w:t>растамо</w:t>
      </w:r>
      <w:r>
        <w:rPr>
          <w:szCs w:val="40"/>
        </w:rPr>
        <w:t>живаем</w:t>
      </w:r>
      <w:proofErr w:type="spellEnd"/>
      <w:r>
        <w:rPr>
          <w:szCs w:val="40"/>
        </w:rPr>
        <w:t xml:space="preserve"> товар, металл, по коду, который не соответствует нашим характеристикам. И такого металла в России нет. Это все, что касается листового металла для передней панели. </w:t>
      </w:r>
    </w:p>
    <w:p w:rsidR="00490C89" w:rsidRDefault="00490C89" w:rsidP="00B56182">
      <w:pPr>
        <w:spacing w:line="360" w:lineRule="auto"/>
      </w:pPr>
      <w:r>
        <w:t xml:space="preserve">Поэтому завод по производству блокированного металла пластиком мы готовы реализовать, построить на территории индустриального парка. На территории парка предусмотрены различные зоны. Это </w:t>
      </w:r>
      <w:proofErr w:type="gramStart"/>
      <w:r>
        <w:t>производственная</w:t>
      </w:r>
      <w:proofErr w:type="gramEnd"/>
      <w:r>
        <w:t xml:space="preserve">, административная. В административной зоне должны располагаться филиалы логистической компаний, банка, почтовое отделение. Это всё, что упростит работу самой корпорации. </w:t>
      </w:r>
    </w:p>
    <w:p w:rsidR="00490C89" w:rsidRDefault="00490C89" w:rsidP="00B56182">
      <w:pPr>
        <w:spacing w:line="360" w:lineRule="auto"/>
      </w:pPr>
      <w:r>
        <w:t xml:space="preserve">Существует также логистическая составляющая. </w:t>
      </w:r>
      <w:proofErr w:type="gramStart"/>
      <w:r>
        <w:t xml:space="preserve">Во вспомогательной зоне у нас будут расположены общежития для проживающих, для </w:t>
      </w:r>
      <w:r>
        <w:lastRenderedPageBreak/>
        <w:t>работающих на территории индустриального парка.</w:t>
      </w:r>
      <w:proofErr w:type="gramEnd"/>
      <w:r>
        <w:t xml:space="preserve"> Магазины, прачечные, автосервис. Всё делается таким образом, чтобы людям было комфортно работать, чтобы они приходили на работу и получали от этого удовольствие. У нас сразу с первых дней был создан учебный центр. И там производится обучение не только рабочего специальност</w:t>
      </w:r>
      <w:r w:rsidR="00741B6A">
        <w:t>ям, там обучают культуре "</w:t>
      </w:r>
      <w:proofErr w:type="spellStart"/>
      <w:r w:rsidR="00741B6A">
        <w:t>Хайер</w:t>
      </w:r>
      <w:proofErr w:type="spellEnd"/>
      <w:r w:rsidR="00741B6A">
        <w:t xml:space="preserve">", </w:t>
      </w:r>
      <w:r>
        <w:t xml:space="preserve"> дизайнерское направление. </w:t>
      </w:r>
    </w:p>
    <w:p w:rsidR="00490C89" w:rsidRDefault="00490C89" w:rsidP="00B56182">
      <w:pPr>
        <w:spacing w:line="360" w:lineRule="auto"/>
      </w:pPr>
      <w:r>
        <w:t>В индустриальном парке запланирован ...</w:t>
      </w:r>
      <w:r w:rsidR="00741B6A">
        <w:t>центр</w:t>
      </w:r>
      <w:r>
        <w:t xml:space="preserve"> с лабораторией, как готовой продукции, так и компонентов. Так как у</w:t>
      </w:r>
      <w:r w:rsidR="00741B6A">
        <w:t xml:space="preserve"> "</w:t>
      </w:r>
      <w:proofErr w:type="spellStart"/>
      <w:r w:rsidR="00741B6A">
        <w:t>Хайера</w:t>
      </w:r>
      <w:proofErr w:type="spellEnd"/>
      <w:r w:rsidR="00741B6A">
        <w:t>"</w:t>
      </w:r>
      <w:r>
        <w:t xml:space="preserve"> существует по всему миру 10 ...</w:t>
      </w:r>
      <w:r w:rsidR="00741B6A">
        <w:t>центров,</w:t>
      </w:r>
      <w:r>
        <w:t xml:space="preserve">  то мы планируем в российском ...</w:t>
      </w:r>
      <w:r w:rsidR="00741B6A">
        <w:t>центре</w:t>
      </w:r>
      <w:r>
        <w:t xml:space="preserve"> совместить все те новые разработки, новые инновации, которые есть, и мы имеем этот опыт. ..</w:t>
      </w:r>
      <w:proofErr w:type="gramStart"/>
      <w:r>
        <w:t>.</w:t>
      </w:r>
      <w:r w:rsidR="00F033E1">
        <w:t>ц</w:t>
      </w:r>
      <w:proofErr w:type="gramEnd"/>
      <w:r w:rsidR="00F033E1">
        <w:t>ентры</w:t>
      </w:r>
      <w:r>
        <w:t xml:space="preserve"> расположены в Японии, в Америке, в Германии. Поэтому этот обмен опытом, это</w:t>
      </w:r>
      <w:r w:rsidR="00F033E1">
        <w:t xml:space="preserve"> очень, это интересно и </w:t>
      </w:r>
      <w:r>
        <w:t xml:space="preserve"> </w:t>
      </w:r>
      <w:r w:rsidR="00F033E1">
        <w:t>м</w:t>
      </w:r>
      <w:r>
        <w:t xml:space="preserve">не кажется, так будет всем на пользу. </w:t>
      </w:r>
    </w:p>
    <w:p w:rsidR="00490C89" w:rsidRDefault="00490C89" w:rsidP="00B56182">
      <w:pPr>
        <w:spacing w:line="360" w:lineRule="auto"/>
      </w:pPr>
      <w:r>
        <w:t>На сегодняшний день перед нами стоит задача поставлять готовую продукцию не только на территорию Российской Федерации, но и за рубеж. У нас есть в планах поставка оборудования в Европу. Пока мы на сегодняшний день поставляем только в страны Азии, это Узбекистан, Таджикистан. Но для того, чтобы была эта задача реализована, необходимо, чтобы нас также услышали власти и помогли изменить ситуацию, которая существует на сегодняшний день с таможенным законодательством. Россия взяла на себя обязательства при вхождении ВТО, и она снизила таможенные пошлины на готовый продукт...</w:t>
      </w:r>
    </w:p>
    <w:p w:rsidR="00490C89" w:rsidRDefault="00490C89" w:rsidP="00B56182">
      <w:pPr>
        <w:spacing w:line="360" w:lineRule="auto"/>
      </w:pPr>
      <w:r>
        <w:rPr>
          <w:u w:val="single"/>
        </w:rPr>
        <w:t>Когогина А.Г.</w:t>
      </w:r>
      <w:r>
        <w:t xml:space="preserve"> 30 секунд добавьте.</w:t>
      </w:r>
    </w:p>
    <w:p w:rsidR="00490C89" w:rsidRDefault="00F033E1" w:rsidP="00B56182">
      <w:pPr>
        <w:spacing w:line="360" w:lineRule="auto"/>
      </w:pPr>
      <w:r>
        <w:rPr>
          <w:u w:val="single"/>
        </w:rPr>
        <w:t xml:space="preserve">Романова </w:t>
      </w:r>
      <w:r w:rsidR="00490C89">
        <w:rPr>
          <w:u w:val="single"/>
        </w:rPr>
        <w:t>Л.С.</w:t>
      </w:r>
      <w:r w:rsidR="00490C89">
        <w:t xml:space="preserve"> Прошу прощения. На готовый продукт, а на </w:t>
      </w:r>
      <w:proofErr w:type="gramStart"/>
      <w:r w:rsidR="00490C89">
        <w:t>комплектующие</w:t>
      </w:r>
      <w:proofErr w:type="gramEnd"/>
      <w:r w:rsidR="00490C89">
        <w:t xml:space="preserve">, к сожалению, нет. И это получается, что готовую продукцию выгоднее привозить в страну с Индии, с Китая, откуда угодно. </w:t>
      </w:r>
      <w:r w:rsidR="00490C89">
        <w:lastRenderedPageBreak/>
        <w:t xml:space="preserve">Мы заинтересованы в том, чтобы комплектующие и полностью весь цикл производился в России. </w:t>
      </w:r>
    </w:p>
    <w:p w:rsidR="00490C89" w:rsidRDefault="00490C89" w:rsidP="00B56182">
      <w:pPr>
        <w:spacing w:line="360" w:lineRule="auto"/>
      </w:pPr>
      <w:r>
        <w:t>Спасибо большое.</w:t>
      </w:r>
    </w:p>
    <w:p w:rsidR="00490C89" w:rsidRDefault="00490C89" w:rsidP="00B56182">
      <w:pPr>
        <w:spacing w:line="360" w:lineRule="auto"/>
      </w:pPr>
      <w:r>
        <w:rPr>
          <w:u w:val="single"/>
        </w:rPr>
        <w:t>Когогина А.Г.</w:t>
      </w:r>
      <w:r>
        <w:t xml:space="preserve"> Спасибо большое, Людмила Сергеевна. Я прошу сформулировать вместе с муниципалитетом и с Министерством экономического развития</w:t>
      </w:r>
      <w:r w:rsidR="00F033E1">
        <w:t>, вот Республика Татарстан</w:t>
      </w:r>
      <w:r>
        <w:t xml:space="preserve"> я вижу, ваше предложение для того, чтобы мы могли включить собственно в  свои рекомендации.</w:t>
      </w:r>
    </w:p>
    <w:p w:rsidR="00490C89" w:rsidRDefault="00490C89" w:rsidP="00B56182">
      <w:pPr>
        <w:spacing w:line="360" w:lineRule="auto"/>
      </w:pPr>
      <w:r>
        <w:t xml:space="preserve">Сейчас я хотела бы дать слово своему коллеге, Сазонову Дмитрию Валерьевичу, заместителю председателя комитета Государственной Думы по экономической политике. Прошу уложиться </w:t>
      </w:r>
      <w:proofErr w:type="gramStart"/>
      <w:r>
        <w:t>во время</w:t>
      </w:r>
      <w:proofErr w:type="gramEnd"/>
      <w:r>
        <w:t xml:space="preserve">. </w:t>
      </w:r>
    </w:p>
    <w:p w:rsidR="00490C89" w:rsidRDefault="00490C89" w:rsidP="00B56182">
      <w:pPr>
        <w:spacing w:line="360" w:lineRule="auto"/>
      </w:pPr>
      <w:r>
        <w:rPr>
          <w:u w:val="single"/>
        </w:rPr>
        <w:t>Сазонов Д.В.</w:t>
      </w:r>
      <w:r>
        <w:t xml:space="preserve"> Спасибо большое Альфия Гумаровна, обязательно уложусь, тем более что, знаете, в конце говорить всегда с одной стороны сложно, с другой стороны просто, потому что обо всём уже практически сказали. Я хочу только сделать несколько важных акцентов, исходя из того профиля деятельности нашего комитета, Комитета по экономической политике, промышленности, инновационному развитию и предпринимательству. Я вот с коллегой полностью согласен из муниципалитета, что действительно, с одной стороны нужен дифференцированный подход к моногородам. А </w:t>
      </w:r>
      <w:proofErr w:type="gramStart"/>
      <w:r>
        <w:t>исходя из той ситуации, в которой они находятся</w:t>
      </w:r>
      <w:proofErr w:type="gramEnd"/>
      <w:r>
        <w:t xml:space="preserve">, поскольку я вот, например, представляю одномандатный округ, и у меня в округе три моногорода находится из десяти моногородов, которые есть в Пермском крае. И большинство из них, они сильно удалены. Удалённость - это определённая специфика по инфраструктуре, по доступности, по цене тарифов и, собственно говоря, даже на топливо и так далее. Поэтому здесь условиях у всех моногородов </w:t>
      </w:r>
      <w:proofErr w:type="gramStart"/>
      <w:r>
        <w:t>разные</w:t>
      </w:r>
      <w:proofErr w:type="gramEnd"/>
      <w:r>
        <w:t xml:space="preserve">. </w:t>
      </w:r>
      <w:r>
        <w:lastRenderedPageBreak/>
        <w:t xml:space="preserve">И, конечно, нужно говорить о том, что действительно нужен дифференцированный подход. Это с одной стороны. </w:t>
      </w:r>
    </w:p>
    <w:p w:rsidR="00490C89" w:rsidRDefault="00490C89" w:rsidP="00B56182">
      <w:pPr>
        <w:spacing w:line="360" w:lineRule="auto"/>
      </w:pPr>
      <w:r>
        <w:t>С другой стороны. Те меры, которые сегодня есть в программе экономического развития, вот Сава Витальевич говорил, что у нас самое главное - это люди. А мы когда решаем проблему экономической ситуации в моногородах, мы в первую очередь говорим об инвесторах. Это внешние инвесторы. Но наиболее, мне кажется, чувствительное, это как раз малый и средний бизнес</w:t>
      </w:r>
      <w:proofErr w:type="gramStart"/>
      <w:r>
        <w:t>.</w:t>
      </w:r>
      <w:proofErr w:type="gramEnd"/>
      <w:r>
        <w:t xml:space="preserve"> </w:t>
      </w:r>
      <w:proofErr w:type="gramStart"/>
      <w:r>
        <w:t>э</w:t>
      </w:r>
      <w:proofErr w:type="gramEnd"/>
      <w:r>
        <w:t xml:space="preserve">то так называемые внутренние инвесторы, которых мы пытаемся вытянуть из той среды людей, которые уже там живут, и которые, собственно говоря, привычные к тем условиям, в которых они находятся. </w:t>
      </w:r>
    </w:p>
    <w:p w:rsidR="00490C89" w:rsidRPr="00801490" w:rsidRDefault="00801490" w:rsidP="00B56182">
      <w:pPr>
        <w:spacing w:line="360" w:lineRule="auto"/>
      </w:pPr>
      <w:r>
        <w:t xml:space="preserve">Поэтому, на мой взгляд, нужно очень внимательно оценить те меры поддержки, которые есть в программе малого и среднего предпринимательства Минэкономразвития, </w:t>
      </w:r>
      <w:r w:rsidR="00490C89">
        <w:rPr>
          <w:szCs w:val="40"/>
        </w:rPr>
        <w:t xml:space="preserve">поскольку, например, из четырёх мер поддержки, два из них действительно хорошо востребованы. Это первоначальные лизинговые платежи и последующие лизинговые платежи, а два, например, они практически на нулевом уровне находятся. Это возмещение затрат по франшизе, возмещение части процентной ставки по инвесткредитам. Во всяком случае, в нашем регионе это так. </w:t>
      </w:r>
    </w:p>
    <w:p w:rsidR="00490C89" w:rsidRDefault="00490C89" w:rsidP="00B56182">
      <w:pPr>
        <w:spacing w:line="360" w:lineRule="auto"/>
        <w:rPr>
          <w:szCs w:val="40"/>
        </w:rPr>
      </w:pPr>
      <w:r>
        <w:rPr>
          <w:szCs w:val="40"/>
        </w:rPr>
        <w:t>На мой взгляд, конечно, здесь нужно привлечь дополнительно экспертное сообщество, в том числе и специалистов по франчайзингу для того, чтобы посмотреть, почему всё-таки не востребованы те меры поддержки, и бюджетные средства, выделенные на это, собственно говоря, не доходят до предпринимателей, которые работают в моногородах.</w:t>
      </w:r>
    </w:p>
    <w:p w:rsidR="00490C89" w:rsidRDefault="00490C89" w:rsidP="00B56182">
      <w:pPr>
        <w:spacing w:line="360" w:lineRule="auto"/>
        <w:rPr>
          <w:szCs w:val="40"/>
        </w:rPr>
      </w:pPr>
      <w:r>
        <w:rPr>
          <w:szCs w:val="40"/>
        </w:rPr>
        <w:t xml:space="preserve">Также хотел бы обратить ещё ваше внимание на то, что есть часть моногородов, вот, например, у нас Красновишерск, северная территория, где градообразующие предприятия уже практически прекратили свою работу. Они все в красной зоне, больше 5 процентов безработица, и там высокая </w:t>
      </w:r>
      <w:r>
        <w:rPr>
          <w:szCs w:val="40"/>
        </w:rPr>
        <w:lastRenderedPageBreak/>
        <w:t>стоимость тепл</w:t>
      </w:r>
      <w:proofErr w:type="gramStart"/>
      <w:r>
        <w:rPr>
          <w:szCs w:val="40"/>
        </w:rPr>
        <w:t>о-</w:t>
      </w:r>
      <w:proofErr w:type="gramEnd"/>
      <w:r>
        <w:rPr>
          <w:szCs w:val="40"/>
        </w:rPr>
        <w:t xml:space="preserve"> энергоресурсов, и, конечно, для них льготу как-то необходимо давать, может быть, я не знаю, сразу </w:t>
      </w:r>
      <w:r w:rsidR="00BF6913">
        <w:rPr>
          <w:szCs w:val="40"/>
        </w:rPr>
        <w:t xml:space="preserve">что ли, </w:t>
      </w:r>
      <w:r>
        <w:rPr>
          <w:szCs w:val="40"/>
        </w:rPr>
        <w:t xml:space="preserve"> потому что практически невозможно привлечь инвестора для таких территорий, потому что, наверное, уже бизнеса, как такового, там нет, а ещё очень много людей проживает, и весь процесс экономический уже переходит в нелегальную сферу деятельности. Хотя вот потенциал у того же Красновишерска, например, очень экономически высокий в части, например, развития, так называе</w:t>
      </w:r>
      <w:r w:rsidR="00BF6913">
        <w:rPr>
          <w:szCs w:val="40"/>
        </w:rPr>
        <w:t xml:space="preserve">мого, направления дикоросов, </w:t>
      </w:r>
      <w:r>
        <w:rPr>
          <w:szCs w:val="40"/>
        </w:rPr>
        <w:t xml:space="preserve"> это дикорастущие растения, ягоды, грибы и там далее. </w:t>
      </w:r>
    </w:p>
    <w:p w:rsidR="00490C89" w:rsidRDefault="00490C89" w:rsidP="00B56182">
      <w:pPr>
        <w:spacing w:line="360" w:lineRule="auto"/>
        <w:rPr>
          <w:szCs w:val="40"/>
        </w:rPr>
      </w:pPr>
      <w:r>
        <w:rPr>
          <w:szCs w:val="40"/>
        </w:rPr>
        <w:t xml:space="preserve">И весь рынок, он практически в </w:t>
      </w:r>
      <w:proofErr w:type="gramStart"/>
      <w:r>
        <w:rPr>
          <w:szCs w:val="40"/>
        </w:rPr>
        <w:t>серую</w:t>
      </w:r>
      <w:proofErr w:type="gramEnd"/>
      <w:r>
        <w:rPr>
          <w:szCs w:val="40"/>
        </w:rPr>
        <w:t xml:space="preserve"> работает. Приезжают большие фуры из соседних государств, вывозят полностью, с людьми расчёты ведутся уже в виде эквивалента бутылочного,  извините, там население просто спаивают, а, собственно говоря, ни экономика региона, ни муниципалитета ничего не получают от этого.</w:t>
      </w:r>
    </w:p>
    <w:p w:rsidR="00490C89" w:rsidRDefault="00490C89" w:rsidP="00B56182">
      <w:pPr>
        <w:spacing w:line="360" w:lineRule="auto"/>
        <w:rPr>
          <w:szCs w:val="40"/>
        </w:rPr>
      </w:pPr>
      <w:r>
        <w:rPr>
          <w:szCs w:val="40"/>
        </w:rPr>
        <w:t xml:space="preserve">Ещё один очень важный момент, на мой взгляд, это всё-таки, поскольку программа действует давно, она очень важная, нужная, и, на мой взгляд, очень правильная. Но всё-таки в рамках этой программы нужно какую-то выставить систему индикации того, что другие города, которые пока не вошли в список, они всё-таки имеют риски вхождения и попадания вот в эти тяжёлые экономические условия, будем говорить терминами экономическими "банкротство" и для таких городов тоже должна быть система индикации. </w:t>
      </w:r>
    </w:p>
    <w:p w:rsidR="00490C89" w:rsidRDefault="00490C89" w:rsidP="00B56182">
      <w:pPr>
        <w:spacing w:line="360" w:lineRule="auto"/>
        <w:rPr>
          <w:szCs w:val="40"/>
        </w:rPr>
      </w:pPr>
      <w:r>
        <w:rPr>
          <w:szCs w:val="40"/>
        </w:rPr>
        <w:t xml:space="preserve">Вот Ирина Владимировна говорила о том, что предложения будут планироваться в программу, в том числе, по производительности труда, повышению производительности труда и цифровой экономики. </w:t>
      </w:r>
      <w:proofErr w:type="gramStart"/>
      <w:r>
        <w:rPr>
          <w:szCs w:val="40"/>
        </w:rPr>
        <w:t xml:space="preserve">Я просто от себя, как куратор в нашем комитете созданных экспертных советов именно профильных по производительности и по цифровой экономике, готов </w:t>
      </w:r>
      <w:r>
        <w:rPr>
          <w:szCs w:val="40"/>
        </w:rPr>
        <w:lastRenderedPageBreak/>
        <w:t>предложить нашу площадку для того, чтобы экспертное сообщество, с которым мы работаем, оно тоже давало свои предложения в эту программу, поэтому открыты и готовы в этом с вами активно поучаствовать.</w:t>
      </w:r>
      <w:proofErr w:type="gramEnd"/>
    </w:p>
    <w:p w:rsidR="00490C89" w:rsidRDefault="00490C89" w:rsidP="00B56182">
      <w:pPr>
        <w:spacing w:line="360" w:lineRule="auto"/>
        <w:rPr>
          <w:szCs w:val="40"/>
        </w:rPr>
      </w:pPr>
      <w:r>
        <w:rPr>
          <w:szCs w:val="40"/>
        </w:rPr>
        <w:t>И в целом нужно говорить, что необходимо говорить о долгосрочном планировании дейст</w:t>
      </w:r>
      <w:r w:rsidR="00BF6913">
        <w:rPr>
          <w:szCs w:val="40"/>
        </w:rPr>
        <w:t>вительно</w:t>
      </w:r>
      <w:r>
        <w:rPr>
          <w:szCs w:val="40"/>
        </w:rPr>
        <w:t>.</w:t>
      </w:r>
    </w:p>
    <w:p w:rsidR="00490C89" w:rsidRDefault="00490C89" w:rsidP="00B56182">
      <w:pPr>
        <w:spacing w:line="360" w:lineRule="auto"/>
        <w:rPr>
          <w:szCs w:val="40"/>
        </w:rPr>
      </w:pPr>
      <w:r>
        <w:rPr>
          <w:szCs w:val="40"/>
        </w:rPr>
        <w:t xml:space="preserve">И вот ещё одно предложение, которое бы мне хотелось озвучить, чтобы оно, Альфия Гумаровна, вошло тоже в наши предложения. </w:t>
      </w:r>
      <w:proofErr w:type="gramStart"/>
      <w:r>
        <w:rPr>
          <w:szCs w:val="40"/>
        </w:rPr>
        <w:t>Об этом говорил и Дмитрий Викторович, когда говорил о пяти годах увеличения потом для моногородов, которые выходят из программы, может быть, даже до 10, здесь можно дифференцированно точно также подходить, в зависимости от условий их работы, чтобы всё-таки эти льготные условия в рамках вот ТСР, которые существуют, они точно также распространялись на города, которые выходят из программы, но уже вот</w:t>
      </w:r>
      <w:proofErr w:type="gramEnd"/>
      <w:r>
        <w:rPr>
          <w:szCs w:val="40"/>
        </w:rPr>
        <w:t xml:space="preserve"> тоже могли этими условиями пользоваться.</w:t>
      </w:r>
    </w:p>
    <w:p w:rsidR="00490C89" w:rsidRDefault="00490C89" w:rsidP="00B56182">
      <w:pPr>
        <w:spacing w:line="360" w:lineRule="auto"/>
        <w:rPr>
          <w:szCs w:val="40"/>
        </w:rPr>
      </w:pPr>
      <w:r>
        <w:rPr>
          <w:szCs w:val="40"/>
        </w:rPr>
        <w:t xml:space="preserve">Ну и не могу не прорекламировать историю, связанную с вот этой нашей национальной премией "Бизнес-успех", которая проводится совместно и "ОПОРА РОССИИ", и Общественной палатой Российской Федерации, Агентства стратегических инициатив. Там обмениваются лучшими практиками, и 22-го числа состоится вот такое мероприятие </w:t>
      </w:r>
      <w:proofErr w:type="gramStart"/>
      <w:r>
        <w:rPr>
          <w:szCs w:val="40"/>
        </w:rPr>
        <w:t>в</w:t>
      </w:r>
      <w:proofErr w:type="gramEnd"/>
      <w:r>
        <w:rPr>
          <w:szCs w:val="40"/>
        </w:rPr>
        <w:t>...</w:t>
      </w:r>
    </w:p>
    <w:p w:rsidR="00490C89" w:rsidRDefault="00490C89" w:rsidP="00B56182">
      <w:pPr>
        <w:spacing w:line="360" w:lineRule="auto"/>
        <w:rPr>
          <w:szCs w:val="40"/>
        </w:rPr>
      </w:pPr>
      <w:r>
        <w:rPr>
          <w:szCs w:val="40"/>
          <w:u w:val="single"/>
        </w:rPr>
        <w:t>Когогина А.Г.</w:t>
      </w:r>
      <w:r>
        <w:rPr>
          <w:szCs w:val="40"/>
        </w:rPr>
        <w:t xml:space="preserve"> Спасибо большое, Дмитрий.</w:t>
      </w:r>
    </w:p>
    <w:p w:rsidR="00490C89" w:rsidRDefault="00490C89" w:rsidP="00B56182">
      <w:pPr>
        <w:spacing w:line="360" w:lineRule="auto"/>
        <w:rPr>
          <w:szCs w:val="40"/>
        </w:rPr>
      </w:pPr>
      <w:r>
        <w:rPr>
          <w:szCs w:val="40"/>
        </w:rPr>
        <w:t>Депутаты очень организованные люди, дали 5 минут. Ровно прямо секунду в секунду. Спасибо большое.</w:t>
      </w:r>
    </w:p>
    <w:p w:rsidR="00490C89" w:rsidRDefault="00490C89" w:rsidP="00B56182">
      <w:pPr>
        <w:spacing w:line="360" w:lineRule="auto"/>
        <w:rPr>
          <w:szCs w:val="40"/>
        </w:rPr>
      </w:pPr>
      <w:r>
        <w:rPr>
          <w:szCs w:val="40"/>
        </w:rPr>
        <w:t>Ваше предложение было озвучено многими мэрами городов. Я знаю вот мэра моего родного города Набережные Челны, тоже озвучил как раз проблему выхода моногородов успешных уже этого списка.</w:t>
      </w:r>
    </w:p>
    <w:p w:rsidR="00490C89" w:rsidRDefault="00490C89" w:rsidP="00B56182">
      <w:pPr>
        <w:spacing w:line="360" w:lineRule="auto"/>
        <w:rPr>
          <w:szCs w:val="40"/>
        </w:rPr>
      </w:pPr>
      <w:r>
        <w:rPr>
          <w:szCs w:val="40"/>
        </w:rPr>
        <w:t xml:space="preserve">Поэтому, если мы оставим льготы, конечно же, это будет стимулирование для мэров, собственно говоря,  вот из этого списка. </w:t>
      </w:r>
    </w:p>
    <w:p w:rsidR="00490C89" w:rsidRDefault="00490C89" w:rsidP="00B56182">
      <w:pPr>
        <w:spacing w:line="360" w:lineRule="auto"/>
        <w:rPr>
          <w:szCs w:val="40"/>
        </w:rPr>
      </w:pPr>
      <w:r>
        <w:rPr>
          <w:szCs w:val="40"/>
        </w:rPr>
        <w:lastRenderedPageBreak/>
        <w:t>Я хочу предоставить слово сейчас Кузнецову Сергею Николаевичу главе города Новокузнецка. (Аплодисменты.)</w:t>
      </w:r>
    </w:p>
    <w:p w:rsidR="00490C89" w:rsidRDefault="00490C89" w:rsidP="00B56182">
      <w:pPr>
        <w:spacing w:line="360" w:lineRule="auto"/>
      </w:pPr>
      <w:r>
        <w:rPr>
          <w:szCs w:val="40"/>
          <w:u w:val="single"/>
        </w:rPr>
        <w:t>Кузнецов С.Н.</w:t>
      </w:r>
      <w:r>
        <w:t xml:space="preserve"> Огромное спасибо, что дали возможность выступить, потому что сделали очень много. Но прежде, чем я начну своё выступление, я хочу, пока у меня хватает времени, сделать предложение нашим коллегам из компании "Хайер" приехать в Новокузнецк и всё-таки воспользоваться той работой, которую мы сделали. Я ещё раз обращаюсь к компании "Хайер" прежде чем вы уйдёте, приезжайте к нам в Новокузнецк, и вы получите наилучшие условия, где ещё не были. Ну а мы готовы посостязаться с Татарстаном. Поэтому я всё-таки настаиваю, чтобы просто приехали и посмотрели, что мы можем. (Аплодисменты.)</w:t>
      </w:r>
    </w:p>
    <w:p w:rsidR="00490C89" w:rsidRDefault="00490C89" w:rsidP="00B56182">
      <w:pPr>
        <w:spacing w:line="360" w:lineRule="auto"/>
      </w:pPr>
      <w:r>
        <w:t>Новокузнецк - это один из крупнейших моногородов России, и центр миллионной агломерации и промышленный центр угля и металла, и, конечно же, очень много проблем, и все проблемы, которые есть в моногородах, они присуще Новокузнецку. Новокузнецк полностью отражает всю ту специфику, которая есть.</w:t>
      </w:r>
    </w:p>
    <w:p w:rsidR="00490C89" w:rsidRPr="00BF6913" w:rsidRDefault="00BF6913" w:rsidP="00B56182">
      <w:pPr>
        <w:spacing w:line="360" w:lineRule="auto"/>
      </w:pPr>
      <w:r>
        <w:t xml:space="preserve">Безусловно, очень много было сделано </w:t>
      </w:r>
      <w:r w:rsidR="00490C89">
        <w:rPr>
          <w:szCs w:val="40"/>
        </w:rPr>
        <w:t>на вот этом поприще развития проблемы моногородов и здесь, конечно, низкий поклон Ирине Владимировне и Игорю Ивановичу за то, что действительно начали такой нелегкий путь, потому что очень много было рисков, очень много было неизведанных вещей, которые сейчас мы только постигаем.</w:t>
      </w:r>
    </w:p>
    <w:p w:rsidR="00490C89" w:rsidRDefault="00490C89" w:rsidP="00B56182">
      <w:pPr>
        <w:spacing w:line="360" w:lineRule="auto"/>
        <w:ind w:firstLine="709"/>
        <w:rPr>
          <w:szCs w:val="40"/>
        </w:rPr>
      </w:pPr>
      <w:r>
        <w:rPr>
          <w:szCs w:val="40"/>
        </w:rPr>
        <w:t xml:space="preserve">Не буду рассказывать, что мы сделали, у нас есть большой интернет-портал, очень многим мы хвалимся, </w:t>
      </w:r>
      <w:proofErr w:type="gramStart"/>
      <w:r>
        <w:rPr>
          <w:szCs w:val="40"/>
        </w:rPr>
        <w:t>но</w:t>
      </w:r>
      <w:proofErr w:type="gramEnd"/>
      <w:r>
        <w:rPr>
          <w:szCs w:val="40"/>
        </w:rPr>
        <w:t xml:space="preserve"> тем не менее я расскажу свои впечатления, с чем мы столкнулись. Проблем несколько.</w:t>
      </w:r>
    </w:p>
    <w:p w:rsidR="00490C89" w:rsidRDefault="00490C89" w:rsidP="00B56182">
      <w:pPr>
        <w:spacing w:line="360" w:lineRule="auto"/>
        <w:ind w:firstLine="709"/>
        <w:rPr>
          <w:szCs w:val="40"/>
        </w:rPr>
      </w:pPr>
      <w:r>
        <w:rPr>
          <w:szCs w:val="40"/>
        </w:rPr>
        <w:t xml:space="preserve">Первое. Когда мы начали преодолевать эмоционально-оценочный участок пути, мы подумали, что сейчас будет бомба - весь бизнес </w:t>
      </w:r>
      <w:proofErr w:type="gramStart"/>
      <w:r>
        <w:rPr>
          <w:szCs w:val="40"/>
        </w:rPr>
        <w:t>придет и нарасхват эти программы Фонда развития моногородов</w:t>
      </w:r>
      <w:proofErr w:type="gramEnd"/>
      <w:r>
        <w:rPr>
          <w:szCs w:val="40"/>
        </w:rPr>
        <w:t xml:space="preserve"> будет принимать, это </w:t>
      </w:r>
      <w:r>
        <w:rPr>
          <w:szCs w:val="40"/>
        </w:rPr>
        <w:lastRenderedPageBreak/>
        <w:t>кредитная история и деньги, которые мы вливаем в развитие инфраструктуры. Отнюдь нет. И мы до сих пор не понимали, почему это происходит?</w:t>
      </w:r>
    </w:p>
    <w:p w:rsidR="00490C89" w:rsidRDefault="00490C89" w:rsidP="00B56182">
      <w:pPr>
        <w:spacing w:line="360" w:lineRule="auto"/>
        <w:ind w:firstLine="709"/>
        <w:rPr>
          <w:szCs w:val="40"/>
        </w:rPr>
      </w:pPr>
      <w:r>
        <w:rPr>
          <w:szCs w:val="40"/>
        </w:rPr>
        <w:t xml:space="preserve">Вы знаете, оказывается, есть несколько проблем. Это большая апатия бизнеса, это неверие народа в то, что происходит и, вы знаете, все это вместе взятое становится некой реалией. Оказывается, бизнес работает по своему пути - свои схемы, свои схемы от ухода от налогов, свои платежи, свой товарооборот, свои общепринятые шаблоны - не позволяет бизнесу сегодня, который есть у нас, по крайней мере, встречать те требования, которые предоставляет Фонд развития моногородов. Они просто избегают тех требований </w:t>
      </w:r>
      <w:proofErr w:type="gramStart"/>
      <w:r>
        <w:rPr>
          <w:szCs w:val="40"/>
        </w:rPr>
        <w:t>и</w:t>
      </w:r>
      <w:proofErr w:type="gramEnd"/>
      <w:r>
        <w:rPr>
          <w:szCs w:val="40"/>
        </w:rPr>
        <w:t xml:space="preserve"> когда они осознали, что требуют по полной, они должны быть прозрачными, чистыми и идти твердой поступью - они, конечно, начали избегать.</w:t>
      </w:r>
    </w:p>
    <w:p w:rsidR="00490C89" w:rsidRDefault="00490C89" w:rsidP="00B56182">
      <w:pPr>
        <w:spacing w:line="360" w:lineRule="auto"/>
        <w:ind w:firstLine="709"/>
        <w:rPr>
          <w:szCs w:val="40"/>
        </w:rPr>
      </w:pPr>
      <w:r>
        <w:rPr>
          <w:szCs w:val="40"/>
        </w:rPr>
        <w:t xml:space="preserve">Дальше. Второе. То, что касается других руководителей, в том числе, и муниципалитета, многие отсеялись, потому что не верили, что происходит. И поэтому мы для себя сделали одно открытие - нужно работать с мышлением, с менталитетом. Большое внимание мы уделяем сейчас работе с мышлением. </w:t>
      </w:r>
    </w:p>
    <w:p w:rsidR="00490C89" w:rsidRDefault="00490C89" w:rsidP="00B56182">
      <w:pPr>
        <w:spacing w:line="360" w:lineRule="auto"/>
        <w:ind w:firstLine="709"/>
        <w:rPr>
          <w:szCs w:val="40"/>
        </w:rPr>
      </w:pPr>
      <w:r>
        <w:rPr>
          <w:szCs w:val="40"/>
        </w:rPr>
        <w:t xml:space="preserve">Именно поэтому Дмитрий Викторович и Ирина Владимировна предлагают продлить некие пролонгированные сроки для реализации этой проблемы, потому что мы не ожидали, насколько трудно будет переубедить человека. Есть такое понятие - </w:t>
      </w:r>
      <w:r>
        <w:rPr>
          <w:szCs w:val="40"/>
          <w:lang w:val="en-US"/>
        </w:rPr>
        <w:t>change</w:t>
      </w:r>
      <w:r w:rsidRPr="00662F91">
        <w:rPr>
          <w:szCs w:val="40"/>
        </w:rPr>
        <w:t xml:space="preserve"> </w:t>
      </w:r>
      <w:r>
        <w:rPr>
          <w:szCs w:val="40"/>
          <w:lang w:val="en-US"/>
        </w:rPr>
        <w:t>people</w:t>
      </w:r>
      <w:r w:rsidRPr="00662F91">
        <w:rPr>
          <w:szCs w:val="40"/>
        </w:rPr>
        <w:t xml:space="preserve"> </w:t>
      </w:r>
      <w:r>
        <w:rPr>
          <w:szCs w:val="40"/>
          <w:lang w:val="en-US"/>
        </w:rPr>
        <w:t>or</w:t>
      </w:r>
      <w:r w:rsidRPr="00662F91">
        <w:rPr>
          <w:szCs w:val="40"/>
        </w:rPr>
        <w:t xml:space="preserve"> </w:t>
      </w:r>
      <w:r>
        <w:rPr>
          <w:szCs w:val="40"/>
          <w:lang w:val="en-US"/>
        </w:rPr>
        <w:t>change</w:t>
      </w:r>
      <w:r w:rsidRPr="00662F91">
        <w:rPr>
          <w:szCs w:val="40"/>
        </w:rPr>
        <w:t xml:space="preserve"> </w:t>
      </w:r>
      <w:r>
        <w:rPr>
          <w:szCs w:val="40"/>
          <w:lang w:val="en-US"/>
        </w:rPr>
        <w:t>people</w:t>
      </w:r>
      <w:r>
        <w:rPr>
          <w:szCs w:val="40"/>
        </w:rPr>
        <w:t xml:space="preserve"> - менять человека или менять человека. </w:t>
      </w:r>
      <w:proofErr w:type="gramStart"/>
      <w:r>
        <w:rPr>
          <w:szCs w:val="40"/>
        </w:rPr>
        <w:t>Ну</w:t>
      </w:r>
      <w:proofErr w:type="gramEnd"/>
      <w:r>
        <w:rPr>
          <w:szCs w:val="40"/>
        </w:rPr>
        <w:t xml:space="preserve"> мы же не можем тех людей изменить, которые вообще не понимают. Поэтому здесь нужна большая доля терпения, толерантности и много усилий для того, чтобы поменять менталитет. Именно поэтому мы работаем, прежде всего, и с экономикой, и с человеческим капиталом.</w:t>
      </w:r>
    </w:p>
    <w:p w:rsidR="00490C89" w:rsidRDefault="00490C89" w:rsidP="00B56182">
      <w:pPr>
        <w:spacing w:line="360" w:lineRule="auto"/>
        <w:ind w:firstLine="709"/>
        <w:rPr>
          <w:szCs w:val="40"/>
        </w:rPr>
      </w:pPr>
      <w:r>
        <w:rPr>
          <w:szCs w:val="40"/>
        </w:rPr>
        <w:lastRenderedPageBreak/>
        <w:t xml:space="preserve">Мы проводим День открытых дверей, работаем с Налоговой инспекцией, работаем с банками, в городе сделали проект ... каждый молодой человек может сесть в кресло мэра, его зама и управлять, каждый готов представить свои проекты. </w:t>
      </w:r>
    </w:p>
    <w:p w:rsidR="00490C89" w:rsidRDefault="00490C89" w:rsidP="00B56182">
      <w:pPr>
        <w:spacing w:line="360" w:lineRule="auto"/>
        <w:ind w:firstLine="709"/>
        <w:rPr>
          <w:szCs w:val="40"/>
        </w:rPr>
      </w:pPr>
      <w:r>
        <w:rPr>
          <w:szCs w:val="40"/>
        </w:rPr>
        <w:t xml:space="preserve">Дальше. Работаем по тому, как делает ... мы встречаемся один на один с предпринимателем и смотрим, какие же проблемы можно решить его. </w:t>
      </w:r>
    </w:p>
    <w:p w:rsidR="00490C89" w:rsidRDefault="00490C89" w:rsidP="00B56182">
      <w:pPr>
        <w:spacing w:line="360" w:lineRule="auto"/>
        <w:ind w:firstLine="709"/>
        <w:rPr>
          <w:szCs w:val="40"/>
        </w:rPr>
      </w:pPr>
      <w:r>
        <w:rPr>
          <w:szCs w:val="40"/>
        </w:rPr>
        <w:t>Дальше, конечно, мы работаем, если говорить про системы, то мы работаем в отношении ТОСЭР, потому что только ТОСЭР Новокузнецк спасет. Почему я и предлагаю приехать и посмотреть, очень много готовых стартовых площадок в Новокузнецке есть, но сегодня бизнес, который владеет этими площадками, находится как собака на сене - они сами их не используют и предпринимателям их не отдают.</w:t>
      </w:r>
    </w:p>
    <w:p w:rsidR="00490C89" w:rsidRDefault="00490C89" w:rsidP="00B56182">
      <w:pPr>
        <w:spacing w:line="360" w:lineRule="auto"/>
        <w:ind w:firstLine="709"/>
        <w:rPr>
          <w:szCs w:val="40"/>
        </w:rPr>
      </w:pPr>
      <w:r>
        <w:rPr>
          <w:szCs w:val="40"/>
        </w:rPr>
        <w:t xml:space="preserve">И более того, еще одна проблема есть. Ирина Владимировна ее озвучила еще в прологе в своем. Мы сейчас рисуем свою стратегию городскую и зачастую вот градообразующие предприятия не раскрывают нам свой инсайд, что же будет с предприятиями через 5 лет, через 6, через 7 лет, куда же мы </w:t>
      </w:r>
      <w:proofErr w:type="gramStart"/>
      <w:r>
        <w:rPr>
          <w:szCs w:val="40"/>
        </w:rPr>
        <w:t>придем и какова же будет</w:t>
      </w:r>
      <w:proofErr w:type="gramEnd"/>
      <w:r>
        <w:rPr>
          <w:szCs w:val="40"/>
        </w:rPr>
        <w:t xml:space="preserve"> наша траектория. Поэтому мы варимся зачастую в своем соку и здесь, конечно, нужно вместе разрабатывать такую стратегию.</w:t>
      </w:r>
    </w:p>
    <w:p w:rsidR="00490C89" w:rsidRDefault="00490C89" w:rsidP="00B56182">
      <w:pPr>
        <w:spacing w:line="360" w:lineRule="auto"/>
        <w:ind w:firstLine="709"/>
        <w:rPr>
          <w:szCs w:val="40"/>
        </w:rPr>
      </w:pPr>
      <w:r>
        <w:rPr>
          <w:szCs w:val="40"/>
        </w:rPr>
        <w:t xml:space="preserve">Но и, конечно, безусловно, все, что было сделано, пошло на пользу, все рекомендации поддерживаем и я думаю, что 30 ноября мы более подробно об этом будем говорить. </w:t>
      </w:r>
    </w:p>
    <w:p w:rsidR="00490C89" w:rsidRDefault="00490C89" w:rsidP="00B56182">
      <w:pPr>
        <w:spacing w:line="360" w:lineRule="auto"/>
        <w:ind w:firstLine="709"/>
        <w:rPr>
          <w:szCs w:val="40"/>
        </w:rPr>
      </w:pPr>
      <w:r>
        <w:rPr>
          <w:szCs w:val="40"/>
        </w:rPr>
        <w:t>Спасибо.</w:t>
      </w:r>
    </w:p>
    <w:p w:rsidR="00490C89" w:rsidRDefault="00490C89" w:rsidP="00B56182">
      <w:pPr>
        <w:spacing w:line="360" w:lineRule="auto"/>
        <w:ind w:firstLine="709"/>
        <w:rPr>
          <w:szCs w:val="40"/>
        </w:rPr>
      </w:pPr>
      <w:r>
        <w:rPr>
          <w:szCs w:val="40"/>
        </w:rPr>
        <w:t>(Аплодисменты.)</w:t>
      </w:r>
    </w:p>
    <w:p w:rsidR="00490C89" w:rsidRDefault="00490C89" w:rsidP="00B56182">
      <w:pPr>
        <w:spacing w:line="360" w:lineRule="auto"/>
        <w:ind w:firstLine="709"/>
        <w:rPr>
          <w:szCs w:val="40"/>
        </w:rPr>
      </w:pPr>
      <w:r>
        <w:rPr>
          <w:szCs w:val="40"/>
          <w:u w:val="single"/>
        </w:rPr>
        <w:t>Когогина А.Г.</w:t>
      </w:r>
      <w:r>
        <w:rPr>
          <w:szCs w:val="40"/>
        </w:rPr>
        <w:t xml:space="preserve"> Спасибо большое, Сергей Николаевич.</w:t>
      </w:r>
    </w:p>
    <w:p w:rsidR="00490C89" w:rsidRDefault="00490C89" w:rsidP="00B56182">
      <w:pPr>
        <w:spacing w:line="360" w:lineRule="auto"/>
        <w:ind w:firstLine="709"/>
        <w:rPr>
          <w:szCs w:val="40"/>
        </w:rPr>
      </w:pPr>
      <w:r>
        <w:rPr>
          <w:szCs w:val="40"/>
        </w:rPr>
        <w:t xml:space="preserve">Вот мы много говорили здесь о том, что существует проблема рассмотрения заявок моногородов и присвоения статуса ТОСЭР, и я вижу, </w:t>
      </w:r>
      <w:r>
        <w:rPr>
          <w:szCs w:val="40"/>
        </w:rPr>
        <w:lastRenderedPageBreak/>
        <w:t>что Боровский Олег Валерьевич - мэр городского округа муниципального образования города Саянска Иркутской области как раз хочет об этом сказать.</w:t>
      </w:r>
    </w:p>
    <w:p w:rsidR="00490C89" w:rsidRDefault="00490C89" w:rsidP="00B56182">
      <w:pPr>
        <w:spacing w:line="360" w:lineRule="auto"/>
        <w:ind w:firstLine="709"/>
        <w:rPr>
          <w:szCs w:val="40"/>
        </w:rPr>
      </w:pPr>
      <w:r>
        <w:rPr>
          <w:szCs w:val="40"/>
        </w:rPr>
        <w:t>Прошу вас.</w:t>
      </w:r>
    </w:p>
    <w:p w:rsidR="00490C89" w:rsidRDefault="00490C89" w:rsidP="00B56182">
      <w:pPr>
        <w:spacing w:line="360" w:lineRule="auto"/>
        <w:ind w:firstLine="709"/>
        <w:rPr>
          <w:szCs w:val="40"/>
        </w:rPr>
      </w:pPr>
      <w:r>
        <w:rPr>
          <w:szCs w:val="40"/>
        </w:rPr>
        <w:t>(Аплодисменты.)</w:t>
      </w:r>
    </w:p>
    <w:p w:rsidR="00490C89" w:rsidRDefault="00490C89" w:rsidP="00B56182">
      <w:pPr>
        <w:spacing w:line="360" w:lineRule="auto"/>
        <w:ind w:firstLine="709"/>
        <w:rPr>
          <w:szCs w:val="40"/>
        </w:rPr>
      </w:pPr>
      <w:r>
        <w:rPr>
          <w:szCs w:val="40"/>
        </w:rPr>
        <w:t xml:space="preserve">Уважаемые друзья, после Олега Валерьевича дадим слово эксперту и подводим итоги, так как мы с вами </w:t>
      </w:r>
      <w:proofErr w:type="gramStart"/>
      <w:r>
        <w:rPr>
          <w:szCs w:val="40"/>
        </w:rPr>
        <w:t>договорились и вы поддержали</w:t>
      </w:r>
      <w:proofErr w:type="gramEnd"/>
      <w:r>
        <w:rPr>
          <w:szCs w:val="40"/>
        </w:rPr>
        <w:t>, что в 13.30 мы полностью заканчиваем мероприятие.</w:t>
      </w:r>
    </w:p>
    <w:p w:rsidR="00490C89" w:rsidRDefault="00490C89" w:rsidP="00B56182">
      <w:pPr>
        <w:spacing w:line="360" w:lineRule="auto"/>
        <w:ind w:firstLine="709"/>
        <w:rPr>
          <w:szCs w:val="40"/>
        </w:rPr>
      </w:pPr>
      <w:r>
        <w:rPr>
          <w:szCs w:val="40"/>
          <w:u w:val="single"/>
        </w:rPr>
        <w:t>Боровский О.В.</w:t>
      </w:r>
      <w:r>
        <w:rPr>
          <w:szCs w:val="40"/>
        </w:rPr>
        <w:t xml:space="preserve"> Добрый день, уважаемые коллеги!</w:t>
      </w:r>
    </w:p>
    <w:p w:rsidR="00490C89" w:rsidRDefault="00490C89" w:rsidP="00B56182">
      <w:pPr>
        <w:spacing w:line="360" w:lineRule="auto"/>
        <w:ind w:firstLine="709"/>
        <w:rPr>
          <w:szCs w:val="40"/>
        </w:rPr>
      </w:pPr>
      <w:r>
        <w:rPr>
          <w:szCs w:val="40"/>
        </w:rPr>
        <w:t>Много было сегодня выступающих, все спикеры говорили о том, как все идет замечательно, все хорошо. Это действительно так, я прочитал и рекомендации к решениям, полностью их поддерживаю, но есть одна такая небольшая ложка дегтя во всей этой такой красивой системе.</w:t>
      </w:r>
    </w:p>
    <w:p w:rsidR="00490C89" w:rsidRDefault="00490C89" w:rsidP="00B56182">
      <w:pPr>
        <w:spacing w:line="360" w:lineRule="auto"/>
        <w:rPr>
          <w:szCs w:val="40"/>
        </w:rPr>
      </w:pPr>
      <w:r>
        <w:rPr>
          <w:szCs w:val="40"/>
        </w:rPr>
        <w:t xml:space="preserve">Именно прохождение моногородами, присвоение им статуса ТОСЭР сложилось так, что в этом году дважды встречался с президентом. 15 мая в Иркутске я с ним общался напрямую с просьбой ускорить этот процесс получения городом, и 4 августа. Результатом стало 11 августа, комиссия при </w:t>
      </w:r>
      <w:proofErr w:type="spellStart"/>
      <w:r>
        <w:rPr>
          <w:szCs w:val="40"/>
        </w:rPr>
        <w:t>Минэке</w:t>
      </w:r>
      <w:proofErr w:type="spellEnd"/>
      <w:r>
        <w:rPr>
          <w:szCs w:val="40"/>
        </w:rPr>
        <w:t xml:space="preserve"> одобрила, и дальше полная тишина. </w:t>
      </w:r>
    </w:p>
    <w:p w:rsidR="00490C89" w:rsidRDefault="00490C89" w:rsidP="00B56182">
      <w:pPr>
        <w:spacing w:line="360" w:lineRule="auto"/>
        <w:rPr>
          <w:szCs w:val="40"/>
        </w:rPr>
      </w:pPr>
      <w:r>
        <w:rPr>
          <w:szCs w:val="40"/>
        </w:rPr>
        <w:t xml:space="preserve">Я вот сейчас читаю, одно письмо Минфину у меня есть, второе письмо я увидел в раздаточном материале. Так вот, которое обращается в Госдуму письмо, там всё прекрасно, мы Фонд поддерживаем, денег даём столько, вообще всё замечательно. Подписано одним и тем же человеком - замминистра Ивановым. Готовил тот же человек. И есть письмо, которое этот же человек, этот же замминистра, только уже с электронной подписью, отправил в </w:t>
      </w:r>
      <w:proofErr w:type="spellStart"/>
      <w:r>
        <w:rPr>
          <w:szCs w:val="40"/>
        </w:rPr>
        <w:t>Минэк</w:t>
      </w:r>
      <w:proofErr w:type="spellEnd"/>
      <w:r>
        <w:rPr>
          <w:szCs w:val="40"/>
        </w:rPr>
        <w:t xml:space="preserve">, где написано, что рассмотрев все заявки, там не только ..., считает преждевременным присвоение статуса ТОСЭР этим городам, так как в бюджете России на 2018-2019 годы не предусмотрены выпадающие доходы </w:t>
      </w:r>
      <w:r>
        <w:rPr>
          <w:szCs w:val="40"/>
        </w:rPr>
        <w:lastRenderedPageBreak/>
        <w:t xml:space="preserve">и так далее. А какие выпадающие доходы? У нас что, эти предприятия работали? Их нет. Они только должны быть созданы. Как Минфин мог их уже учитывать, их доходы, откуда они выпали? Они ниоткуда не выпали и ещё никуда не попали. Поэтому нет никаких критериев. Общаясь с коллегами из </w:t>
      </w:r>
      <w:proofErr w:type="spellStart"/>
      <w:r>
        <w:rPr>
          <w:szCs w:val="40"/>
        </w:rPr>
        <w:t>Минэка</w:t>
      </w:r>
      <w:proofErr w:type="spellEnd"/>
      <w:r>
        <w:rPr>
          <w:szCs w:val="40"/>
        </w:rPr>
        <w:t xml:space="preserve">, они мне сетуют на то, у нас Минфин, говорят, сколько хочет, столько и рассматривает эту процедуру, и нет никаких сроков. </w:t>
      </w:r>
    </w:p>
    <w:p w:rsidR="00490C89" w:rsidRDefault="00490C89" w:rsidP="00B56182">
      <w:pPr>
        <w:spacing w:line="360" w:lineRule="auto"/>
        <w:rPr>
          <w:szCs w:val="40"/>
        </w:rPr>
      </w:pPr>
      <w:r>
        <w:rPr>
          <w:szCs w:val="40"/>
        </w:rPr>
        <w:t xml:space="preserve">Вот мне хотелось бы убедительно, чтобы в решении было конкретно записано: на какое </w:t>
      </w:r>
      <w:proofErr w:type="gramStart"/>
      <w:r>
        <w:rPr>
          <w:szCs w:val="40"/>
        </w:rPr>
        <w:t>время</w:t>
      </w:r>
      <w:proofErr w:type="gramEnd"/>
      <w:r>
        <w:rPr>
          <w:szCs w:val="40"/>
        </w:rPr>
        <w:t xml:space="preserve"> какому министерству дано на рассмотрение заявок. У меня все.</w:t>
      </w:r>
    </w:p>
    <w:p w:rsidR="00490C89" w:rsidRDefault="00490C89" w:rsidP="00B56182">
      <w:pPr>
        <w:spacing w:line="360" w:lineRule="auto"/>
        <w:rPr>
          <w:szCs w:val="40"/>
        </w:rPr>
      </w:pPr>
      <w:r>
        <w:rPr>
          <w:szCs w:val="40"/>
        </w:rPr>
        <w:t>(Аплодисменты.)</w:t>
      </w:r>
    </w:p>
    <w:p w:rsidR="00490C89" w:rsidRDefault="00490C89" w:rsidP="00B56182">
      <w:pPr>
        <w:spacing w:line="360" w:lineRule="auto"/>
        <w:rPr>
          <w:szCs w:val="40"/>
        </w:rPr>
      </w:pPr>
      <w:r>
        <w:rPr>
          <w:szCs w:val="40"/>
          <w:u w:val="single"/>
        </w:rPr>
        <w:t>Когогина А.Г.</w:t>
      </w:r>
      <w:r>
        <w:rPr>
          <w:szCs w:val="40"/>
        </w:rPr>
        <w:t xml:space="preserve"> Спасибо. У нас депутат от Иркутской области? Ну, если нет, </w:t>
      </w:r>
      <w:proofErr w:type="gramStart"/>
      <w:r>
        <w:rPr>
          <w:szCs w:val="40"/>
        </w:rPr>
        <w:t>я</w:t>
      </w:r>
      <w:proofErr w:type="gramEnd"/>
      <w:r>
        <w:rPr>
          <w:szCs w:val="40"/>
        </w:rPr>
        <w:t xml:space="preserve"> во всяком случае передам депутатам личную просьбу взять на контроль, проконтролировать. Ирина Владимировна, разберитесь, пожалуйста, что произошло, потому что какая-то парадоксальная ситуация, которая выбивается из нашего общего с вами мотива. </w:t>
      </w:r>
    </w:p>
    <w:p w:rsidR="00490C89" w:rsidRDefault="007A7466" w:rsidP="00B56182">
      <w:pPr>
        <w:spacing w:line="360" w:lineRule="auto"/>
        <w:rPr>
          <w:szCs w:val="40"/>
        </w:rPr>
      </w:pPr>
      <w:r>
        <w:rPr>
          <w:szCs w:val="40"/>
          <w:u w:val="single"/>
        </w:rPr>
        <w:t>Мак</w:t>
      </w:r>
      <w:r w:rsidR="00D82C48">
        <w:rPr>
          <w:szCs w:val="40"/>
          <w:u w:val="single"/>
        </w:rPr>
        <w:t>и</w:t>
      </w:r>
      <w:r>
        <w:rPr>
          <w:szCs w:val="40"/>
          <w:u w:val="single"/>
        </w:rPr>
        <w:t xml:space="preserve">ева </w:t>
      </w:r>
      <w:r w:rsidR="00490C89">
        <w:rPr>
          <w:szCs w:val="40"/>
          <w:u w:val="single"/>
        </w:rPr>
        <w:t>И.В.</w:t>
      </w:r>
      <w:r w:rsidR="00490C89">
        <w:rPr>
          <w:szCs w:val="40"/>
        </w:rPr>
        <w:t xml:space="preserve"> Могу сразу ответить. Действительно, заявок много, сроки рассмотрения не установлены. Мы просим в рабочем порядке до официального внесения материалов в </w:t>
      </w:r>
      <w:proofErr w:type="spellStart"/>
      <w:r w:rsidR="00490C89">
        <w:rPr>
          <w:szCs w:val="40"/>
        </w:rPr>
        <w:t>Минэкономику</w:t>
      </w:r>
      <w:proofErr w:type="spellEnd"/>
      <w:r w:rsidR="00490C89">
        <w:rPr>
          <w:szCs w:val="40"/>
        </w:rPr>
        <w:t xml:space="preserve"> эти заявки отправлять, чтобы не получилось так, что долго дорабатываются. Это первый сюжет. </w:t>
      </w:r>
    </w:p>
    <w:p w:rsidR="00490C89" w:rsidRDefault="00490C89" w:rsidP="00B56182">
      <w:pPr>
        <w:spacing w:line="360" w:lineRule="auto"/>
        <w:rPr>
          <w:szCs w:val="40"/>
        </w:rPr>
      </w:pPr>
      <w:r>
        <w:rPr>
          <w:szCs w:val="40"/>
        </w:rPr>
        <w:t xml:space="preserve">Второй сюжет. Несмотря на то, что у нас ... до конца года 56 территорий опережающего развития должно быть создано, заявки приходят, и к ним в заявке один-два резидента. То есть мы ожидаем какого-то взрывного эффекта. Вот буквально позавчера проводила </w:t>
      </w:r>
      <w:proofErr w:type="gramStart"/>
      <w:r>
        <w:rPr>
          <w:szCs w:val="40"/>
        </w:rPr>
        <w:t>видео-конференцию</w:t>
      </w:r>
      <w:proofErr w:type="gramEnd"/>
      <w:r>
        <w:rPr>
          <w:szCs w:val="40"/>
        </w:rPr>
        <w:t xml:space="preserve"> с городами, которые Набережные Челны, хорошо, отлично, действительно, там три города у нас идут вперёд. Есть пять городов, которые всего по </w:t>
      </w:r>
      <w:proofErr w:type="gramStart"/>
      <w:r>
        <w:rPr>
          <w:szCs w:val="40"/>
        </w:rPr>
        <w:t>одному-два</w:t>
      </w:r>
      <w:proofErr w:type="gramEnd"/>
      <w:r>
        <w:rPr>
          <w:szCs w:val="40"/>
        </w:rPr>
        <w:t xml:space="preserve"> резидента вовлекают, тем самым сдерживают принятие решения по другим городам, которые этого достойны. </w:t>
      </w:r>
    </w:p>
    <w:p w:rsidR="00490C89" w:rsidRDefault="00490C89" w:rsidP="00B56182">
      <w:pPr>
        <w:spacing w:line="360" w:lineRule="auto"/>
        <w:rPr>
          <w:szCs w:val="40"/>
        </w:rPr>
      </w:pPr>
      <w:r>
        <w:rPr>
          <w:szCs w:val="40"/>
          <w:u w:val="single"/>
        </w:rPr>
        <w:lastRenderedPageBreak/>
        <w:t>Когогина А.Г.</w:t>
      </w:r>
      <w:r>
        <w:rPr>
          <w:szCs w:val="40"/>
        </w:rPr>
        <w:t xml:space="preserve"> Спасибо. Ну, Сергей Анатольевич </w:t>
      </w:r>
      <w:proofErr w:type="spellStart"/>
      <w:r>
        <w:rPr>
          <w:szCs w:val="40"/>
        </w:rPr>
        <w:t>Агапцов</w:t>
      </w:r>
      <w:proofErr w:type="spellEnd"/>
      <w:r>
        <w:rPr>
          <w:szCs w:val="40"/>
        </w:rPr>
        <w:t xml:space="preserve"> тоже об этом говорил, что не все города одинаковы, к сожалению, резиденты идут не во все города. Но тут мы видим не только меры государственной поддержки на федеральном уровне. Мы можем достичь, коллеги, результата</w:t>
      </w:r>
      <w:r w:rsidR="007A7466">
        <w:rPr>
          <w:szCs w:val="40"/>
        </w:rPr>
        <w:t>,</w:t>
      </w:r>
      <w:r>
        <w:rPr>
          <w:szCs w:val="40"/>
        </w:rPr>
        <w:t xml:space="preserve"> только если объединим на самом деле усилия властей всех уровней. Об этом нам говорил </w:t>
      </w:r>
      <w:r w:rsidR="00D82C48">
        <w:rPr>
          <w:szCs w:val="40"/>
        </w:rPr>
        <w:t>Пр</w:t>
      </w:r>
      <w:r>
        <w:rPr>
          <w:szCs w:val="40"/>
        </w:rPr>
        <w:t>езидент, это наша задача и муниципальный, и региональный, и федеральный уровень, если работать только одним целым.</w:t>
      </w:r>
    </w:p>
    <w:p w:rsidR="00490C89" w:rsidRDefault="00490C89" w:rsidP="00B56182">
      <w:pPr>
        <w:spacing w:line="360" w:lineRule="auto"/>
        <w:rPr>
          <w:szCs w:val="40"/>
        </w:rPr>
      </w:pPr>
      <w:r>
        <w:rPr>
          <w:szCs w:val="40"/>
        </w:rPr>
        <w:t xml:space="preserve">Я бы хотела сейчас, как мы с вами договорились, дать слово одному из экспертов. Калмыков Николай Николаевич, директор экспертно-аналитического центра </w:t>
      </w:r>
      <w:proofErr w:type="spellStart"/>
      <w:r>
        <w:rPr>
          <w:szCs w:val="40"/>
        </w:rPr>
        <w:t>РАНХиГС</w:t>
      </w:r>
      <w:proofErr w:type="spellEnd"/>
      <w:r>
        <w:rPr>
          <w:szCs w:val="40"/>
        </w:rPr>
        <w:t xml:space="preserve"> при Президенте Российской Федерации. Тема "Направления развития моногородов Российской Федерации".</w:t>
      </w:r>
    </w:p>
    <w:p w:rsidR="00490C89" w:rsidRDefault="00490C89" w:rsidP="00B56182">
      <w:pPr>
        <w:spacing w:line="360" w:lineRule="auto"/>
        <w:rPr>
          <w:szCs w:val="40"/>
        </w:rPr>
      </w:pPr>
      <w:r>
        <w:rPr>
          <w:szCs w:val="40"/>
          <w:u w:val="single"/>
        </w:rPr>
        <w:t>Калмыков Н.Н.</w:t>
      </w:r>
      <w:r>
        <w:rPr>
          <w:szCs w:val="40"/>
        </w:rPr>
        <w:t xml:space="preserve"> Уважаемые коллеги, здравствуйте!</w:t>
      </w:r>
    </w:p>
    <w:p w:rsidR="00490C89" w:rsidRDefault="00490C89" w:rsidP="00B56182">
      <w:pPr>
        <w:spacing w:line="360" w:lineRule="auto"/>
        <w:rPr>
          <w:szCs w:val="40"/>
        </w:rPr>
      </w:pPr>
      <w:r>
        <w:rPr>
          <w:szCs w:val="40"/>
        </w:rPr>
        <w:t xml:space="preserve">На самом деле очень много говорится о субсидиях, о мерах поддержки, особенно экономических. Однако есть ещё и другая плоскость - это социальные меры поддержки самые различные, в том числе, как показывает наше исследование, серьёзные проблемы связаны с тем, что у молодёжи нет гарантированности на трудоустройство. То есть молодые люди уезжают не только потому, что не хотят оставаться в городе, но и потому что есть другие причины. </w:t>
      </w:r>
    </w:p>
    <w:p w:rsidR="00490C89" w:rsidRDefault="00490C89" w:rsidP="00B56182">
      <w:pPr>
        <w:spacing w:line="360" w:lineRule="auto"/>
        <w:rPr>
          <w:szCs w:val="40"/>
        </w:rPr>
      </w:pPr>
      <w:r>
        <w:rPr>
          <w:szCs w:val="40"/>
        </w:rPr>
        <w:t xml:space="preserve">Одной из этих причин является то, что в первый период занятости, когда человек в первый раз выходит на работу по нашим вопросам, практически в трети случаев работают неофициально. Ещё более страшная ситуация с удержанием на первом рабочем месте, именно на первом, не на втором, на третьем. А то, когда человек приходит в первый раз, и в 56 процентах случаев в течение первого полугодия молодой сотрудник новый уходит. И притом не по той причине, что ему там не нравится, а потому что не выработаны достаточно эффективные меры поддержки и адаптации </w:t>
      </w:r>
      <w:r>
        <w:rPr>
          <w:szCs w:val="40"/>
        </w:rPr>
        <w:lastRenderedPageBreak/>
        <w:t xml:space="preserve">именно на период первой занятости. В первую очередь, это относится как раз таки к предприятиям, которые находятся в моногородах. И что самое удивительное, в последующие полгода ещё 24 процента молодых людей уходят. Опять же, если мы будем работать только целевым образом, не по мерам финансовой поддержки, а просто займёмся вопросом первой занятости молодых людей, мы имеем шанс удержать многих в городе. Первое. </w:t>
      </w:r>
    </w:p>
    <w:p w:rsidR="00490C89" w:rsidRDefault="007A7466" w:rsidP="00B56182">
      <w:pPr>
        <w:spacing w:line="360" w:lineRule="auto"/>
        <w:rPr>
          <w:szCs w:val="40"/>
        </w:rPr>
      </w:pPr>
      <w:r>
        <w:rPr>
          <w:szCs w:val="40"/>
        </w:rPr>
        <w:t xml:space="preserve">Следующий момент. По опросу нашему, проведённому среди предприятий, одной из лучших мер поддержки опять же вовлечения молодых сотрудников является стажировка. Далеко не все предприятия, к сожалению, её могут реализовать по разным причинам: у кого-то нет финансов, у кого-то просто неграмотные зачастую бывают ... или просто даже их, может быть, нет, есть просто кадровик, который документально сопровождает  </w:t>
      </w:r>
      <w:r w:rsidR="00490C89">
        <w:rPr>
          <w:szCs w:val="40"/>
        </w:rPr>
        <w:t xml:space="preserve">работу, но не выстраивает полноценную кадровую политику. Но это одна из самых эффективных мер. И, к сожалению, она далеко не везде реализуется. Здесь, конечно, может быть, необходима дополнительная субсидия, но именно на целевую поддержку молодых кадров, которые могли бы приходить на постдипломную стажировку, либо совмещая с образовательным процессом. К сожалению, это не реализуется в полной мере как системные проекты. </w:t>
      </w:r>
    </w:p>
    <w:p w:rsidR="00490C89" w:rsidRDefault="00490C89" w:rsidP="00B56182">
      <w:pPr>
        <w:spacing w:line="360" w:lineRule="auto"/>
        <w:rPr>
          <w:szCs w:val="40"/>
        </w:rPr>
      </w:pPr>
      <w:r>
        <w:rPr>
          <w:szCs w:val="40"/>
        </w:rPr>
        <w:t xml:space="preserve">Ещё одной важной мерой является удержание через создание занятости не только через создание малого и среднего бизнеса, но и через поддержание </w:t>
      </w:r>
      <w:proofErr w:type="spellStart"/>
      <w:r>
        <w:rPr>
          <w:szCs w:val="40"/>
        </w:rPr>
        <w:t>самозанятости</w:t>
      </w:r>
      <w:proofErr w:type="spellEnd"/>
      <w:r>
        <w:rPr>
          <w:szCs w:val="40"/>
        </w:rPr>
        <w:t xml:space="preserve"> и удалённой занятости. 7 процентов молодых людей до 30 лет хотели бы заниматься удалённой занятостью, самостоятельно работать сами на себя. Вполне можно позволить обеспечить работой соответственно тех, кто живёт в регионах и тех, кто живёт в моногородах. Это отдельные программы, совершенно недорогие, просветительские образовательные процессы. </w:t>
      </w:r>
    </w:p>
    <w:p w:rsidR="00490C89" w:rsidRDefault="00490C89" w:rsidP="00B56182">
      <w:pPr>
        <w:spacing w:line="360" w:lineRule="auto"/>
        <w:rPr>
          <w:szCs w:val="40"/>
        </w:rPr>
      </w:pPr>
      <w:r>
        <w:rPr>
          <w:szCs w:val="40"/>
        </w:rPr>
        <w:lastRenderedPageBreak/>
        <w:t xml:space="preserve">Есть ещё одна мера, которая может точно также очень серьёзно поддерживать, это проекты, связанные с наставничеством. Мы сейчас занимаемся общероссийским проектом большим по наставничеству. Да, есть молодые люди, которые хотели бы делать свой бизнес. Не всегда они уже его создали, не всегда они готовы прийти резидентами. И здесь как раз таки необходима выработка тех механизмов, которые позволят им встроиться в систему конкретного города, возможно, даже приехав </w:t>
      </w:r>
      <w:proofErr w:type="gramStart"/>
      <w:r>
        <w:rPr>
          <w:szCs w:val="40"/>
        </w:rPr>
        <w:t>из</w:t>
      </w:r>
      <w:proofErr w:type="gramEnd"/>
      <w:r>
        <w:rPr>
          <w:szCs w:val="40"/>
        </w:rPr>
        <w:t xml:space="preserve"> другого. Но потому что он будет знать конкретного человека, который именно им будет лично заниматься, взаимодействовать с ним и поддерживая его, подсказывая. </w:t>
      </w:r>
    </w:p>
    <w:p w:rsidR="00490C89" w:rsidRDefault="00490C89" w:rsidP="00B56182">
      <w:pPr>
        <w:spacing w:line="360" w:lineRule="auto"/>
        <w:rPr>
          <w:szCs w:val="40"/>
        </w:rPr>
      </w:pPr>
      <w:r>
        <w:rPr>
          <w:szCs w:val="40"/>
        </w:rPr>
        <w:t>Ещё одной важной задачей, которую мы увидели в ходе изучения международного опыта, это подход к межрегиональной поддержке. Мы очень много говорим о поддержке конкретного моногорода, но очень мало разговор идёт о кластеризации, о создании именно как раз взаимодействия между регионами, которые могли бы друг друга взаимно дополнять. В ходе образовательных программ, которые у нас коллеги мое</w:t>
      </w:r>
      <w:r w:rsidR="00E12F73">
        <w:rPr>
          <w:szCs w:val="40"/>
        </w:rPr>
        <w:t>й же академии реализовывали,</w:t>
      </w:r>
      <w:r>
        <w:rPr>
          <w:szCs w:val="40"/>
        </w:rPr>
        <w:t xml:space="preserve"> образовывались команды, коллеги взаимодействовали. </w:t>
      </w:r>
      <w:proofErr w:type="gramStart"/>
      <w:r>
        <w:rPr>
          <w:szCs w:val="40"/>
        </w:rPr>
        <w:t>Но</w:t>
      </w:r>
      <w:proofErr w:type="gramEnd"/>
      <w:r>
        <w:rPr>
          <w:szCs w:val="40"/>
        </w:rPr>
        <w:t xml:space="preserve"> тем не менее меры поддержки тоже могут действовать зачастую не конкретно на один город, а вырабатываться именно кластер, который может образовываться как раз таки под конкретные гранты, под конкретные субсидии. </w:t>
      </w:r>
    </w:p>
    <w:p w:rsidR="00490C89" w:rsidRDefault="00490C89" w:rsidP="00B56182">
      <w:pPr>
        <w:spacing w:line="360" w:lineRule="auto"/>
        <w:rPr>
          <w:szCs w:val="40"/>
        </w:rPr>
      </w:pPr>
      <w:r>
        <w:rPr>
          <w:szCs w:val="40"/>
        </w:rPr>
        <w:t xml:space="preserve">Отдельной историей является то, что очень слабое участие представителей регионов в различных мероприятиях, которые проходят, связанные с молодёжной политикой вообще в принципе. Потому что сейчас существуют конкретные проекты, к примеру, "Молодёжная команда страны", огромнейший проект по всей стране реализуется, всего два человека вот сейчас мне откликнулись, я спросил, кто из моногородов - два человека нашёл. Там их несколько сотен человек, это лучшие ребята, которые со всей </w:t>
      </w:r>
      <w:r>
        <w:rPr>
          <w:szCs w:val="40"/>
        </w:rPr>
        <w:lastRenderedPageBreak/>
        <w:t xml:space="preserve">страны собираются, участвуют в проекте, и между собой взаимодействуют. Они могут генерировать для вас новые предприятия, новые проекты, новые разработки. Точно такие же проекты есть совершенно по другим направлениям. </w:t>
      </w:r>
    </w:p>
    <w:p w:rsidR="00490C89" w:rsidRDefault="00490C89" w:rsidP="00B56182">
      <w:pPr>
        <w:spacing w:line="360" w:lineRule="auto"/>
        <w:rPr>
          <w:szCs w:val="40"/>
        </w:rPr>
      </w:pPr>
      <w:r>
        <w:rPr>
          <w:szCs w:val="40"/>
        </w:rPr>
        <w:t xml:space="preserve">И для меня удивительно, почему моногорода не борются за то, чтобы на их площадках </w:t>
      </w:r>
      <w:proofErr w:type="gramStart"/>
      <w:r>
        <w:rPr>
          <w:szCs w:val="40"/>
        </w:rPr>
        <w:t>проходили</w:t>
      </w:r>
      <w:proofErr w:type="gramEnd"/>
      <w:r>
        <w:rPr>
          <w:szCs w:val="40"/>
        </w:rPr>
        <w:t xml:space="preserve"> в том числе молодёжные форумы. Там не требуется сверхсложных условий и обеспечение пятизвёздочных отелей. Можно бороться за создание вот этой социальной активности на ваших территориях, и это будет приводить в последствие и к привлечению инвестиций, и к узнаваемости, и к </w:t>
      </w:r>
      <w:proofErr w:type="spellStart"/>
      <w:r>
        <w:rPr>
          <w:szCs w:val="40"/>
        </w:rPr>
        <w:t>брендингу</w:t>
      </w:r>
      <w:proofErr w:type="spellEnd"/>
      <w:r>
        <w:rPr>
          <w:szCs w:val="40"/>
        </w:rPr>
        <w:t>, но это не будет требовать каких-то колоссальных, огромных дополнительных денег.  Спасибо, коллеги.</w:t>
      </w:r>
    </w:p>
    <w:p w:rsidR="00490C89" w:rsidRDefault="00490C89" w:rsidP="00B56182">
      <w:pPr>
        <w:spacing w:line="360" w:lineRule="auto"/>
        <w:rPr>
          <w:szCs w:val="40"/>
        </w:rPr>
      </w:pPr>
      <w:r>
        <w:rPr>
          <w:szCs w:val="40"/>
        </w:rPr>
        <w:t>(Аплод</w:t>
      </w:r>
      <w:r w:rsidR="00E12F73">
        <w:rPr>
          <w:szCs w:val="40"/>
        </w:rPr>
        <w:t>и</w:t>
      </w:r>
      <w:r>
        <w:rPr>
          <w:szCs w:val="40"/>
        </w:rPr>
        <w:t>сменты.)</w:t>
      </w:r>
    </w:p>
    <w:p w:rsidR="00490C89" w:rsidRDefault="00490C89" w:rsidP="00B56182">
      <w:pPr>
        <w:spacing w:line="360" w:lineRule="auto"/>
        <w:rPr>
          <w:szCs w:val="40"/>
        </w:rPr>
      </w:pPr>
      <w:r>
        <w:rPr>
          <w:szCs w:val="40"/>
          <w:u w:val="single"/>
        </w:rPr>
        <w:t>Когогина А.Г.</w:t>
      </w:r>
      <w:r>
        <w:rPr>
          <w:szCs w:val="40"/>
        </w:rPr>
        <w:t xml:space="preserve"> Николай Николаевич, спасибо большое. Ваше предложение интересное, мы просим сформулировать, некоторые из них являются новыми, мы их обязательно включим в рекомендации. </w:t>
      </w:r>
    </w:p>
    <w:p w:rsidR="00490C89" w:rsidRDefault="00490C89" w:rsidP="00B56182">
      <w:pPr>
        <w:spacing w:line="360" w:lineRule="auto"/>
        <w:rPr>
          <w:szCs w:val="40"/>
        </w:rPr>
      </w:pPr>
      <w:r>
        <w:rPr>
          <w:szCs w:val="40"/>
        </w:rPr>
        <w:t xml:space="preserve">Уважаемые друзья, как мы договаривались, мы будем заканчивать наше высокое собрание. Мне кажется, оно прошло очень конструктивно. Мы, самое главное, депутаты Государственной Думы, получили обратную связь с регионов. </w:t>
      </w:r>
      <w:proofErr w:type="gramStart"/>
      <w:r>
        <w:rPr>
          <w:szCs w:val="40"/>
        </w:rPr>
        <w:t>Все предложения, все доклады, которые не озвучены, все предложения, которые родились у вас в голове или родятся по прошествии нашего мероприятия, в течение десяти дней мы ждём у себя в комитете, в Комитете по экономической политике, промышленности, инновационному развитию и предпринимательству, так как наш комитет является основным по реализации данной программы.</w:t>
      </w:r>
      <w:proofErr w:type="gramEnd"/>
      <w:r>
        <w:rPr>
          <w:szCs w:val="40"/>
        </w:rPr>
        <w:t xml:space="preserve"> Мне очень приятно, что наши коллеги, Комитет по федеративному устройству</w:t>
      </w:r>
      <w:r w:rsidR="00D82C48">
        <w:rPr>
          <w:szCs w:val="40"/>
        </w:rPr>
        <w:t xml:space="preserve"> и вопросам местного самоуправления</w:t>
      </w:r>
      <w:r>
        <w:rPr>
          <w:szCs w:val="40"/>
        </w:rPr>
        <w:t xml:space="preserve">, представляет Сапко Игорь Вячеславович, включились в эту работу вместе с нами. Что называется, у такой задачи как развитие </w:t>
      </w:r>
      <w:r>
        <w:rPr>
          <w:szCs w:val="40"/>
        </w:rPr>
        <w:lastRenderedPageBreak/>
        <w:t xml:space="preserve">моногородов лишних рук и мозгов точно не будет. Поэтому, Игорь Вячеславович, я думаю, что вы тоже открыты для приёма, будем работать вместе. </w:t>
      </w:r>
    </w:p>
    <w:p w:rsidR="00490C89" w:rsidRDefault="00490C89" w:rsidP="00B56182">
      <w:pPr>
        <w:spacing w:line="360" w:lineRule="auto"/>
        <w:rPr>
          <w:szCs w:val="40"/>
        </w:rPr>
      </w:pPr>
      <w:r>
        <w:rPr>
          <w:szCs w:val="40"/>
          <w:u w:val="single"/>
        </w:rPr>
        <w:t>Сапко И.В.</w:t>
      </w:r>
      <w:r>
        <w:rPr>
          <w:szCs w:val="40"/>
        </w:rPr>
        <w:t xml:space="preserve"> Буквально два слова. Я просто хотел поблагодарить всех, кто нашёл время досидеть до конца, послушать очень интересные, содержательные выступления. Я сам 20 лет проработал в муниципалитете, и прекрасно понимаю важность тех вопросов, которые вы сегодня озвучиваете  здесь, в стенах Государственной Думы. Площадка нашего Комитета по федеративному устройству и вопросам  местного самоуправления открыта. </w:t>
      </w:r>
    </w:p>
    <w:p w:rsidR="00490C89" w:rsidRDefault="00490C89" w:rsidP="00B56182">
      <w:pPr>
        <w:spacing w:line="360" w:lineRule="auto"/>
        <w:rPr>
          <w:szCs w:val="40"/>
        </w:rPr>
      </w:pPr>
      <w:proofErr w:type="spellStart"/>
      <w:r>
        <w:rPr>
          <w:szCs w:val="40"/>
        </w:rPr>
        <w:t>Альфия</w:t>
      </w:r>
      <w:proofErr w:type="spellEnd"/>
      <w:r>
        <w:rPr>
          <w:szCs w:val="40"/>
        </w:rPr>
        <w:t xml:space="preserve"> </w:t>
      </w:r>
      <w:proofErr w:type="spellStart"/>
      <w:r>
        <w:rPr>
          <w:szCs w:val="40"/>
        </w:rPr>
        <w:t>Гумаровна</w:t>
      </w:r>
      <w:proofErr w:type="spellEnd"/>
      <w:r>
        <w:rPr>
          <w:szCs w:val="40"/>
        </w:rPr>
        <w:t xml:space="preserve"> сказала о том, что 10 дней есть срок для подачи дополнительных рекомендаций. Уверяю вас, что мы будем работать совместно и дальше, поэтому письма, какие-то пожелания, проблемы, пожалуйста, направляйте, мы с удовольствием и в рамках нашей фракции "ЕДИНАЯ РОССИЯ", и моих </w:t>
      </w:r>
      <w:proofErr w:type="gramStart"/>
      <w:r>
        <w:rPr>
          <w:szCs w:val="40"/>
        </w:rPr>
        <w:t>коллег-депутатов</w:t>
      </w:r>
      <w:proofErr w:type="gramEnd"/>
      <w:r>
        <w:rPr>
          <w:szCs w:val="40"/>
        </w:rPr>
        <w:t xml:space="preserve"> безусловно это всё обсудим. Мой кабинет 532, ... сегодня нет, но есть вкусные пермские конфеты, печенье и вафли. Приходите, пожалуйста.</w:t>
      </w:r>
    </w:p>
    <w:p w:rsidR="00490C89" w:rsidRDefault="00490C89" w:rsidP="00B56182">
      <w:pPr>
        <w:spacing w:line="360" w:lineRule="auto"/>
        <w:rPr>
          <w:szCs w:val="40"/>
        </w:rPr>
      </w:pPr>
      <w:r>
        <w:rPr>
          <w:szCs w:val="40"/>
          <w:u w:val="single"/>
        </w:rPr>
        <w:t>Когогина А.Г.</w:t>
      </w:r>
      <w:r>
        <w:rPr>
          <w:szCs w:val="40"/>
        </w:rPr>
        <w:t xml:space="preserve"> По 30 секунд дам моим коллегам из президиума. Ирина Владимировна, что-то хотите сказать? </w:t>
      </w:r>
    </w:p>
    <w:p w:rsidR="00490C89" w:rsidRDefault="00E12F73" w:rsidP="00B56182">
      <w:pPr>
        <w:spacing w:line="360" w:lineRule="auto"/>
        <w:rPr>
          <w:szCs w:val="40"/>
        </w:rPr>
      </w:pPr>
      <w:r>
        <w:rPr>
          <w:szCs w:val="40"/>
          <w:u w:val="single"/>
        </w:rPr>
        <w:t>Мак</w:t>
      </w:r>
      <w:r w:rsidR="00D82C48">
        <w:rPr>
          <w:szCs w:val="40"/>
          <w:u w:val="single"/>
        </w:rPr>
        <w:t>и</w:t>
      </w:r>
      <w:bookmarkStart w:id="0" w:name="_GoBack"/>
      <w:bookmarkEnd w:id="0"/>
      <w:r>
        <w:rPr>
          <w:szCs w:val="40"/>
          <w:u w:val="single"/>
        </w:rPr>
        <w:t xml:space="preserve">ева </w:t>
      </w:r>
      <w:r w:rsidR="00490C89">
        <w:rPr>
          <w:szCs w:val="40"/>
          <w:u w:val="single"/>
        </w:rPr>
        <w:t>И.В.</w:t>
      </w:r>
      <w:r w:rsidR="00490C89">
        <w:rPr>
          <w:szCs w:val="40"/>
        </w:rPr>
        <w:t xml:space="preserve"> Многие главы подходили, коллеги, я открыта для обсуждения. Значит, встречаемся в вестибюле. </w:t>
      </w:r>
    </w:p>
    <w:p w:rsidR="00490C89" w:rsidRDefault="00866D09" w:rsidP="00B56182">
      <w:pPr>
        <w:spacing w:line="360" w:lineRule="auto"/>
        <w:rPr>
          <w:szCs w:val="40"/>
        </w:rPr>
      </w:pPr>
      <w:r>
        <w:rPr>
          <w:szCs w:val="40"/>
          <w:u w:val="single"/>
        </w:rPr>
        <w:t>Когогина А.Г</w:t>
      </w:r>
      <w:r w:rsidR="00490C89">
        <w:rPr>
          <w:szCs w:val="40"/>
          <w:u w:val="single"/>
        </w:rPr>
        <w:t>.</w:t>
      </w:r>
      <w:r w:rsidR="00490C89">
        <w:rPr>
          <w:szCs w:val="40"/>
        </w:rPr>
        <w:t xml:space="preserve"> Дмитрий Викторович, вы что? 30 секунд вам.</w:t>
      </w:r>
    </w:p>
    <w:p w:rsidR="00490C89" w:rsidRDefault="0055091F" w:rsidP="00B56182">
      <w:pPr>
        <w:spacing w:line="360" w:lineRule="auto"/>
        <w:rPr>
          <w:szCs w:val="40"/>
        </w:rPr>
      </w:pPr>
      <w:r>
        <w:rPr>
          <w:szCs w:val="40"/>
          <w:u w:val="single"/>
        </w:rPr>
        <w:t xml:space="preserve">Исламов </w:t>
      </w:r>
      <w:r w:rsidR="00490C89">
        <w:rPr>
          <w:szCs w:val="40"/>
          <w:u w:val="single"/>
        </w:rPr>
        <w:t>Д.В.</w:t>
      </w:r>
      <w:r w:rsidR="00490C89">
        <w:rPr>
          <w:szCs w:val="40"/>
        </w:rPr>
        <w:t xml:space="preserve"> Ну, я точно также хочу сказать, что общественно-деловой совет, для этого создана </w:t>
      </w:r>
      <w:r w:rsidR="00456509">
        <w:rPr>
          <w:szCs w:val="40"/>
        </w:rPr>
        <w:t>организация, мы тоже открыты, п</w:t>
      </w:r>
      <w:r w:rsidR="00866D09">
        <w:rPr>
          <w:szCs w:val="40"/>
        </w:rPr>
        <w:t>ожалуйста, готовы для предложений. Спасибо.</w:t>
      </w:r>
    </w:p>
    <w:p w:rsidR="00866D09" w:rsidRDefault="00866D09" w:rsidP="00B56182">
      <w:pPr>
        <w:spacing w:line="360" w:lineRule="auto"/>
        <w:rPr>
          <w:szCs w:val="40"/>
        </w:rPr>
      </w:pPr>
      <w:r>
        <w:rPr>
          <w:szCs w:val="40"/>
          <w:u w:val="single"/>
        </w:rPr>
        <w:t>Когогина А.Г.</w:t>
      </w:r>
      <w:r>
        <w:rPr>
          <w:szCs w:val="40"/>
        </w:rPr>
        <w:t xml:space="preserve"> Уважаемые коллеги-соратники, наше мероприятие заканчивается, но работа наша не прерывается. Я уверена, что в ежедневном </w:t>
      </w:r>
      <w:r>
        <w:rPr>
          <w:szCs w:val="40"/>
        </w:rPr>
        <w:lastRenderedPageBreak/>
        <w:t>режиме мы будем общаться и инструментальное, и закон</w:t>
      </w:r>
      <w:r w:rsidR="00456509">
        <w:rPr>
          <w:szCs w:val="40"/>
        </w:rPr>
        <w:t>о</w:t>
      </w:r>
      <w:r>
        <w:rPr>
          <w:szCs w:val="40"/>
        </w:rPr>
        <w:t>дательное обеспечение этой в</w:t>
      </w:r>
      <w:r w:rsidR="00456509">
        <w:rPr>
          <w:szCs w:val="40"/>
        </w:rPr>
        <w:t>ажной задачи. Спасибо.</w:t>
      </w:r>
    </w:p>
    <w:p w:rsidR="00456509" w:rsidRPr="00866D09" w:rsidRDefault="00456509" w:rsidP="00B56182">
      <w:pPr>
        <w:spacing w:line="360" w:lineRule="auto"/>
        <w:rPr>
          <w:i/>
          <w:szCs w:val="40"/>
        </w:rPr>
      </w:pPr>
      <w:r>
        <w:rPr>
          <w:szCs w:val="40"/>
        </w:rPr>
        <w:t>Аплодисменты.</w:t>
      </w:r>
    </w:p>
    <w:sectPr w:rsidR="00456509" w:rsidRPr="00866D09" w:rsidSect="00B56182">
      <w:headerReference w:type="even" r:id="rId7"/>
      <w:headerReference w:type="default" r:id="rId8"/>
      <w:pgSz w:w="11906" w:h="16838" w:code="9"/>
      <w:pgMar w:top="1701" w:right="851" w:bottom="1418" w:left="1701" w:header="1134"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3B82" w:rsidRDefault="00A53B82">
      <w:r>
        <w:separator/>
      </w:r>
    </w:p>
  </w:endnote>
  <w:endnote w:type="continuationSeparator" w:id="0">
    <w:p w:rsidR="00A53B82" w:rsidRDefault="00A53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3B82" w:rsidRDefault="00A53B82">
      <w:r>
        <w:separator/>
      </w:r>
    </w:p>
  </w:footnote>
  <w:footnote w:type="continuationSeparator" w:id="0">
    <w:p w:rsidR="00A53B82" w:rsidRDefault="00A53B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328" w:rsidRDefault="00922328" w:rsidP="00B5618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922328" w:rsidRDefault="0092232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328" w:rsidRDefault="00922328" w:rsidP="00B5618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D82C48">
      <w:rPr>
        <w:rStyle w:val="a4"/>
        <w:noProof/>
      </w:rPr>
      <w:t>99</w:t>
    </w:r>
    <w:r>
      <w:rPr>
        <w:rStyle w:val="a4"/>
      </w:rPr>
      <w:fldChar w:fldCharType="end"/>
    </w:r>
  </w:p>
  <w:p w:rsidR="00922328" w:rsidRDefault="00922328" w:rsidP="00B903BD">
    <w:pPr>
      <w:spacing w:line="240" w:lineRule="auto"/>
      <w:ind w:left="709" w:firstLine="0"/>
      <w:jc w:val="center"/>
      <w:rPr>
        <w:lang w:val="en-US"/>
      </w:rPr>
    </w:pPr>
  </w:p>
  <w:p w:rsidR="00922328" w:rsidRDefault="00922328" w:rsidP="00657D4A">
    <w:pPr>
      <w:spacing w:line="240" w:lineRule="auto"/>
      <w:ind w:left="709" w:firstLine="0"/>
      <w:jc w:val="center"/>
      <w:rPr>
        <w:b/>
        <w:spacing w:val="80"/>
        <w:sz w:val="40"/>
        <w:szCs w:val="40"/>
        <w:lang w:val="en-US"/>
      </w:rPr>
    </w:pPr>
    <w:r>
      <w:rPr>
        <w:lang w:val="en-US"/>
      </w:rPr>
      <w:fldChar w:fldCharType="begin"/>
    </w:r>
    <w:r>
      <w:rPr>
        <w:lang w:val="en-US"/>
      </w:rPr>
      <w:instrText xml:space="preserve">IF </w:instrText>
    </w:r>
    <w:r>
      <w:rPr>
        <w:lang w:val="en-US"/>
      </w:rPr>
      <w:fldChar w:fldCharType="begin"/>
    </w:r>
    <w:r>
      <w:rPr>
        <w:lang w:val="en-US"/>
      </w:rPr>
      <w:instrText xml:space="preserve"> DOCVARIABLE  FragmentNumber  \* MERGEFORMAT </w:instrText>
    </w:r>
    <w:r>
      <w:rPr>
        <w:lang w:val="en-US"/>
      </w:rPr>
      <w:fldChar w:fldCharType="separate"/>
    </w:r>
    <w:r>
      <w:rPr>
        <w:b/>
        <w:bCs/>
      </w:rPr>
      <w:instrText>Ошибка! Переменная документа не указана.</w:instrText>
    </w:r>
    <w:r>
      <w:rPr>
        <w:lang w:val="en-US"/>
      </w:rPr>
      <w:fldChar w:fldCharType="end"/>
    </w:r>
    <w:r>
      <w:rPr>
        <w:lang w:val="en-US"/>
      </w:rPr>
      <w:instrText xml:space="preserve"> = 1 </w:instrText>
    </w:r>
    <w:r>
      <w:rPr>
        <w:lang w:val="en-US"/>
      </w:rPr>
      <w:fldChar w:fldCharType="begin"/>
    </w:r>
    <w:r>
      <w:rPr>
        <w:lang w:val="en-US"/>
      </w:rPr>
      <w:instrText xml:space="preserve"> IF    = 1  "</w:instrText>
    </w:r>
  </w:p>
  <w:p w:rsidR="00922328" w:rsidRPr="008B3CFC" w:rsidRDefault="00922328" w:rsidP="00736761">
    <w:pPr>
      <w:spacing w:line="240" w:lineRule="auto"/>
      <w:ind w:left="709" w:firstLine="0"/>
      <w:jc w:val="center"/>
      <w:rPr>
        <w:lang w:val="en-US"/>
      </w:rPr>
    </w:pPr>
    <w:r>
      <w:rPr>
        <w:b/>
        <w:spacing w:val="80"/>
        <w:sz w:val="40"/>
        <w:szCs w:val="40"/>
      </w:rPr>
      <w:instrText>СТЕНОГРАММА</w:instrText>
    </w:r>
  </w:p>
  <w:p w:rsidR="00922328" w:rsidRPr="00736761" w:rsidRDefault="00922328" w:rsidP="00736761">
    <w:pPr>
      <w:spacing w:line="240" w:lineRule="auto"/>
      <w:ind w:left="709" w:firstLine="0"/>
      <w:jc w:val="center"/>
      <w:rPr>
        <w:lang w:val="en-US"/>
      </w:rPr>
    </w:pPr>
    <w:r>
      <w:rPr>
        <w:b/>
        <w:u w:val="single"/>
        <w:lang w:val="en-US"/>
      </w:rPr>
      <w:instrText>_____________________________________________________________</w:instrText>
    </w:r>
  </w:p>
  <w:p w:rsidR="00922328" w:rsidRDefault="00922328" w:rsidP="00BF674F">
    <w:pPr>
      <w:spacing w:line="240" w:lineRule="auto"/>
      <w:ind w:left="709" w:firstLine="0"/>
      <w:jc w:val="center"/>
      <w:rPr>
        <w:lang w:val="en-US"/>
      </w:rPr>
    </w:pPr>
    <w:r>
      <w:rPr>
        <w:lang w:val="en-US"/>
      </w:rPr>
      <w:instrText xml:space="preserve">" "" </w:instrText>
    </w:r>
    <w:r>
      <w:rPr>
        <w:lang w:val="en-US"/>
      </w:rPr>
      <w:fldChar w:fldCharType="end"/>
    </w:r>
    <w:r>
      <w:rPr>
        <w:lang w:val="en-US"/>
      </w:rPr>
      <w:instrText xml:space="preserve"> </w:instrText>
    </w:r>
    <w:r>
      <w:rPr>
        <w:lang w:val="en-US"/>
      </w:rPr>
      <w:fldChar w:fldCharType="end"/>
    </w:r>
  </w:p>
  <w:p w:rsidR="00922328" w:rsidRDefault="00922328" w:rsidP="00BF674F">
    <w:pPr>
      <w:spacing w:line="240" w:lineRule="auto"/>
      <w:ind w:left="709" w:firstLine="0"/>
      <w:jc w:val="center"/>
      <w:rPr>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ecialView" w:val="0"/>
  </w:docVars>
  <w:rsids>
    <w:rsidRoot w:val="00143324"/>
    <w:rsid w:val="000042DF"/>
    <w:rsid w:val="000268F2"/>
    <w:rsid w:val="00060784"/>
    <w:rsid w:val="00066085"/>
    <w:rsid w:val="000707FA"/>
    <w:rsid w:val="000760EB"/>
    <w:rsid w:val="00085155"/>
    <w:rsid w:val="000878AE"/>
    <w:rsid w:val="0009332C"/>
    <w:rsid w:val="00096E37"/>
    <w:rsid w:val="000A2C0A"/>
    <w:rsid w:val="000A76D6"/>
    <w:rsid w:val="000E77E9"/>
    <w:rsid w:val="001004E8"/>
    <w:rsid w:val="00104DF5"/>
    <w:rsid w:val="00111DF5"/>
    <w:rsid w:val="00125AB6"/>
    <w:rsid w:val="001271D9"/>
    <w:rsid w:val="00131647"/>
    <w:rsid w:val="00133398"/>
    <w:rsid w:val="001358CE"/>
    <w:rsid w:val="00142CF3"/>
    <w:rsid w:val="00143324"/>
    <w:rsid w:val="00160085"/>
    <w:rsid w:val="001706E4"/>
    <w:rsid w:val="00182572"/>
    <w:rsid w:val="00195A10"/>
    <w:rsid w:val="001A233A"/>
    <w:rsid w:val="001E38AE"/>
    <w:rsid w:val="001E3E63"/>
    <w:rsid w:val="001F021C"/>
    <w:rsid w:val="001F57E3"/>
    <w:rsid w:val="00244E4A"/>
    <w:rsid w:val="00276827"/>
    <w:rsid w:val="0028592B"/>
    <w:rsid w:val="00292C27"/>
    <w:rsid w:val="002C6B16"/>
    <w:rsid w:val="002D0D9C"/>
    <w:rsid w:val="002D3C01"/>
    <w:rsid w:val="002D53EE"/>
    <w:rsid w:val="002D636D"/>
    <w:rsid w:val="002E099D"/>
    <w:rsid w:val="002E2601"/>
    <w:rsid w:val="00302158"/>
    <w:rsid w:val="00311CD1"/>
    <w:rsid w:val="00314795"/>
    <w:rsid w:val="00314FF5"/>
    <w:rsid w:val="00336A87"/>
    <w:rsid w:val="0034516C"/>
    <w:rsid w:val="00345ED3"/>
    <w:rsid w:val="00347B79"/>
    <w:rsid w:val="003636A1"/>
    <w:rsid w:val="0038244E"/>
    <w:rsid w:val="00396AFB"/>
    <w:rsid w:val="003A6D0B"/>
    <w:rsid w:val="003B3AF9"/>
    <w:rsid w:val="003B4334"/>
    <w:rsid w:val="003B651D"/>
    <w:rsid w:val="003C7E5F"/>
    <w:rsid w:val="003D3D53"/>
    <w:rsid w:val="003D43EC"/>
    <w:rsid w:val="003D46F4"/>
    <w:rsid w:val="003D6C33"/>
    <w:rsid w:val="003E72F7"/>
    <w:rsid w:val="0041447E"/>
    <w:rsid w:val="00435E05"/>
    <w:rsid w:val="004361D1"/>
    <w:rsid w:val="004379B8"/>
    <w:rsid w:val="00442111"/>
    <w:rsid w:val="00445489"/>
    <w:rsid w:val="0045531A"/>
    <w:rsid w:val="00456509"/>
    <w:rsid w:val="004614C6"/>
    <w:rsid w:val="00490C89"/>
    <w:rsid w:val="004A412E"/>
    <w:rsid w:val="004A7054"/>
    <w:rsid w:val="004A7E62"/>
    <w:rsid w:val="004B2114"/>
    <w:rsid w:val="004B68B7"/>
    <w:rsid w:val="004C747F"/>
    <w:rsid w:val="004F30E8"/>
    <w:rsid w:val="00503D73"/>
    <w:rsid w:val="00517135"/>
    <w:rsid w:val="00523FCC"/>
    <w:rsid w:val="00537D2D"/>
    <w:rsid w:val="00542842"/>
    <w:rsid w:val="0055091F"/>
    <w:rsid w:val="0056144C"/>
    <w:rsid w:val="00565D0F"/>
    <w:rsid w:val="005729B2"/>
    <w:rsid w:val="0058375D"/>
    <w:rsid w:val="005837AA"/>
    <w:rsid w:val="0058474C"/>
    <w:rsid w:val="00584AA0"/>
    <w:rsid w:val="00594469"/>
    <w:rsid w:val="005B0C22"/>
    <w:rsid w:val="005C3B8A"/>
    <w:rsid w:val="005C498D"/>
    <w:rsid w:val="005D08E1"/>
    <w:rsid w:val="005D53FC"/>
    <w:rsid w:val="005E7774"/>
    <w:rsid w:val="005F09EC"/>
    <w:rsid w:val="005F5818"/>
    <w:rsid w:val="00627747"/>
    <w:rsid w:val="00644D1E"/>
    <w:rsid w:val="0064763F"/>
    <w:rsid w:val="0065603B"/>
    <w:rsid w:val="00657D4A"/>
    <w:rsid w:val="00664B7A"/>
    <w:rsid w:val="006671C2"/>
    <w:rsid w:val="00677043"/>
    <w:rsid w:val="006902D7"/>
    <w:rsid w:val="006906D3"/>
    <w:rsid w:val="00693EDC"/>
    <w:rsid w:val="00696642"/>
    <w:rsid w:val="006A0F1F"/>
    <w:rsid w:val="006A0FD6"/>
    <w:rsid w:val="006B1B05"/>
    <w:rsid w:val="006B7657"/>
    <w:rsid w:val="006B7E6C"/>
    <w:rsid w:val="006C0D0C"/>
    <w:rsid w:val="006C246E"/>
    <w:rsid w:val="007100D4"/>
    <w:rsid w:val="00713576"/>
    <w:rsid w:val="00722EB1"/>
    <w:rsid w:val="00726408"/>
    <w:rsid w:val="00736761"/>
    <w:rsid w:val="00741B6A"/>
    <w:rsid w:val="007458F8"/>
    <w:rsid w:val="0074701F"/>
    <w:rsid w:val="00753310"/>
    <w:rsid w:val="00756657"/>
    <w:rsid w:val="00760BA9"/>
    <w:rsid w:val="00774404"/>
    <w:rsid w:val="00781A64"/>
    <w:rsid w:val="007A373B"/>
    <w:rsid w:val="007A7466"/>
    <w:rsid w:val="007B517C"/>
    <w:rsid w:val="007D1B30"/>
    <w:rsid w:val="007E182E"/>
    <w:rsid w:val="007F40D9"/>
    <w:rsid w:val="007F4356"/>
    <w:rsid w:val="00801490"/>
    <w:rsid w:val="00801E9B"/>
    <w:rsid w:val="00804968"/>
    <w:rsid w:val="00805721"/>
    <w:rsid w:val="00813951"/>
    <w:rsid w:val="00827CD7"/>
    <w:rsid w:val="00832197"/>
    <w:rsid w:val="0085495D"/>
    <w:rsid w:val="008553BC"/>
    <w:rsid w:val="00866D09"/>
    <w:rsid w:val="00867642"/>
    <w:rsid w:val="00871281"/>
    <w:rsid w:val="00881C13"/>
    <w:rsid w:val="00883D8F"/>
    <w:rsid w:val="008849F0"/>
    <w:rsid w:val="008962BB"/>
    <w:rsid w:val="008A2D85"/>
    <w:rsid w:val="008A6328"/>
    <w:rsid w:val="008B06B4"/>
    <w:rsid w:val="008B3B8E"/>
    <w:rsid w:val="008B3CFC"/>
    <w:rsid w:val="008B6669"/>
    <w:rsid w:val="008B7354"/>
    <w:rsid w:val="008D3A97"/>
    <w:rsid w:val="008D7115"/>
    <w:rsid w:val="008D740A"/>
    <w:rsid w:val="008E3BD9"/>
    <w:rsid w:val="009119AF"/>
    <w:rsid w:val="00917EF0"/>
    <w:rsid w:val="00922328"/>
    <w:rsid w:val="0096443F"/>
    <w:rsid w:val="00972472"/>
    <w:rsid w:val="00972567"/>
    <w:rsid w:val="00974D4B"/>
    <w:rsid w:val="009776B9"/>
    <w:rsid w:val="00981E9E"/>
    <w:rsid w:val="009842B7"/>
    <w:rsid w:val="00984C64"/>
    <w:rsid w:val="0099232A"/>
    <w:rsid w:val="009A49C0"/>
    <w:rsid w:val="009B3506"/>
    <w:rsid w:val="00A001F4"/>
    <w:rsid w:val="00A21652"/>
    <w:rsid w:val="00A33A2B"/>
    <w:rsid w:val="00A5228E"/>
    <w:rsid w:val="00A53B82"/>
    <w:rsid w:val="00A57D7F"/>
    <w:rsid w:val="00A66476"/>
    <w:rsid w:val="00A72759"/>
    <w:rsid w:val="00A758D7"/>
    <w:rsid w:val="00A8625E"/>
    <w:rsid w:val="00A9088E"/>
    <w:rsid w:val="00AA1300"/>
    <w:rsid w:val="00AA45A8"/>
    <w:rsid w:val="00AC3EC7"/>
    <w:rsid w:val="00AC6CEC"/>
    <w:rsid w:val="00AD1532"/>
    <w:rsid w:val="00AE508B"/>
    <w:rsid w:val="00AE5D9E"/>
    <w:rsid w:val="00AE6BFC"/>
    <w:rsid w:val="00AF40EB"/>
    <w:rsid w:val="00B132BD"/>
    <w:rsid w:val="00B16204"/>
    <w:rsid w:val="00B2181A"/>
    <w:rsid w:val="00B22C10"/>
    <w:rsid w:val="00B34193"/>
    <w:rsid w:val="00B40FD9"/>
    <w:rsid w:val="00B424AB"/>
    <w:rsid w:val="00B47D7A"/>
    <w:rsid w:val="00B53DD2"/>
    <w:rsid w:val="00B56182"/>
    <w:rsid w:val="00B5719A"/>
    <w:rsid w:val="00B65910"/>
    <w:rsid w:val="00B74D83"/>
    <w:rsid w:val="00B903BD"/>
    <w:rsid w:val="00B91269"/>
    <w:rsid w:val="00B93298"/>
    <w:rsid w:val="00B9587A"/>
    <w:rsid w:val="00B9633B"/>
    <w:rsid w:val="00BA50F3"/>
    <w:rsid w:val="00BA61F2"/>
    <w:rsid w:val="00BD7A77"/>
    <w:rsid w:val="00BF674F"/>
    <w:rsid w:val="00BF6913"/>
    <w:rsid w:val="00C01F57"/>
    <w:rsid w:val="00C022E8"/>
    <w:rsid w:val="00C06C46"/>
    <w:rsid w:val="00C07DB0"/>
    <w:rsid w:val="00C20606"/>
    <w:rsid w:val="00C47CEC"/>
    <w:rsid w:val="00C55E25"/>
    <w:rsid w:val="00C607E7"/>
    <w:rsid w:val="00C6173A"/>
    <w:rsid w:val="00C619C9"/>
    <w:rsid w:val="00C71795"/>
    <w:rsid w:val="00C750FA"/>
    <w:rsid w:val="00C755DD"/>
    <w:rsid w:val="00C76C69"/>
    <w:rsid w:val="00C772DF"/>
    <w:rsid w:val="00C8483B"/>
    <w:rsid w:val="00C97E2D"/>
    <w:rsid w:val="00CA06DA"/>
    <w:rsid w:val="00CA35F8"/>
    <w:rsid w:val="00CB65F5"/>
    <w:rsid w:val="00CC0B67"/>
    <w:rsid w:val="00CD2D6A"/>
    <w:rsid w:val="00CE1DF2"/>
    <w:rsid w:val="00CE44D9"/>
    <w:rsid w:val="00CE6483"/>
    <w:rsid w:val="00D075C3"/>
    <w:rsid w:val="00D11D80"/>
    <w:rsid w:val="00D15B39"/>
    <w:rsid w:val="00D16C6B"/>
    <w:rsid w:val="00D20808"/>
    <w:rsid w:val="00D2114E"/>
    <w:rsid w:val="00D23897"/>
    <w:rsid w:val="00D25355"/>
    <w:rsid w:val="00D348DE"/>
    <w:rsid w:val="00D36771"/>
    <w:rsid w:val="00D368B0"/>
    <w:rsid w:val="00D43C64"/>
    <w:rsid w:val="00D50311"/>
    <w:rsid w:val="00D50671"/>
    <w:rsid w:val="00D54FFB"/>
    <w:rsid w:val="00D62F1B"/>
    <w:rsid w:val="00D77E26"/>
    <w:rsid w:val="00D827AE"/>
    <w:rsid w:val="00D82C48"/>
    <w:rsid w:val="00D8361C"/>
    <w:rsid w:val="00D877C0"/>
    <w:rsid w:val="00D94A89"/>
    <w:rsid w:val="00DA4FE6"/>
    <w:rsid w:val="00DA5148"/>
    <w:rsid w:val="00DB2163"/>
    <w:rsid w:val="00DC2147"/>
    <w:rsid w:val="00DD5C4A"/>
    <w:rsid w:val="00DD7A4A"/>
    <w:rsid w:val="00DE1090"/>
    <w:rsid w:val="00DF1D63"/>
    <w:rsid w:val="00DF238B"/>
    <w:rsid w:val="00DF2D73"/>
    <w:rsid w:val="00DF3E6B"/>
    <w:rsid w:val="00DF513B"/>
    <w:rsid w:val="00DF79AA"/>
    <w:rsid w:val="00E12F73"/>
    <w:rsid w:val="00E23A26"/>
    <w:rsid w:val="00E23B5D"/>
    <w:rsid w:val="00E317AF"/>
    <w:rsid w:val="00E32C29"/>
    <w:rsid w:val="00E42E61"/>
    <w:rsid w:val="00E440BD"/>
    <w:rsid w:val="00E46BA9"/>
    <w:rsid w:val="00E50B98"/>
    <w:rsid w:val="00E57314"/>
    <w:rsid w:val="00E719C3"/>
    <w:rsid w:val="00E72F26"/>
    <w:rsid w:val="00E73568"/>
    <w:rsid w:val="00E74CAA"/>
    <w:rsid w:val="00E80F0B"/>
    <w:rsid w:val="00E9338C"/>
    <w:rsid w:val="00EA53E2"/>
    <w:rsid w:val="00EB37A7"/>
    <w:rsid w:val="00EB608D"/>
    <w:rsid w:val="00EB7C9C"/>
    <w:rsid w:val="00EC1A2E"/>
    <w:rsid w:val="00ED4254"/>
    <w:rsid w:val="00EF2C96"/>
    <w:rsid w:val="00EF379A"/>
    <w:rsid w:val="00F01EE7"/>
    <w:rsid w:val="00F033E1"/>
    <w:rsid w:val="00F105E7"/>
    <w:rsid w:val="00F12905"/>
    <w:rsid w:val="00F165C0"/>
    <w:rsid w:val="00F17049"/>
    <w:rsid w:val="00F30F93"/>
    <w:rsid w:val="00F318E7"/>
    <w:rsid w:val="00F318F0"/>
    <w:rsid w:val="00F33F6A"/>
    <w:rsid w:val="00F347AE"/>
    <w:rsid w:val="00F375FD"/>
    <w:rsid w:val="00F52C06"/>
    <w:rsid w:val="00F61764"/>
    <w:rsid w:val="00F76C9C"/>
    <w:rsid w:val="00FB04DC"/>
    <w:rsid w:val="00FB2FE0"/>
    <w:rsid w:val="00FC15F4"/>
    <w:rsid w:val="00FC51FF"/>
    <w:rsid w:val="00FD2D95"/>
    <w:rsid w:val="00FD72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0784"/>
    <w:pPr>
      <w:spacing w:line="480" w:lineRule="auto"/>
      <w:ind w:firstLine="720"/>
      <w:jc w:val="both"/>
    </w:pPr>
    <w:rPr>
      <w:rFonts w:eastAsia="Times New Roman"/>
      <w:sz w:val="28"/>
      <w:szCs w:val="28"/>
    </w:rPr>
  </w:style>
  <w:style w:type="paragraph" w:styleId="1">
    <w:name w:val="heading 1"/>
    <w:basedOn w:val="a"/>
    <w:next w:val="a"/>
    <w:qFormat/>
    <w:rsid w:val="00B16204"/>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autoRedefine/>
    <w:rsid w:val="00B5719A"/>
    <w:pPr>
      <w:tabs>
        <w:tab w:val="center" w:pos="4677"/>
        <w:tab w:val="right" w:pos="9355"/>
      </w:tabs>
    </w:pPr>
    <w:rPr>
      <w:sz w:val="24"/>
    </w:rPr>
  </w:style>
  <w:style w:type="character" w:styleId="a4">
    <w:name w:val="page number"/>
    <w:basedOn w:val="a0"/>
    <w:rsid w:val="008553BC"/>
  </w:style>
  <w:style w:type="paragraph" w:styleId="a5">
    <w:name w:val="footer"/>
    <w:basedOn w:val="a"/>
    <w:rsid w:val="0038244E"/>
    <w:pPr>
      <w:tabs>
        <w:tab w:val="center" w:pos="4844"/>
        <w:tab w:val="right" w:pos="9689"/>
      </w:tabs>
    </w:pPr>
  </w:style>
  <w:style w:type="table" w:styleId="a6">
    <w:name w:val="Table Grid"/>
    <w:basedOn w:val="a1"/>
    <w:rsid w:val="00696642"/>
    <w:rPr>
      <w:rFonts w:eastAsia="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0784"/>
    <w:pPr>
      <w:spacing w:line="480" w:lineRule="auto"/>
      <w:ind w:firstLine="720"/>
      <w:jc w:val="both"/>
    </w:pPr>
    <w:rPr>
      <w:rFonts w:eastAsia="Times New Roman"/>
      <w:sz w:val="28"/>
      <w:szCs w:val="28"/>
    </w:rPr>
  </w:style>
  <w:style w:type="paragraph" w:styleId="1">
    <w:name w:val="heading 1"/>
    <w:basedOn w:val="a"/>
    <w:next w:val="a"/>
    <w:qFormat/>
    <w:rsid w:val="00B16204"/>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autoRedefine/>
    <w:rsid w:val="00B5719A"/>
    <w:pPr>
      <w:tabs>
        <w:tab w:val="center" w:pos="4677"/>
        <w:tab w:val="right" w:pos="9355"/>
      </w:tabs>
    </w:pPr>
    <w:rPr>
      <w:sz w:val="24"/>
    </w:rPr>
  </w:style>
  <w:style w:type="character" w:styleId="a4">
    <w:name w:val="page number"/>
    <w:basedOn w:val="a0"/>
    <w:rsid w:val="008553BC"/>
  </w:style>
  <w:style w:type="paragraph" w:styleId="a5">
    <w:name w:val="footer"/>
    <w:basedOn w:val="a"/>
    <w:rsid w:val="0038244E"/>
    <w:pPr>
      <w:tabs>
        <w:tab w:val="center" w:pos="4844"/>
        <w:tab w:val="right" w:pos="9689"/>
      </w:tabs>
    </w:pPr>
  </w:style>
  <w:style w:type="table" w:styleId="a6">
    <w:name w:val="Table Grid"/>
    <w:basedOn w:val="a1"/>
    <w:rsid w:val="00696642"/>
    <w:rPr>
      <w:rFonts w:eastAsia="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3986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duser\Local%20Settings\Temp\Transcr\TRANSCRIBER_TEMPLATE.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TRANSCRIBER_TEMPLATE</Template>
  <TotalTime>115</TotalTime>
  <Pages>99</Pages>
  <Words>23876</Words>
  <Characters>136094</Characters>
  <Application>Microsoft Office Word</Application>
  <DocSecurity>0</DocSecurity>
  <Lines>1134</Lines>
  <Paragraphs>319</Paragraphs>
  <ScaleCrop>false</ScaleCrop>
  <HeadingPairs>
    <vt:vector size="2" baseType="variant">
      <vt:variant>
        <vt:lpstr>Название</vt:lpstr>
      </vt:variant>
      <vt:variant>
        <vt:i4>1</vt:i4>
      </vt:variant>
    </vt:vector>
  </HeadingPairs>
  <TitlesOfParts>
    <vt:vector size="1" baseType="lpstr">
      <vt:lpstr/>
    </vt:vector>
  </TitlesOfParts>
  <Company>stc</Company>
  <LinksUpToDate>false</LinksUpToDate>
  <CharactersWithSpaces>159651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sduser</dc:creator>
  <cp:lastModifiedBy>ПАВЛОВ Алексей Владимирович</cp:lastModifiedBy>
  <cp:revision>6</cp:revision>
  <cp:lastPrinted>1900-12-31T21:00:00Z</cp:lastPrinted>
  <dcterms:created xsi:type="dcterms:W3CDTF">2017-11-20T07:09:00Z</dcterms:created>
  <dcterms:modified xsi:type="dcterms:W3CDTF">2017-11-20T09:06:00Z</dcterms:modified>
</cp:coreProperties>
</file>