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56" w:rsidRPr="009565A9" w:rsidRDefault="00CA5B56" w:rsidP="001C6A89">
      <w:pPr>
        <w:spacing w:line="240" w:lineRule="auto"/>
        <w:ind w:firstLine="0"/>
        <w:jc w:val="center"/>
        <w:rPr>
          <w:b/>
          <w:sz w:val="32"/>
          <w:szCs w:val="32"/>
        </w:rPr>
      </w:pPr>
      <w:r w:rsidRPr="009565A9">
        <w:rPr>
          <w:b/>
          <w:sz w:val="32"/>
          <w:szCs w:val="32"/>
        </w:rPr>
        <w:t xml:space="preserve">С Т Е Н О Г Р А М </w:t>
      </w:r>
      <w:proofErr w:type="spellStart"/>
      <w:proofErr w:type="gramStart"/>
      <w:r w:rsidRPr="009565A9">
        <w:rPr>
          <w:b/>
          <w:sz w:val="32"/>
          <w:szCs w:val="32"/>
        </w:rPr>
        <w:t>М</w:t>
      </w:r>
      <w:proofErr w:type="spellEnd"/>
      <w:proofErr w:type="gramEnd"/>
      <w:r w:rsidRPr="009565A9">
        <w:rPr>
          <w:b/>
          <w:sz w:val="32"/>
          <w:szCs w:val="32"/>
        </w:rPr>
        <w:t xml:space="preserve"> А</w:t>
      </w:r>
    </w:p>
    <w:p w:rsidR="00CA5B56" w:rsidRPr="009565A9" w:rsidRDefault="00CA5B56" w:rsidP="001C6A89">
      <w:pPr>
        <w:spacing w:line="240" w:lineRule="auto"/>
        <w:jc w:val="center"/>
        <w:rPr>
          <w:b/>
          <w:sz w:val="32"/>
          <w:szCs w:val="32"/>
        </w:rPr>
      </w:pPr>
    </w:p>
    <w:p w:rsidR="00CA5B56" w:rsidRDefault="00CA5B56" w:rsidP="001C6A89">
      <w:pPr>
        <w:spacing w:line="240" w:lineRule="auto"/>
        <w:ind w:firstLine="0"/>
        <w:jc w:val="center"/>
        <w:rPr>
          <w:b/>
          <w:szCs w:val="40"/>
        </w:rPr>
      </w:pPr>
      <w:r w:rsidRPr="004B60B9">
        <w:rPr>
          <w:b/>
          <w:szCs w:val="40"/>
        </w:rPr>
        <w:t xml:space="preserve">"круглого стола" Комитета </w:t>
      </w:r>
      <w:proofErr w:type="gramStart"/>
      <w:r w:rsidRPr="004B60B9">
        <w:rPr>
          <w:b/>
          <w:szCs w:val="40"/>
        </w:rPr>
        <w:t>Государственной</w:t>
      </w:r>
      <w:proofErr w:type="gramEnd"/>
      <w:r w:rsidRPr="004B60B9">
        <w:rPr>
          <w:b/>
          <w:szCs w:val="40"/>
        </w:rPr>
        <w:t xml:space="preserve"> Думы по федеративному</w:t>
      </w:r>
    </w:p>
    <w:p w:rsidR="00CA5B56" w:rsidRDefault="00CA5B56" w:rsidP="001C6A89">
      <w:pPr>
        <w:spacing w:line="240" w:lineRule="auto"/>
        <w:ind w:firstLine="0"/>
        <w:jc w:val="center"/>
        <w:rPr>
          <w:b/>
          <w:szCs w:val="40"/>
        </w:rPr>
      </w:pPr>
      <w:r w:rsidRPr="004B60B9">
        <w:rPr>
          <w:b/>
          <w:szCs w:val="40"/>
        </w:rPr>
        <w:t>устройству и вопросам местного самоуправления на тему:</w:t>
      </w:r>
    </w:p>
    <w:p w:rsidR="00CA5B56" w:rsidRDefault="00CA5B56" w:rsidP="001C6A89">
      <w:pPr>
        <w:spacing w:line="240" w:lineRule="auto"/>
        <w:ind w:firstLine="0"/>
        <w:jc w:val="center"/>
        <w:rPr>
          <w:b/>
          <w:szCs w:val="40"/>
        </w:rPr>
      </w:pPr>
      <w:r w:rsidRPr="004B60B9">
        <w:rPr>
          <w:b/>
          <w:szCs w:val="40"/>
        </w:rPr>
        <w:t>"Автомобильные дороги местного значения: вопросы строительства,</w:t>
      </w:r>
    </w:p>
    <w:p w:rsidR="00CA5B56" w:rsidRDefault="00CA5B56" w:rsidP="001C6A89">
      <w:pPr>
        <w:spacing w:line="240" w:lineRule="auto"/>
        <w:ind w:firstLine="0"/>
        <w:jc w:val="center"/>
        <w:rPr>
          <w:b/>
          <w:szCs w:val="40"/>
        </w:rPr>
      </w:pPr>
      <w:r w:rsidRPr="004B60B9">
        <w:rPr>
          <w:b/>
          <w:szCs w:val="40"/>
        </w:rPr>
        <w:t>реконструкции, ремонта и содержания"</w:t>
      </w:r>
    </w:p>
    <w:p w:rsidR="00CA5B56" w:rsidRPr="004B60B9" w:rsidRDefault="00CA5B56" w:rsidP="001C6A89">
      <w:pPr>
        <w:spacing w:line="240" w:lineRule="auto"/>
        <w:jc w:val="center"/>
        <w:rPr>
          <w:b/>
          <w:szCs w:val="40"/>
        </w:rPr>
      </w:pPr>
    </w:p>
    <w:p w:rsidR="00CA5B56" w:rsidRPr="004B60B9" w:rsidRDefault="00CA5B56" w:rsidP="001C6A89">
      <w:pPr>
        <w:spacing w:line="240" w:lineRule="auto"/>
        <w:ind w:firstLine="0"/>
        <w:jc w:val="center"/>
        <w:rPr>
          <w:b/>
          <w:szCs w:val="40"/>
        </w:rPr>
      </w:pPr>
      <w:r w:rsidRPr="004B60B9">
        <w:rPr>
          <w:b/>
          <w:szCs w:val="40"/>
        </w:rPr>
        <w:t xml:space="preserve">Здание </w:t>
      </w:r>
      <w:proofErr w:type="gramStart"/>
      <w:r w:rsidRPr="004B60B9">
        <w:rPr>
          <w:b/>
          <w:szCs w:val="40"/>
        </w:rPr>
        <w:t>Государственной</w:t>
      </w:r>
      <w:proofErr w:type="gramEnd"/>
      <w:r w:rsidRPr="004B60B9">
        <w:rPr>
          <w:b/>
          <w:szCs w:val="40"/>
        </w:rPr>
        <w:t xml:space="preserve"> Думы. Зал 830.</w:t>
      </w:r>
    </w:p>
    <w:p w:rsidR="00CA5B56" w:rsidRDefault="00CA5B56" w:rsidP="001C6A89">
      <w:pPr>
        <w:spacing w:line="240" w:lineRule="auto"/>
        <w:ind w:firstLine="0"/>
        <w:jc w:val="center"/>
        <w:rPr>
          <w:b/>
          <w:szCs w:val="40"/>
        </w:rPr>
      </w:pPr>
      <w:r w:rsidRPr="004B60B9">
        <w:rPr>
          <w:b/>
          <w:szCs w:val="40"/>
        </w:rPr>
        <w:t>11 декабря 2017 года. 10 часов 30 минут.</w:t>
      </w:r>
    </w:p>
    <w:p w:rsidR="00CA5B56" w:rsidRDefault="00CA5B56" w:rsidP="001C6A89">
      <w:pPr>
        <w:spacing w:line="360" w:lineRule="auto"/>
        <w:jc w:val="center"/>
        <w:rPr>
          <w:b/>
          <w:szCs w:val="40"/>
        </w:rPr>
      </w:pPr>
    </w:p>
    <w:p w:rsidR="00CA5B56" w:rsidRDefault="00CA5B56" w:rsidP="001C6A89">
      <w:pPr>
        <w:spacing w:line="360" w:lineRule="auto"/>
        <w:jc w:val="center"/>
        <w:rPr>
          <w:b/>
          <w:szCs w:val="40"/>
        </w:rPr>
      </w:pPr>
    </w:p>
    <w:p w:rsidR="001C6A89" w:rsidRDefault="001C6A89" w:rsidP="001C6A89">
      <w:pPr>
        <w:spacing w:line="360" w:lineRule="auto"/>
        <w:rPr>
          <w:szCs w:val="40"/>
        </w:rPr>
      </w:pPr>
    </w:p>
    <w:p w:rsidR="00CA5B56" w:rsidRDefault="00CA5B56" w:rsidP="001C6A89">
      <w:pPr>
        <w:spacing w:line="360" w:lineRule="auto"/>
        <w:rPr>
          <w:szCs w:val="40"/>
        </w:rPr>
      </w:pPr>
      <w:r>
        <w:rPr>
          <w:szCs w:val="40"/>
        </w:rPr>
        <w:t>Председательствует председатель Комитета</w:t>
      </w:r>
      <w:r w:rsidR="006E1C65">
        <w:rPr>
          <w:szCs w:val="40"/>
        </w:rPr>
        <w:t xml:space="preserve"> Государственной Думы</w:t>
      </w:r>
      <w:r>
        <w:rPr>
          <w:szCs w:val="40"/>
        </w:rPr>
        <w:t xml:space="preserve"> по федеративному устройству и вопросам местного самоуправления </w:t>
      </w:r>
      <w:proofErr w:type="spellStart"/>
      <w:r>
        <w:rPr>
          <w:szCs w:val="40"/>
        </w:rPr>
        <w:t>А.Н.Диденко</w:t>
      </w:r>
      <w:proofErr w:type="spellEnd"/>
      <w:r>
        <w:rPr>
          <w:szCs w:val="40"/>
        </w:rPr>
        <w:t>.</w:t>
      </w:r>
    </w:p>
    <w:p w:rsidR="00CA5B56" w:rsidRDefault="00CA5B56" w:rsidP="001C6A89">
      <w:pPr>
        <w:spacing w:line="360" w:lineRule="auto"/>
        <w:rPr>
          <w:szCs w:val="40"/>
        </w:rPr>
      </w:pPr>
    </w:p>
    <w:p w:rsidR="00CA5B56" w:rsidRDefault="00CA5B56" w:rsidP="001C6A89">
      <w:pPr>
        <w:spacing w:line="360" w:lineRule="auto"/>
        <w:rPr>
          <w:szCs w:val="40"/>
        </w:rPr>
      </w:pPr>
      <w:r w:rsidRPr="004B60B9">
        <w:rPr>
          <w:szCs w:val="40"/>
          <w:u w:val="single"/>
        </w:rPr>
        <w:t>Председательствующий.</w:t>
      </w:r>
      <w:r>
        <w:rPr>
          <w:szCs w:val="40"/>
        </w:rPr>
        <w:t xml:space="preserve"> </w:t>
      </w:r>
      <w:r w:rsidRPr="001233A6">
        <w:rPr>
          <w:szCs w:val="40"/>
        </w:rPr>
        <w:t xml:space="preserve">Уважаемые </w:t>
      </w:r>
      <w:r>
        <w:rPr>
          <w:szCs w:val="40"/>
        </w:rPr>
        <w:t>д</w:t>
      </w:r>
      <w:r w:rsidRPr="001233A6">
        <w:rPr>
          <w:szCs w:val="40"/>
        </w:rPr>
        <w:t>р</w:t>
      </w:r>
      <w:r>
        <w:rPr>
          <w:szCs w:val="40"/>
        </w:rPr>
        <w:t>уз</w:t>
      </w:r>
      <w:r w:rsidRPr="001233A6">
        <w:rPr>
          <w:szCs w:val="40"/>
        </w:rPr>
        <w:t>ья, время 10.30</w:t>
      </w:r>
      <w:r>
        <w:rPr>
          <w:szCs w:val="40"/>
        </w:rPr>
        <w:t>,</w:t>
      </w:r>
      <w:r w:rsidRPr="001233A6">
        <w:rPr>
          <w:szCs w:val="40"/>
        </w:rPr>
        <w:t xml:space="preserve"> и я от имени Комитет</w:t>
      </w:r>
      <w:r>
        <w:rPr>
          <w:szCs w:val="40"/>
        </w:rPr>
        <w:t>а</w:t>
      </w:r>
      <w:r w:rsidRPr="001233A6">
        <w:rPr>
          <w:szCs w:val="40"/>
        </w:rPr>
        <w:t xml:space="preserve"> по федеративному устройству и вопросам местного самоуправления очень рад приветствовать вас на сегодняшнем нашем заседании "круглого стола"</w:t>
      </w:r>
      <w:r>
        <w:rPr>
          <w:szCs w:val="40"/>
        </w:rPr>
        <w:t xml:space="preserve"> по весьма актуальной и очень важной теме. Уважаемые коллеги, проходите. Подходят депутаты, члены комитетов. Пожалуйста, занимайте места, согласно вашим табличкам. </w:t>
      </w:r>
    </w:p>
    <w:p w:rsidR="00CA5B56" w:rsidRDefault="00CA5B56" w:rsidP="001C6A89">
      <w:pPr>
        <w:spacing w:line="360" w:lineRule="auto"/>
        <w:rPr>
          <w:szCs w:val="40"/>
        </w:rPr>
      </w:pPr>
      <w:r>
        <w:rPr>
          <w:szCs w:val="40"/>
        </w:rPr>
        <w:t xml:space="preserve">Тема очень важная и актуальная и обоснованием и подтверждением этого является то, что был проявлен довольно серьёзный интерес в ходе подготовки к сегодняшнему заседанию, активно подключились к работе представители депутатского корпуса и верхней палаты нашего парламента. </w:t>
      </w:r>
    </w:p>
    <w:p w:rsidR="00CA5B56" w:rsidRDefault="00CA5B56" w:rsidP="001C6A89">
      <w:pPr>
        <w:spacing w:line="360" w:lineRule="auto"/>
        <w:rPr>
          <w:szCs w:val="40"/>
        </w:rPr>
      </w:pPr>
      <w:r>
        <w:rPr>
          <w:szCs w:val="40"/>
        </w:rPr>
        <w:t xml:space="preserve">Региональные представители направили свои рекомендации, предложения к повестке дня, а также приняли самое непосредственное участие в тех рекомендациях, проект которых сегодня вам роздан на руки, можете их посмотреть. На сегодняшнем заседании нам </w:t>
      </w:r>
      <w:proofErr w:type="gramStart"/>
      <w:r>
        <w:rPr>
          <w:szCs w:val="40"/>
        </w:rPr>
        <w:t>следует</w:t>
      </w:r>
      <w:proofErr w:type="gramEnd"/>
      <w:r>
        <w:rPr>
          <w:szCs w:val="40"/>
        </w:rPr>
        <w:t xml:space="preserve"> будет принять их за основу, предусмотреть некоторый срок для возможного ещё </w:t>
      </w:r>
      <w:r>
        <w:rPr>
          <w:szCs w:val="40"/>
        </w:rPr>
        <w:lastRenderedPageBreak/>
        <w:t xml:space="preserve">дополнения с учётом услышанных сегодня мнений, выступлений, тезисов, аргументов. </w:t>
      </w:r>
    </w:p>
    <w:p w:rsidR="00CA5B56" w:rsidRDefault="00CA5B56" w:rsidP="001C6A89">
      <w:pPr>
        <w:spacing w:line="360" w:lineRule="auto"/>
        <w:rPr>
          <w:szCs w:val="40"/>
        </w:rPr>
      </w:pPr>
      <w:r>
        <w:rPr>
          <w:szCs w:val="40"/>
        </w:rPr>
        <w:t xml:space="preserve">И, я думаю, что на завершающем заседании Комитета по федеративному устройству и вопросам местного самоуправления, который пройдёт у нас 21 декабря, мы эти рекомендации уже </w:t>
      </w:r>
      <w:proofErr w:type="gramStart"/>
      <w:r>
        <w:rPr>
          <w:szCs w:val="40"/>
        </w:rPr>
        <w:t>примем и разошлём</w:t>
      </w:r>
      <w:proofErr w:type="gramEnd"/>
      <w:r>
        <w:rPr>
          <w:szCs w:val="40"/>
        </w:rPr>
        <w:t xml:space="preserve"> всем заинтересованным лицам.  </w:t>
      </w:r>
    </w:p>
    <w:p w:rsidR="00CA5B56" w:rsidRDefault="00CA5B56" w:rsidP="001C6A89">
      <w:pPr>
        <w:spacing w:line="360" w:lineRule="auto"/>
        <w:rPr>
          <w:szCs w:val="40"/>
        </w:rPr>
      </w:pPr>
      <w:r>
        <w:rPr>
          <w:szCs w:val="40"/>
        </w:rPr>
        <w:t>Сегодня в нашей работе принимают участие 10 депутатов Государственной Думы, депутаты законодательных (представительных) органов субъектов Российской Федерации, представители Минтранса</w:t>
      </w:r>
      <w:r w:rsidR="006E1C65">
        <w:rPr>
          <w:szCs w:val="40"/>
        </w:rPr>
        <w:t xml:space="preserve"> России</w:t>
      </w:r>
      <w:r>
        <w:rPr>
          <w:szCs w:val="40"/>
        </w:rPr>
        <w:t xml:space="preserve">, в частности, директор Департамента государственной политики в области дорожного хозяйства - Костюченко Игорь Владимирович. </w:t>
      </w:r>
    </w:p>
    <w:p w:rsidR="00CA5B56" w:rsidRDefault="00CA5B56" w:rsidP="001C6A89">
      <w:pPr>
        <w:spacing w:line="360" w:lineRule="auto"/>
        <w:rPr>
          <w:szCs w:val="40"/>
        </w:rPr>
      </w:pPr>
      <w:r>
        <w:rPr>
          <w:szCs w:val="40"/>
        </w:rPr>
        <w:t>Аудитор Счётной палаты</w:t>
      </w:r>
      <w:r w:rsidR="006E1C65">
        <w:rPr>
          <w:szCs w:val="40"/>
        </w:rPr>
        <w:t xml:space="preserve"> Российской Федерации</w:t>
      </w:r>
      <w:r>
        <w:rPr>
          <w:szCs w:val="40"/>
        </w:rPr>
        <w:t xml:space="preserve"> - Валерий Николаевич Богомолов. Также представители Общественной палаты</w:t>
      </w:r>
      <w:r w:rsidR="006E1C65">
        <w:rPr>
          <w:szCs w:val="40"/>
        </w:rPr>
        <w:t xml:space="preserve"> России</w:t>
      </w:r>
      <w:r>
        <w:rPr>
          <w:szCs w:val="40"/>
        </w:rPr>
        <w:t xml:space="preserve">. Всего в работе сегодняшнего "круглого стола" примут участие, я думаю, более 130 человек, поскольку мы с вами работу начали, а продолжают коллеги подходить. </w:t>
      </w:r>
    </w:p>
    <w:p w:rsidR="00CA5B56" w:rsidRDefault="00CA5B56" w:rsidP="001C6A89">
      <w:pPr>
        <w:spacing w:line="360" w:lineRule="auto"/>
        <w:rPr>
          <w:szCs w:val="40"/>
        </w:rPr>
      </w:pPr>
      <w:r>
        <w:rPr>
          <w:szCs w:val="40"/>
        </w:rPr>
        <w:t>Нужно договориться нам о регламенте нашего сегодняшнего "круглого стола"</w:t>
      </w:r>
      <w:proofErr w:type="gramStart"/>
      <w:r w:rsidR="006E1C65">
        <w:rPr>
          <w:szCs w:val="40"/>
        </w:rPr>
        <w:t>.</w:t>
      </w:r>
      <w:proofErr w:type="gramEnd"/>
      <w:r>
        <w:rPr>
          <w:szCs w:val="40"/>
        </w:rPr>
        <w:t xml:space="preserve"> </w:t>
      </w:r>
      <w:r w:rsidR="006E1C65">
        <w:rPr>
          <w:szCs w:val="40"/>
        </w:rPr>
        <w:t>П</w:t>
      </w:r>
      <w:r>
        <w:rPr>
          <w:szCs w:val="40"/>
        </w:rPr>
        <w:t>редлагаю ведущим, то есть условно президиум</w:t>
      </w:r>
      <w:r w:rsidR="006E1C65">
        <w:rPr>
          <w:szCs w:val="40"/>
        </w:rPr>
        <w:t>у</w:t>
      </w:r>
      <w:r>
        <w:rPr>
          <w:szCs w:val="40"/>
        </w:rPr>
        <w:t xml:space="preserve">, дать возможность выступить до 15 минут с основными докладами, выступления участникам "круглого стола" - до 7 минут.  </w:t>
      </w:r>
    </w:p>
    <w:p w:rsidR="00CA5B56" w:rsidRDefault="00CA5B56" w:rsidP="001C6A89">
      <w:pPr>
        <w:spacing w:line="360" w:lineRule="auto"/>
        <w:rPr>
          <w:szCs w:val="40"/>
        </w:rPr>
      </w:pPr>
      <w:proofErr w:type="gramStart"/>
      <w:r>
        <w:rPr>
          <w:szCs w:val="40"/>
        </w:rPr>
        <w:t xml:space="preserve">И я думаю, что мы с вами должны уложиться в два, в крайнем случае, в два с половиной часа, потому что конец года, завершение осенней сессии как всегда способствует довольно плотному рассмотрению всевозможных аспектов в вопросах нашей общественной жизни на парламентской площадке, и коллеги из </w:t>
      </w:r>
      <w:r w:rsidR="00590499" w:rsidRPr="00590499">
        <w:rPr>
          <w:szCs w:val="40"/>
        </w:rPr>
        <w:t>Комитет</w:t>
      </w:r>
      <w:r w:rsidR="00590499">
        <w:rPr>
          <w:szCs w:val="40"/>
        </w:rPr>
        <w:t>а</w:t>
      </w:r>
      <w:r w:rsidR="00590499" w:rsidRPr="00590499">
        <w:rPr>
          <w:szCs w:val="40"/>
        </w:rPr>
        <w:t xml:space="preserve"> по жилищной политике и жилищно-коммунальному хозяйству</w:t>
      </w:r>
      <w:r w:rsidR="00590499">
        <w:rPr>
          <w:szCs w:val="40"/>
        </w:rPr>
        <w:t xml:space="preserve"> ждут этот зал для проведения своего мероприятия</w:t>
      </w:r>
      <w:r>
        <w:rPr>
          <w:szCs w:val="40"/>
        </w:rPr>
        <w:t>.</w:t>
      </w:r>
      <w:proofErr w:type="gramEnd"/>
      <w:r>
        <w:rPr>
          <w:szCs w:val="40"/>
        </w:rPr>
        <w:t xml:space="preserve"> </w:t>
      </w:r>
      <w:r w:rsidR="00590499">
        <w:rPr>
          <w:szCs w:val="40"/>
        </w:rPr>
        <w:lastRenderedPageBreak/>
        <w:t>В</w:t>
      </w:r>
      <w:r>
        <w:rPr>
          <w:szCs w:val="40"/>
        </w:rPr>
        <w:t xml:space="preserve">иктор Борисович </w:t>
      </w:r>
      <w:proofErr w:type="spellStart"/>
      <w:r>
        <w:rPr>
          <w:szCs w:val="40"/>
        </w:rPr>
        <w:t>Кидяев</w:t>
      </w:r>
      <w:proofErr w:type="spellEnd"/>
      <w:r>
        <w:rPr>
          <w:szCs w:val="40"/>
        </w:rPr>
        <w:t>, пожалуйста, п</w:t>
      </w:r>
      <w:r w:rsidR="00590499">
        <w:rPr>
          <w:szCs w:val="40"/>
        </w:rPr>
        <w:t>р</w:t>
      </w:r>
      <w:r>
        <w:rPr>
          <w:szCs w:val="40"/>
        </w:rPr>
        <w:t>оходите, первый зам</w:t>
      </w:r>
      <w:r w:rsidR="00590499">
        <w:rPr>
          <w:szCs w:val="40"/>
        </w:rPr>
        <w:t xml:space="preserve">еститель </w:t>
      </w:r>
      <w:r>
        <w:rPr>
          <w:szCs w:val="40"/>
        </w:rPr>
        <w:t xml:space="preserve">руководителя фракции "ЕДИНАЯ РОССИЯ" в Государственной Думе. </w:t>
      </w:r>
    </w:p>
    <w:p w:rsidR="00CA5B56" w:rsidRDefault="00CA5B56" w:rsidP="001C6A89">
      <w:pPr>
        <w:spacing w:line="360" w:lineRule="auto"/>
        <w:rPr>
          <w:szCs w:val="40"/>
        </w:rPr>
      </w:pPr>
      <w:r>
        <w:rPr>
          <w:szCs w:val="40"/>
        </w:rPr>
        <w:t xml:space="preserve">Виктор Борисович </w:t>
      </w:r>
      <w:proofErr w:type="spellStart"/>
      <w:r>
        <w:rPr>
          <w:szCs w:val="40"/>
        </w:rPr>
        <w:t>Кидяев</w:t>
      </w:r>
      <w:proofErr w:type="spellEnd"/>
      <w:r>
        <w:rPr>
          <w:szCs w:val="40"/>
        </w:rPr>
        <w:t xml:space="preserve"> - президент Общероссийского конгресса муниципальных образований. Пожалуйста. </w:t>
      </w:r>
      <w:proofErr w:type="gramStart"/>
      <w:r>
        <w:rPr>
          <w:szCs w:val="40"/>
        </w:rPr>
        <w:t>Ну</w:t>
      </w:r>
      <w:proofErr w:type="gramEnd"/>
      <w:r>
        <w:rPr>
          <w:szCs w:val="40"/>
        </w:rPr>
        <w:t xml:space="preserve"> вот президиум практически укомплектован наш. Есть предложение начать работу. Приступим. </w:t>
      </w:r>
    </w:p>
    <w:p w:rsidR="00CA5B56" w:rsidRDefault="00CA5B56" w:rsidP="001C6A89">
      <w:pPr>
        <w:spacing w:line="360" w:lineRule="auto"/>
        <w:rPr>
          <w:szCs w:val="40"/>
        </w:rPr>
      </w:pPr>
      <w:r>
        <w:rPr>
          <w:szCs w:val="40"/>
        </w:rPr>
        <w:t xml:space="preserve">Тогда, уважаемые коллеги, я представлю, кого не представил, наших коллег. Игоря Владимировича Костюченко я представил. </w:t>
      </w:r>
      <w:r w:rsidR="00590499">
        <w:rPr>
          <w:szCs w:val="40"/>
        </w:rPr>
        <w:t xml:space="preserve">Первый заместитель председателя Комитета по федеративному устройству и вопросам местного самоуправления - Игорь Вячеславович Сапко. </w:t>
      </w:r>
      <w:r>
        <w:rPr>
          <w:szCs w:val="40"/>
        </w:rPr>
        <w:t>Члены</w:t>
      </w:r>
      <w:r w:rsidR="00590499">
        <w:rPr>
          <w:szCs w:val="40"/>
        </w:rPr>
        <w:t xml:space="preserve"> нашего</w:t>
      </w:r>
      <w:r>
        <w:rPr>
          <w:szCs w:val="40"/>
        </w:rPr>
        <w:t xml:space="preserve"> </w:t>
      </w:r>
      <w:r w:rsidR="00590499">
        <w:rPr>
          <w:szCs w:val="40"/>
        </w:rPr>
        <w:t>К</w:t>
      </w:r>
      <w:r>
        <w:rPr>
          <w:szCs w:val="40"/>
        </w:rPr>
        <w:t xml:space="preserve">омитета - </w:t>
      </w:r>
      <w:r w:rsidR="00590499">
        <w:rPr>
          <w:szCs w:val="40"/>
        </w:rPr>
        <w:t xml:space="preserve">Александр Леонидович </w:t>
      </w:r>
      <w:r>
        <w:rPr>
          <w:szCs w:val="40"/>
        </w:rPr>
        <w:t>Сидоров,</w:t>
      </w:r>
      <w:r w:rsidR="00590499">
        <w:rPr>
          <w:szCs w:val="40"/>
        </w:rPr>
        <w:t xml:space="preserve"> </w:t>
      </w:r>
      <w:r>
        <w:rPr>
          <w:szCs w:val="40"/>
        </w:rPr>
        <w:t xml:space="preserve">Юрий Геннадьевич Волков и Литовченко Анатолий Григорьевич, Андрей Павлович Марков, Пятикоп Александр Иванович, сотрудники аппарата, коллеги-депутаты. </w:t>
      </w:r>
    </w:p>
    <w:p w:rsidR="00CA5B56" w:rsidRDefault="00CA5B56" w:rsidP="001C6A89">
      <w:pPr>
        <w:spacing w:line="360" w:lineRule="auto"/>
        <w:rPr>
          <w:szCs w:val="40"/>
        </w:rPr>
      </w:pPr>
      <w:r>
        <w:rPr>
          <w:szCs w:val="40"/>
        </w:rPr>
        <w:t xml:space="preserve">В общем, все те, кто проявил интерес к заявленной теме, а она, поверьте, звучит практически на каждой встрече с избирателями, особенно </w:t>
      </w:r>
      <w:r w:rsidR="00590499">
        <w:rPr>
          <w:szCs w:val="40"/>
        </w:rPr>
        <w:t xml:space="preserve">у </w:t>
      </w:r>
      <w:r>
        <w:rPr>
          <w:szCs w:val="40"/>
        </w:rPr>
        <w:t>те</w:t>
      </w:r>
      <w:r w:rsidR="00590499">
        <w:rPr>
          <w:szCs w:val="40"/>
        </w:rPr>
        <w:t>х</w:t>
      </w:r>
      <w:r>
        <w:rPr>
          <w:szCs w:val="40"/>
        </w:rPr>
        <w:t xml:space="preserve"> депутат</w:t>
      </w:r>
      <w:r w:rsidR="00590499">
        <w:rPr>
          <w:szCs w:val="40"/>
        </w:rPr>
        <w:t>ов</w:t>
      </w:r>
      <w:r>
        <w:rPr>
          <w:szCs w:val="40"/>
        </w:rPr>
        <w:t xml:space="preserve">, которые активно работают в сельских территориях, </w:t>
      </w:r>
      <w:r w:rsidR="00590499">
        <w:rPr>
          <w:szCs w:val="40"/>
        </w:rPr>
        <w:t>и ду</w:t>
      </w:r>
      <w:r>
        <w:rPr>
          <w:szCs w:val="40"/>
        </w:rPr>
        <w:t>маю, что мы сегодня это с вами услышим</w:t>
      </w:r>
      <w:r w:rsidR="00590499">
        <w:rPr>
          <w:szCs w:val="40"/>
        </w:rPr>
        <w:t>, собрались</w:t>
      </w:r>
      <w:r>
        <w:rPr>
          <w:szCs w:val="40"/>
        </w:rPr>
        <w:t xml:space="preserve">. </w:t>
      </w:r>
    </w:p>
    <w:p w:rsidR="00CA5B56" w:rsidRDefault="00CA5B56" w:rsidP="001C6A89">
      <w:pPr>
        <w:spacing w:line="360" w:lineRule="auto"/>
        <w:rPr>
          <w:szCs w:val="40"/>
        </w:rPr>
      </w:pPr>
      <w:r>
        <w:rPr>
          <w:szCs w:val="40"/>
        </w:rPr>
        <w:t xml:space="preserve">Тогда с вашего позволения, разрешите выступить с докладом на заявленную тему и в последующем уже исключительно в качестве ведущего </w:t>
      </w:r>
      <w:proofErr w:type="spellStart"/>
      <w:r>
        <w:rPr>
          <w:szCs w:val="40"/>
        </w:rPr>
        <w:t>модерировать</w:t>
      </w:r>
      <w:proofErr w:type="spellEnd"/>
      <w:r>
        <w:rPr>
          <w:szCs w:val="40"/>
        </w:rPr>
        <w:t xml:space="preserve"> сегодняшнее мероприятие. Нет возражений? Спасибо. </w:t>
      </w:r>
    </w:p>
    <w:p w:rsidR="00CA5B56" w:rsidRDefault="00CA5B56" w:rsidP="001C6A89">
      <w:pPr>
        <w:spacing w:line="360" w:lineRule="auto"/>
        <w:rPr>
          <w:szCs w:val="40"/>
        </w:rPr>
      </w:pPr>
      <w:r>
        <w:rPr>
          <w:szCs w:val="40"/>
        </w:rPr>
        <w:t xml:space="preserve">Тогда приступим, уважаемые коллеги. Действительно, я ещё раз вас приветствую от имени комитета, и хотел бы от себя лично поблагодарить за проявленный интерес к сегодняшней теме. </w:t>
      </w:r>
    </w:p>
    <w:p w:rsidR="00CA5B56" w:rsidRDefault="00CA5B56" w:rsidP="001C6A89">
      <w:pPr>
        <w:spacing w:line="360" w:lineRule="auto"/>
        <w:ind w:firstLine="708"/>
        <w:rPr>
          <w:szCs w:val="40"/>
        </w:rPr>
      </w:pPr>
      <w:r>
        <w:rPr>
          <w:szCs w:val="40"/>
        </w:rPr>
        <w:t xml:space="preserve"> Необходимо отметить, что обеспечить инвестиционную привлекательность муниципальных образований и модернизацию рыночной инфраструктуры, то есть возможность дальнейшего развития населённ</w:t>
      </w:r>
      <w:r w:rsidR="00590499">
        <w:rPr>
          <w:szCs w:val="40"/>
        </w:rPr>
        <w:t>ых</w:t>
      </w:r>
      <w:r>
        <w:rPr>
          <w:szCs w:val="40"/>
        </w:rPr>
        <w:t xml:space="preserve"> пункт</w:t>
      </w:r>
      <w:r w:rsidR="00590499">
        <w:rPr>
          <w:szCs w:val="40"/>
        </w:rPr>
        <w:t>ов</w:t>
      </w:r>
      <w:r>
        <w:rPr>
          <w:szCs w:val="40"/>
        </w:rPr>
        <w:t xml:space="preserve"> и территорий, обеспечить полноценную инфраструктуру и жизнедеятельность</w:t>
      </w:r>
      <w:r w:rsidR="00590499">
        <w:rPr>
          <w:szCs w:val="40"/>
        </w:rPr>
        <w:t xml:space="preserve"> населения</w:t>
      </w:r>
      <w:r>
        <w:rPr>
          <w:szCs w:val="40"/>
        </w:rPr>
        <w:t xml:space="preserve"> невозможно без создания в соответствующем </w:t>
      </w:r>
      <w:r>
        <w:rPr>
          <w:szCs w:val="40"/>
        </w:rPr>
        <w:lastRenderedPageBreak/>
        <w:t xml:space="preserve">муниципалитете дорожной сети автомобильных дорог общего пользования. Разумеется, она должна отвечать современным запросам как граждан, так и бизнеса. </w:t>
      </w:r>
    </w:p>
    <w:p w:rsidR="00CA5B56" w:rsidRDefault="00CA5B56" w:rsidP="001C6A89">
      <w:pPr>
        <w:spacing w:line="360" w:lineRule="auto"/>
        <w:rPr>
          <w:szCs w:val="40"/>
        </w:rPr>
      </w:pPr>
      <w:r>
        <w:rPr>
          <w:szCs w:val="40"/>
        </w:rPr>
        <w:t xml:space="preserve">На сегодняшний момент в российском законодательстве сформировалась правовая база, которая регулирует отношения, возникающие в связи с использованием, содержанием, проектированием, ремонтом и строительством дорог общего пользования местного значения. </w:t>
      </w:r>
    </w:p>
    <w:p w:rsidR="00CA5B56" w:rsidRDefault="00CA5B56" w:rsidP="001C6A89">
      <w:pPr>
        <w:spacing w:line="360" w:lineRule="auto"/>
        <w:rPr>
          <w:szCs w:val="40"/>
        </w:rPr>
      </w:pPr>
      <w:r>
        <w:rPr>
          <w:szCs w:val="40"/>
        </w:rPr>
        <w:t xml:space="preserve">Данные правовые акты определены положением Федерального закона "Об автомобильных дорогах </w:t>
      </w:r>
      <w:proofErr w:type="gramStart"/>
      <w:r>
        <w:rPr>
          <w:szCs w:val="40"/>
        </w:rPr>
        <w:t>и</w:t>
      </w:r>
      <w:proofErr w:type="gramEnd"/>
      <w:r>
        <w:rPr>
          <w:szCs w:val="40"/>
        </w:rPr>
        <w:t xml:space="preserve"> о дорожной деятельности в Российской Федерации", целым рядом норм Бюджетного кодекса, Градостроительного кодекса, </w:t>
      </w:r>
      <w:r w:rsidR="00590499">
        <w:rPr>
          <w:szCs w:val="40"/>
        </w:rPr>
        <w:t xml:space="preserve">нашим отраслевым </w:t>
      </w:r>
      <w:r>
        <w:rPr>
          <w:szCs w:val="40"/>
        </w:rPr>
        <w:t xml:space="preserve">Федеральным законом </w:t>
      </w:r>
      <w:r w:rsidR="00590499">
        <w:rPr>
          <w:szCs w:val="40"/>
        </w:rPr>
        <w:t xml:space="preserve">№ </w:t>
      </w:r>
      <w:r>
        <w:rPr>
          <w:szCs w:val="40"/>
        </w:rPr>
        <w:t>131</w:t>
      </w:r>
      <w:r w:rsidR="00590499">
        <w:rPr>
          <w:szCs w:val="40"/>
        </w:rPr>
        <w:t>-ФЗ</w:t>
      </w:r>
      <w:r>
        <w:rPr>
          <w:szCs w:val="40"/>
        </w:rPr>
        <w:t xml:space="preserve"> "Об общих принципах организации местного самоуправления</w:t>
      </w:r>
      <w:r w:rsidR="00590499">
        <w:rPr>
          <w:szCs w:val="40"/>
        </w:rPr>
        <w:t xml:space="preserve"> в Российской Федерации</w:t>
      </w:r>
      <w:r>
        <w:rPr>
          <w:szCs w:val="40"/>
        </w:rPr>
        <w:t xml:space="preserve">". </w:t>
      </w:r>
    </w:p>
    <w:p w:rsidR="00CA5B56" w:rsidRDefault="00CA5B56" w:rsidP="001C6A89">
      <w:pPr>
        <w:spacing w:line="360" w:lineRule="auto"/>
        <w:rPr>
          <w:szCs w:val="40"/>
        </w:rPr>
      </w:pPr>
      <w:r>
        <w:rPr>
          <w:szCs w:val="40"/>
        </w:rPr>
        <w:t>Очень важно то, что деятельность предприятий по обслуживанию автомобилей и дорожного сервиса на сегодняшний день обеспечивает довольно существенные поступления в региональные и местные бюджеты, вносит вклад в повышение занятости населения. Это очевидно, поскольку в дор</w:t>
      </w:r>
      <w:r w:rsidR="00590499">
        <w:rPr>
          <w:szCs w:val="40"/>
        </w:rPr>
        <w:t xml:space="preserve">ожной </w:t>
      </w:r>
      <w:r>
        <w:rPr>
          <w:szCs w:val="40"/>
        </w:rPr>
        <w:t xml:space="preserve">инфраструктуре у нас работает большое количество сервисных предприятий, одних заправочных станций у нас более чем 14,5 тысяч, также довольно высокий уровень занятости населения в предприятиях, связанных с этим видом деятельности. Так в дорожном сервисе и автомобильном сервисе работают более 150 тысяч человек, а в смежных отраслях около одного миллиона рабочих мест. </w:t>
      </w:r>
    </w:p>
    <w:p w:rsidR="00CA5B56" w:rsidRDefault="00CA5B56" w:rsidP="001C6A89">
      <w:pPr>
        <w:spacing w:line="360" w:lineRule="auto"/>
        <w:rPr>
          <w:szCs w:val="40"/>
        </w:rPr>
      </w:pPr>
      <w:r>
        <w:rPr>
          <w:szCs w:val="40"/>
        </w:rPr>
        <w:t>С учётом того, что значительная доля этих дорог местного значения расположена в сельской местности, нужно сказать, что доля занятости на селе обеспечивается</w:t>
      </w:r>
      <w:r w:rsidR="00590499">
        <w:rPr>
          <w:szCs w:val="40"/>
        </w:rPr>
        <w:t>,</w:t>
      </w:r>
      <w:r>
        <w:rPr>
          <w:szCs w:val="40"/>
        </w:rPr>
        <w:t xml:space="preserve"> в том числе</w:t>
      </w:r>
      <w:r w:rsidR="00590499">
        <w:rPr>
          <w:szCs w:val="40"/>
        </w:rPr>
        <w:t>,</w:t>
      </w:r>
      <w:r>
        <w:rPr>
          <w:szCs w:val="40"/>
        </w:rPr>
        <w:t xml:space="preserve"> и необходимостью поддержания в хорошем состоянии местных автомобильных дорог и улиц в населённых пунктах. </w:t>
      </w:r>
    </w:p>
    <w:p w:rsidR="00CA5B56" w:rsidRDefault="00CA5B56" w:rsidP="001C6A89">
      <w:pPr>
        <w:spacing w:line="360" w:lineRule="auto"/>
        <w:rPr>
          <w:szCs w:val="40"/>
        </w:rPr>
      </w:pPr>
      <w:r>
        <w:rPr>
          <w:szCs w:val="40"/>
        </w:rPr>
        <w:lastRenderedPageBreak/>
        <w:t>Вместе с тем необходимо отметить, и это ни для кого не секрет, что на сегодняшний день состояние и уровень развития, и использование автомобильных дорог, в первую, наверное, очередь местного значения, и осуществл</w:t>
      </w:r>
      <w:r w:rsidR="00590499">
        <w:rPr>
          <w:szCs w:val="40"/>
        </w:rPr>
        <w:t>яемая</w:t>
      </w:r>
      <w:r>
        <w:rPr>
          <w:szCs w:val="40"/>
        </w:rPr>
        <w:t xml:space="preserve"> в отношении них дорожная деятельность</w:t>
      </w:r>
      <w:r w:rsidR="00590499">
        <w:rPr>
          <w:szCs w:val="40"/>
        </w:rPr>
        <w:t>,</w:t>
      </w:r>
      <w:r>
        <w:rPr>
          <w:szCs w:val="40"/>
        </w:rPr>
        <w:t xml:space="preserve"> не соответствует современным потребностям социально-экономического развития этих территорий. Вместе с тем, когда мы говорим об экономике, когда мы говорим о населении, о гражданах, необходимо понимать, что они живут не в отраслях экономики, они все проживают в населённых пунктах, причём самых разных. Это может быть и маленькая деревня, небольшое поселение, а может быть и довольно крупная агломерация, где состояние инфраструктурно</w:t>
      </w:r>
      <w:r w:rsidR="00D31D7D">
        <w:rPr>
          <w:szCs w:val="40"/>
        </w:rPr>
        <w:t>й</w:t>
      </w:r>
      <w:r>
        <w:rPr>
          <w:szCs w:val="40"/>
        </w:rPr>
        <w:t xml:space="preserve"> улично-дорожной сети, конечно же, будет отличаться большей сложностью. </w:t>
      </w:r>
    </w:p>
    <w:p w:rsidR="00CA5B56" w:rsidRDefault="00CA5B56" w:rsidP="001C6A89">
      <w:pPr>
        <w:spacing w:line="360" w:lineRule="auto"/>
        <w:rPr>
          <w:szCs w:val="40"/>
        </w:rPr>
      </w:pPr>
      <w:r>
        <w:rPr>
          <w:szCs w:val="40"/>
        </w:rPr>
        <w:t>Включите, пожалуйста, первый слайд. Вот на этих моментах</w:t>
      </w:r>
      <w:r w:rsidR="00D31D7D">
        <w:rPr>
          <w:szCs w:val="40"/>
        </w:rPr>
        <w:t xml:space="preserve"> </w:t>
      </w:r>
      <w:r>
        <w:rPr>
          <w:szCs w:val="40"/>
        </w:rPr>
        <w:t>мы с вами видим, что из всей протяжённости автомобильных дорог местного значения грунтовые дороги составляют 43,2</w:t>
      </w:r>
      <w:r w:rsidR="00D31D7D">
        <w:rPr>
          <w:szCs w:val="40"/>
        </w:rPr>
        <w:t>%</w:t>
      </w:r>
      <w:r>
        <w:rPr>
          <w:szCs w:val="40"/>
        </w:rPr>
        <w:t>, то есть чуть менее половины, только 56,8</w:t>
      </w:r>
      <w:r w:rsidR="00D31D7D">
        <w:rPr>
          <w:szCs w:val="40"/>
        </w:rPr>
        <w:t>%</w:t>
      </w:r>
      <w:r>
        <w:rPr>
          <w:szCs w:val="40"/>
        </w:rPr>
        <w:t xml:space="preserve"> дорог являются дорогами с твёрдым покрытием. И, конечно, цифры впечатляют: на 1 января 2017 года общая про</w:t>
      </w:r>
      <w:r w:rsidR="00D31D7D">
        <w:rPr>
          <w:szCs w:val="40"/>
        </w:rPr>
        <w:t xml:space="preserve">тяженность дорог </w:t>
      </w:r>
      <w:proofErr w:type="spellStart"/>
      <w:r w:rsidR="00D31D7D">
        <w:rPr>
          <w:szCs w:val="40"/>
        </w:rPr>
        <w:t>сотсавляет</w:t>
      </w:r>
      <w:proofErr w:type="spellEnd"/>
      <w:r>
        <w:rPr>
          <w:szCs w:val="40"/>
        </w:rPr>
        <w:t xml:space="preserve"> </w:t>
      </w:r>
      <w:r w:rsidR="00D31D7D">
        <w:rPr>
          <w:szCs w:val="40"/>
        </w:rPr>
        <w:t>–</w:t>
      </w:r>
      <w:r>
        <w:rPr>
          <w:szCs w:val="40"/>
        </w:rPr>
        <w:t xml:space="preserve"> 934</w:t>
      </w:r>
      <w:r w:rsidR="00D31D7D">
        <w:rPr>
          <w:szCs w:val="40"/>
        </w:rPr>
        <w:t>,3</w:t>
      </w:r>
      <w:r>
        <w:rPr>
          <w:szCs w:val="40"/>
        </w:rPr>
        <w:t xml:space="preserve"> тысячи километра, то есть почти миллион километров, и, как </w:t>
      </w:r>
      <w:proofErr w:type="gramStart"/>
      <w:r>
        <w:rPr>
          <w:szCs w:val="40"/>
        </w:rPr>
        <w:t>сказано</w:t>
      </w:r>
      <w:proofErr w:type="gramEnd"/>
      <w:r>
        <w:rPr>
          <w:szCs w:val="40"/>
        </w:rPr>
        <w:t xml:space="preserve"> было, целых 404 тысячи километров</w:t>
      </w:r>
      <w:r w:rsidR="00D31D7D">
        <w:rPr>
          <w:szCs w:val="40"/>
        </w:rPr>
        <w:t xml:space="preserve"> - </w:t>
      </w:r>
      <w:r>
        <w:rPr>
          <w:szCs w:val="40"/>
        </w:rPr>
        <w:t xml:space="preserve">это грунтовые дороги. Цифры, конечно же, впечатляют. </w:t>
      </w:r>
    </w:p>
    <w:p w:rsidR="00CA5B56" w:rsidRDefault="00CA5B56" w:rsidP="001C6A89">
      <w:pPr>
        <w:spacing w:line="360" w:lineRule="auto"/>
        <w:rPr>
          <w:szCs w:val="40"/>
        </w:rPr>
      </w:pPr>
      <w:r>
        <w:rPr>
          <w:szCs w:val="40"/>
        </w:rPr>
        <w:t xml:space="preserve">Также на слайде вы видите, что не имеет связи с сетью автомобильных дорог с твёрдым покрытием 43 тысячи, почти 44 тысячи населённых пунктов. </w:t>
      </w:r>
      <w:proofErr w:type="gramStart"/>
      <w:r>
        <w:rPr>
          <w:szCs w:val="40"/>
        </w:rPr>
        <w:t xml:space="preserve">Разумеется, это, конечно же, населённые пункты, которые находятся на территориях с низкой плотностью населения, однако вот 185 из них имеют население более одной тысячи человек, то есть можно говорить, что это довольно крупные по численности муниципалитеты с уже развитой </w:t>
      </w:r>
      <w:r>
        <w:rPr>
          <w:szCs w:val="40"/>
        </w:rPr>
        <w:lastRenderedPageBreak/>
        <w:t xml:space="preserve">инфраструктурой, которые могут быть, конечно, точками приложения и драйверами экономического роста того или иного муниципального района. </w:t>
      </w:r>
      <w:proofErr w:type="gramEnd"/>
    </w:p>
    <w:p w:rsidR="00CA5B56" w:rsidRDefault="00CA5B56" w:rsidP="001C6A89">
      <w:pPr>
        <w:spacing w:line="360" w:lineRule="auto"/>
        <w:rPr>
          <w:szCs w:val="40"/>
        </w:rPr>
      </w:pPr>
      <w:r>
        <w:rPr>
          <w:szCs w:val="40"/>
        </w:rPr>
        <w:t xml:space="preserve">Вместе с тем даже эти угрожающие цифры вызывают сомнения, поскольку в значительной части муниципальных образований отсутствует эффективная система диагностики автомобильных дорог местного значения и соответствующее времени и уровню развития техники оборудование. </w:t>
      </w:r>
    </w:p>
    <w:p w:rsidR="00CA5B56" w:rsidRDefault="00CA5B56" w:rsidP="001C6A89">
      <w:pPr>
        <w:spacing w:line="360" w:lineRule="auto"/>
        <w:rPr>
          <w:szCs w:val="40"/>
        </w:rPr>
      </w:pPr>
      <w:r>
        <w:rPr>
          <w:szCs w:val="40"/>
        </w:rPr>
        <w:t xml:space="preserve">Не имеется необходимых ресурсов для привлечения специализированных организаций к выполнению и ведению указанной диагностики. </w:t>
      </w:r>
    </w:p>
    <w:p w:rsidR="00CA5B56" w:rsidRDefault="00CA5B56" w:rsidP="001C6A89">
      <w:pPr>
        <w:spacing w:line="360" w:lineRule="auto"/>
        <w:rPr>
          <w:szCs w:val="40"/>
        </w:rPr>
      </w:pPr>
      <w:r>
        <w:rPr>
          <w:szCs w:val="40"/>
        </w:rPr>
        <w:t>Наличие указанных проблем очень тесно связано с отсутствием в муниципальных образованиях финансовых, кадровых, инвестиционных и, конечно, материально-технических</w:t>
      </w:r>
      <w:r w:rsidR="00D31D7D">
        <w:rPr>
          <w:szCs w:val="40"/>
        </w:rPr>
        <w:t>,</w:t>
      </w:r>
      <w:r>
        <w:rPr>
          <w:szCs w:val="40"/>
        </w:rPr>
        <w:t xml:space="preserve"> ресурсов. </w:t>
      </w:r>
    </w:p>
    <w:p w:rsidR="00CA5B56" w:rsidRDefault="00CA5B56" w:rsidP="001C6A89">
      <w:pPr>
        <w:spacing w:line="360" w:lineRule="auto"/>
        <w:ind w:firstLine="708"/>
        <w:rPr>
          <w:szCs w:val="40"/>
        </w:rPr>
      </w:pPr>
      <w:r>
        <w:rPr>
          <w:szCs w:val="40"/>
        </w:rPr>
        <w:t>Кроме того, необходимо учитывать особенности природно-климатические, географические отдельных районов нашей страны. Разумеется, это районы Крайнего Севера, а также это труднодоступные малонаселённые местности. И, конечно, в отношении таких территорий, их довольно много, необходимо предусмотреть особый режим как правового регулирования, так и финансового обеспечения дорожного хозяйства на территории этих муниципалитетов, довольно больших по своей площади.</w:t>
      </w:r>
    </w:p>
    <w:p w:rsidR="00CA5B56" w:rsidRDefault="00CA5B56" w:rsidP="001C6A89">
      <w:pPr>
        <w:spacing w:line="360" w:lineRule="auto"/>
        <w:rPr>
          <w:szCs w:val="40"/>
        </w:rPr>
      </w:pPr>
      <w:r>
        <w:rPr>
          <w:szCs w:val="40"/>
        </w:rPr>
        <w:t xml:space="preserve">В качестве одной из основных предпосылок создания дорожных фондов в Российской Федерации послужило Бюджетное послание Президента 2010 года "О бюджетной политике 2011–2013 годов", в котором в качестве приоритетных направлений бюджетной политики была указана необходимость создания условий для устойчивого финансового обеспечения содержания и развития автомобильных дорог. </w:t>
      </w:r>
    </w:p>
    <w:p w:rsidR="00CA5B56" w:rsidRDefault="00CA5B56" w:rsidP="001C6A89">
      <w:pPr>
        <w:spacing w:line="360" w:lineRule="auto"/>
        <w:rPr>
          <w:szCs w:val="40"/>
        </w:rPr>
      </w:pPr>
      <w:r>
        <w:rPr>
          <w:szCs w:val="40"/>
        </w:rPr>
        <w:t xml:space="preserve">В настоящий момент необходимые правовые основы </w:t>
      </w:r>
      <w:r w:rsidR="00D31D7D">
        <w:rPr>
          <w:szCs w:val="40"/>
        </w:rPr>
        <w:t xml:space="preserve">для создания дорожных фондов были предусмотрены </w:t>
      </w:r>
      <w:r>
        <w:rPr>
          <w:szCs w:val="40"/>
        </w:rPr>
        <w:t>в Бюджетном кодексе</w:t>
      </w:r>
      <w:r w:rsidR="00D31D7D">
        <w:rPr>
          <w:szCs w:val="40"/>
        </w:rPr>
        <w:t>,</w:t>
      </w:r>
      <w:r>
        <w:rPr>
          <w:szCs w:val="40"/>
        </w:rPr>
        <w:t xml:space="preserve"> и</w:t>
      </w:r>
      <w:r w:rsidR="00D31D7D">
        <w:rPr>
          <w:szCs w:val="40"/>
        </w:rPr>
        <w:t xml:space="preserve"> они</w:t>
      </w:r>
      <w:r>
        <w:rPr>
          <w:szCs w:val="40"/>
        </w:rPr>
        <w:t xml:space="preserve"> уже </w:t>
      </w:r>
      <w:r>
        <w:rPr>
          <w:szCs w:val="40"/>
        </w:rPr>
        <w:lastRenderedPageBreak/>
        <w:t xml:space="preserve">функционируют. </w:t>
      </w:r>
      <w:proofErr w:type="gramStart"/>
      <w:r>
        <w:rPr>
          <w:szCs w:val="40"/>
        </w:rPr>
        <w:t>И, конечно, нужно отметить, что ранее действующий Федеральный дорожный фонд Российской Федерации, дорожные фонды субъектов Российской Федерации, которые были созданы в начале 90-х годов, к тому времени были уже ликвидированы как не показавшие своей эффективности, однако целым рядом экспертов высказывается такая точка зрения, что сами по себе фонды, конечно, не могли быть причинами организационного недостатка в области дорожной деятельности, нужно</w:t>
      </w:r>
      <w:proofErr w:type="gramEnd"/>
      <w:r>
        <w:rPr>
          <w:szCs w:val="40"/>
        </w:rPr>
        <w:t xml:space="preserve"> было просто изменить несколько подходы</w:t>
      </w:r>
      <w:r w:rsidR="00D31D7D">
        <w:rPr>
          <w:szCs w:val="40"/>
        </w:rPr>
        <w:t xml:space="preserve"> к их деятельности</w:t>
      </w:r>
      <w:r>
        <w:rPr>
          <w:szCs w:val="40"/>
        </w:rPr>
        <w:t xml:space="preserve"> и всё-таки эти деньги сохранить, и целый объем бюджетных сре</w:t>
      </w:r>
      <w:proofErr w:type="gramStart"/>
      <w:r>
        <w:rPr>
          <w:szCs w:val="40"/>
        </w:rPr>
        <w:t>дств в в</w:t>
      </w:r>
      <w:proofErr w:type="gramEnd"/>
      <w:r>
        <w:rPr>
          <w:szCs w:val="40"/>
        </w:rPr>
        <w:t xml:space="preserve">иде отдельных фондов, который, во-первых, позволяет более-менее планировать дорожную деятельность на трехлетний период, и, конечно, защищать те средства, которые в муниципалитетах будут иметь исключительную целевую направленность на дорожную деятельность. </w:t>
      </w:r>
    </w:p>
    <w:p w:rsidR="00CA5B56" w:rsidRDefault="00CA5B56" w:rsidP="001C6A89">
      <w:pPr>
        <w:spacing w:line="360" w:lineRule="auto"/>
        <w:rPr>
          <w:szCs w:val="40"/>
        </w:rPr>
      </w:pPr>
      <w:r>
        <w:rPr>
          <w:szCs w:val="40"/>
        </w:rPr>
        <w:t>Как бы то ни было, после ликвидации дорожных фондов существенно сократились объемы финансирования на проведение дорожных работ, в целом реконструкцию</w:t>
      </w:r>
      <w:r w:rsidR="00D31D7D">
        <w:rPr>
          <w:szCs w:val="40"/>
        </w:rPr>
        <w:t>,</w:t>
      </w:r>
      <w:r>
        <w:rPr>
          <w:szCs w:val="40"/>
        </w:rPr>
        <w:t xml:space="preserve"> ремонт и строительство новых дорог. Если в 2000 году на строительство и содержание дорог общего пользования выделялись бюджетные средства в размере 2,9 процента ВВП, почти 3, то в 2005 году – всего лишь 1,1 процента ВВП. То есть вот после ликвидации фондов мы получили сокращение почти в 3 раза. И для сравнения: в 2009 году на строительство и содержание автомобильных дорог общего пользования из федерального бюджета было выделено 328 миллиардов рублей, в 2010 году расходы федерального бюджета на указанные цели сократились до 274 миллиардов рублей. Вот мы видим, что конечным итогом стало, конечно, сокращение объемов финансирования после ликвидации дорожных фондов.</w:t>
      </w:r>
    </w:p>
    <w:p w:rsidR="00CA5B56" w:rsidRDefault="00CA5B56" w:rsidP="001C6A89">
      <w:pPr>
        <w:spacing w:line="360" w:lineRule="auto"/>
        <w:rPr>
          <w:szCs w:val="40"/>
        </w:rPr>
      </w:pPr>
      <w:r>
        <w:rPr>
          <w:szCs w:val="40"/>
        </w:rPr>
        <w:t xml:space="preserve">Необходимо отметить, что сегодня создание дорожных фондов в бюджетах муниципалитетов нельзя признать излишним или неэффективным </w:t>
      </w:r>
      <w:r>
        <w:rPr>
          <w:szCs w:val="40"/>
        </w:rPr>
        <w:lastRenderedPageBreak/>
        <w:t>финансовым механизмом, однако такие мнения тоже звучат, и наш комитет, конечно, довольно много предпринял усилий, чтобы муниципальные дорожные фонды получили свое закрепление в бюджет</w:t>
      </w:r>
      <w:r w:rsidR="00D31D7D">
        <w:rPr>
          <w:szCs w:val="40"/>
        </w:rPr>
        <w:t>н</w:t>
      </w:r>
      <w:r>
        <w:rPr>
          <w:szCs w:val="40"/>
        </w:rPr>
        <w:t xml:space="preserve">ом законодательстве. </w:t>
      </w:r>
    </w:p>
    <w:p w:rsidR="00CA5B56" w:rsidRDefault="00CA5B56" w:rsidP="001C6A89">
      <w:pPr>
        <w:spacing w:line="360" w:lineRule="auto"/>
        <w:rPr>
          <w:szCs w:val="40"/>
        </w:rPr>
      </w:pPr>
      <w:proofErr w:type="gramStart"/>
      <w:r>
        <w:rPr>
          <w:szCs w:val="40"/>
        </w:rPr>
        <w:t>Во-первых, образование муниципальных дорожных фондов позволило аккумулировать в них финансовые средства местных бюджетов, которые направляются для финансового обеспечения полномочий органов местного самоуправления на соответствующую деятельность.</w:t>
      </w:r>
      <w:proofErr w:type="gramEnd"/>
      <w:r>
        <w:rPr>
          <w:szCs w:val="40"/>
        </w:rPr>
        <w:t xml:space="preserve"> Ранее они были распределены по различным статьям, по различным программам, то есть это, конечно, затрудняло плановость их расходования и какую-то системную работу в области дорожного строительства. </w:t>
      </w:r>
    </w:p>
    <w:p w:rsidR="00CA5B56" w:rsidRDefault="00CA5B56" w:rsidP="001C6A89">
      <w:pPr>
        <w:spacing w:line="360" w:lineRule="auto"/>
        <w:rPr>
          <w:szCs w:val="40"/>
        </w:rPr>
      </w:pPr>
      <w:r>
        <w:rPr>
          <w:szCs w:val="40"/>
        </w:rPr>
        <w:t xml:space="preserve">Во-вторых, аккумулирование в местных бюджетах средств, которые направляются для финансирования полномочий органов местного самоуправления по осуществлению дорожной деятельности, позволяет более эффективно осуществить их планирование и использование. </w:t>
      </w:r>
    </w:p>
    <w:p w:rsidR="00CA5B56" w:rsidRDefault="00CA5B56" w:rsidP="001C6A89">
      <w:pPr>
        <w:spacing w:line="360" w:lineRule="auto"/>
        <w:rPr>
          <w:szCs w:val="40"/>
        </w:rPr>
      </w:pPr>
      <w:r>
        <w:rPr>
          <w:szCs w:val="40"/>
        </w:rPr>
        <w:t xml:space="preserve">В-третьих, возникла практика, когда субъекты Федерации передают местным бюджетам посредством механизма бюджетного регулирования определенные дополнительные доходы из региональных бюджетов на соответствующие цели. </w:t>
      </w:r>
    </w:p>
    <w:p w:rsidR="00CA5B56" w:rsidRDefault="00CA5B56" w:rsidP="001C6A89">
      <w:pPr>
        <w:spacing w:line="360" w:lineRule="auto"/>
        <w:rPr>
          <w:szCs w:val="40"/>
        </w:rPr>
      </w:pPr>
      <w:r>
        <w:rPr>
          <w:szCs w:val="40"/>
        </w:rPr>
        <w:t xml:space="preserve">На сегодняшний день объем бюджетных ассигнований муниципального дорожного фонда </w:t>
      </w:r>
      <w:proofErr w:type="gramStart"/>
      <w:r>
        <w:rPr>
          <w:szCs w:val="40"/>
        </w:rPr>
        <w:t>утверждается решением о местном бюджете и формируется</w:t>
      </w:r>
      <w:proofErr w:type="gramEnd"/>
      <w:r>
        <w:rPr>
          <w:szCs w:val="40"/>
        </w:rPr>
        <w:t xml:space="preserve"> в основном за счет следующих источников. </w:t>
      </w:r>
    </w:p>
    <w:p w:rsidR="00CA5B56" w:rsidRDefault="00CA5B56" w:rsidP="001C6A89">
      <w:pPr>
        <w:spacing w:line="360" w:lineRule="auto"/>
        <w:rPr>
          <w:szCs w:val="40"/>
        </w:rPr>
      </w:pPr>
      <w:r>
        <w:rPr>
          <w:szCs w:val="40"/>
        </w:rPr>
        <w:t xml:space="preserve">Первое – это, конечно же, поступления от акцизов на нефтепродукты. Мы знаем, что в соответствии с требованиями бюджетного законодательства субъекты Федерации обязаны закрепить нормативы отчислений в местные бюджеты от </w:t>
      </w:r>
      <w:proofErr w:type="gramStart"/>
      <w:r>
        <w:rPr>
          <w:szCs w:val="40"/>
        </w:rPr>
        <w:t>акцизов</w:t>
      </w:r>
      <w:proofErr w:type="gramEnd"/>
      <w:r>
        <w:rPr>
          <w:szCs w:val="40"/>
        </w:rPr>
        <w:t xml:space="preserve"> в общем на нефтепродукты в размере не менее 10 процентов налоговых доходов консолидированного бюджета от указанного налога. Однако есть и целый ряд субъектов, конкретно их 8, которые </w:t>
      </w:r>
      <w:r>
        <w:rPr>
          <w:szCs w:val="40"/>
        </w:rPr>
        <w:lastRenderedPageBreak/>
        <w:t xml:space="preserve">установили нормативы отчислений от данных акцизов в бюджеты муниципалитетов в размере, существенно превышающем 10 процентов доходов. Это такие регионы, как Республика Калмыкия, Саха (Якутия), Забайкальский край, Иркутская, Саратовская, Липецкая, Сахалинская и Тульская области. В соответствии с бюджетной отчетностью Федерального казначейства, в 2016 году в местные бюджеты поступили такие акцизы в общем объеме 39,7 миллиарда рублей. </w:t>
      </w:r>
    </w:p>
    <w:p w:rsidR="00CA5B56" w:rsidRDefault="00CA5B56" w:rsidP="001C6A89">
      <w:pPr>
        <w:spacing w:line="360" w:lineRule="auto"/>
        <w:ind w:firstLine="708"/>
        <w:rPr>
          <w:szCs w:val="40"/>
        </w:rPr>
      </w:pPr>
      <w:r>
        <w:rPr>
          <w:szCs w:val="40"/>
        </w:rPr>
        <w:t>Во-вторых, за счет бюджетных ассигнований из дорожного фонда субъекта Федерации</w:t>
      </w:r>
      <w:r w:rsidR="00D31D7D">
        <w:rPr>
          <w:szCs w:val="40"/>
        </w:rPr>
        <w:t>,</w:t>
      </w:r>
      <w:r>
        <w:rPr>
          <w:szCs w:val="40"/>
        </w:rPr>
        <w:t xml:space="preserve"> в том числе в виде субсидий и бюджетных кредитов, подлежащих передаче местным бюджетам на дорожную деятельность в отношении автомобильных дорог общего пользования. Вот мы с вами видим. </w:t>
      </w:r>
      <w:proofErr w:type="gramStart"/>
      <w:r>
        <w:rPr>
          <w:szCs w:val="40"/>
        </w:rPr>
        <w:t>Порядок формирования и использования средств дорожного фонда субъекта должен предусматривать направление бюджетных ассигнований на проектирование, строительство и реконструкцию дорог общего пользования с твердым покрытием до сельских населенных пунктов, не имеющих круглогодичной связи с сетью автомобильных дорог общего пользования, также на их капитальный ремонт в размере не менее 5 процентов от объема бюджетных ассигнований дорожного фонда субъекта Российской Федерации, формируемого за</w:t>
      </w:r>
      <w:proofErr w:type="gramEnd"/>
      <w:r>
        <w:rPr>
          <w:szCs w:val="40"/>
        </w:rPr>
        <w:t xml:space="preserve"> счет доходов бюджета субъекта Российской Федерации.</w:t>
      </w:r>
    </w:p>
    <w:p w:rsidR="00CA5B56" w:rsidRDefault="00CA5B56" w:rsidP="001C6A89">
      <w:pPr>
        <w:spacing w:line="360" w:lineRule="auto"/>
        <w:rPr>
          <w:szCs w:val="40"/>
        </w:rPr>
      </w:pPr>
      <w:r>
        <w:rPr>
          <w:szCs w:val="40"/>
        </w:rPr>
        <w:t xml:space="preserve">Вот мы видим общий объем этих субсидий: в 2016 году они составляли 14,7 миллиарда рублей, чуть </w:t>
      </w:r>
      <w:proofErr w:type="gramStart"/>
      <w:r>
        <w:rPr>
          <w:szCs w:val="40"/>
        </w:rPr>
        <w:t>подросли в 2017 году и достигли</w:t>
      </w:r>
      <w:proofErr w:type="gramEnd"/>
      <w:r>
        <w:rPr>
          <w:szCs w:val="40"/>
        </w:rPr>
        <w:t xml:space="preserve"> объема – 15,5 миллиарда рублей. Существенная часть этих средств направляется в рамках федеральной целевой программы "Устойчивое развитие сельских территорий на 2014-2017 годы и на период до 2020 года".</w:t>
      </w:r>
    </w:p>
    <w:p w:rsidR="00CA5B56" w:rsidRDefault="00CA5B56" w:rsidP="001C6A89">
      <w:pPr>
        <w:spacing w:line="360" w:lineRule="auto"/>
        <w:rPr>
          <w:szCs w:val="40"/>
        </w:rPr>
      </w:pPr>
      <w:r>
        <w:rPr>
          <w:szCs w:val="40"/>
        </w:rPr>
        <w:t xml:space="preserve">Следующий слайд. В 2016 году, по сведениям субъектов Федерации, общий объем таких межбюджетных трансфертов в региональных бюджетах составил 99 миллиардов рублей, или 18,6 процента общего объема расходов </w:t>
      </w:r>
      <w:r>
        <w:rPr>
          <w:szCs w:val="40"/>
        </w:rPr>
        <w:lastRenderedPageBreak/>
        <w:t>субъекта на дорожное хозяйство, сюда, правда, не входят субъекты Москва и Санкт-Петербург. То есть в расходах субъектов Федерации почти пятую часть составляют, конечно, межбюджетные трансферты бюджетам нижестоящ</w:t>
      </w:r>
      <w:r w:rsidR="008D2966">
        <w:rPr>
          <w:szCs w:val="40"/>
        </w:rPr>
        <w:t>его уровня</w:t>
      </w:r>
      <w:r>
        <w:rPr>
          <w:szCs w:val="40"/>
        </w:rPr>
        <w:t xml:space="preserve"> на пополнение их местных дорожных фондов. </w:t>
      </w:r>
    </w:p>
    <w:p w:rsidR="00CA5B56" w:rsidRDefault="00CA5B56" w:rsidP="001C6A89">
      <w:pPr>
        <w:spacing w:line="360" w:lineRule="auto"/>
        <w:rPr>
          <w:szCs w:val="40"/>
        </w:rPr>
      </w:pPr>
      <w:r>
        <w:rPr>
          <w:szCs w:val="40"/>
        </w:rPr>
        <w:t xml:space="preserve">В шести регионах – в Республиках Ингушетия, Чувашия, Пермский край, Хабаровский край, Кемеровская и Сахалинская области законами соответствующих субъектов была предусмотрена передача всех или части доходов бюджета от транспортного налога в бюджеты муниципальных образований. В соответствии с бюджетной отчетностью Федерального казначейства в 2016 году в местные бюджеты поступили доходы от транспортного налога в общем объеме – 3,6 миллиарда рублей. </w:t>
      </w:r>
    </w:p>
    <w:p w:rsidR="00CA5B56" w:rsidRDefault="00CA5B56" w:rsidP="001C6A89">
      <w:pPr>
        <w:spacing w:line="360" w:lineRule="auto"/>
        <w:rPr>
          <w:szCs w:val="40"/>
        </w:rPr>
      </w:pPr>
      <w:r>
        <w:rPr>
          <w:szCs w:val="40"/>
        </w:rPr>
        <w:t>Вот один из наших тезисов, одна из наших рекомендаций – перейти к уплате транспортного налога, уплачиваемого физическими лицами, в местные бюджеты, соответственно, 50 на 50 район, поселение, городской округ. Вот если эта мера будет принята, то соответствующее поступление в общем объеме будет не 3,6, а почти 110 миллиардов рублей. То есть мы предлагаем меру, которая существенно позволит увеличить поступление в муниципальные бюджеты доходов от уплаты транспортного налога.</w:t>
      </w:r>
    </w:p>
    <w:p w:rsidR="00CA5B56" w:rsidRDefault="00CA5B56" w:rsidP="001C6A89">
      <w:pPr>
        <w:spacing w:line="360" w:lineRule="auto"/>
        <w:rPr>
          <w:szCs w:val="40"/>
        </w:rPr>
      </w:pPr>
      <w:proofErr w:type="gramStart"/>
      <w:r>
        <w:rPr>
          <w:szCs w:val="40"/>
        </w:rPr>
        <w:t>Ну</w:t>
      </w:r>
      <w:proofErr w:type="gramEnd"/>
      <w:r>
        <w:rPr>
          <w:szCs w:val="40"/>
        </w:rPr>
        <w:t xml:space="preserve"> и третий основной источник – конечно, это трансферты из Федерального дорожного фонда, которые предоставляются на реализацию региональных программ субъектов в соответствии с федеральным законом о федеральном бюджете на 2017, 2018 и 2019 годы. </w:t>
      </w:r>
    </w:p>
    <w:p w:rsidR="00CA5B56" w:rsidRDefault="00CA5B56" w:rsidP="001C6A89">
      <w:pPr>
        <w:spacing w:line="360" w:lineRule="auto"/>
        <w:rPr>
          <w:szCs w:val="40"/>
        </w:rPr>
      </w:pPr>
      <w:proofErr w:type="spellStart"/>
      <w:r>
        <w:rPr>
          <w:szCs w:val="40"/>
        </w:rPr>
        <w:t>Росавтодору</w:t>
      </w:r>
      <w:proofErr w:type="spellEnd"/>
      <w:r>
        <w:rPr>
          <w:szCs w:val="40"/>
        </w:rPr>
        <w:t xml:space="preserve"> предусмотрены иные межбюджетные трансферты на финансовое обеспечение дорожной деятельности в рамках реализации госпрограммы "Развитие транспортной системы".</w:t>
      </w:r>
    </w:p>
    <w:p w:rsidR="00CA5B56" w:rsidRDefault="00CA5B56" w:rsidP="001C6A89">
      <w:pPr>
        <w:spacing w:line="360" w:lineRule="auto"/>
        <w:rPr>
          <w:szCs w:val="40"/>
        </w:rPr>
      </w:pPr>
      <w:r>
        <w:rPr>
          <w:szCs w:val="40"/>
        </w:rPr>
        <w:t xml:space="preserve">Можно следующий слайд? </w:t>
      </w:r>
      <w:proofErr w:type="gramStart"/>
      <w:r>
        <w:rPr>
          <w:szCs w:val="40"/>
        </w:rPr>
        <w:t xml:space="preserve">Кроме того, сейчас распоряжением Правительства Российской Федерации утверждено распределение иных </w:t>
      </w:r>
      <w:r>
        <w:rPr>
          <w:szCs w:val="40"/>
        </w:rPr>
        <w:lastRenderedPageBreak/>
        <w:t xml:space="preserve">межбюджетных трансфертов на реализацию мероприятий по развитию автомобильных дорог регионального, межмуниципального и </w:t>
      </w:r>
      <w:r w:rsidR="008D2966">
        <w:rPr>
          <w:szCs w:val="40"/>
        </w:rPr>
        <w:t>местного</w:t>
      </w:r>
      <w:r>
        <w:rPr>
          <w:szCs w:val="40"/>
        </w:rPr>
        <w:t xml:space="preserve"> значения, предоставляемых в 2017 году субъектам Федерации, в общем объеме – 9,857 миллиарда рублей, в том числе на приведение в нормативное состояние, развитие и увеличение пропускной способности сети автомобильных дорог общего пользования регионального, межмуниципального и местного значения</w:t>
      </w:r>
      <w:r w:rsidR="00473253">
        <w:rPr>
          <w:szCs w:val="40"/>
        </w:rPr>
        <w:t>,</w:t>
      </w:r>
      <w:r>
        <w:rPr>
          <w:szCs w:val="40"/>
        </w:rPr>
        <w:t xml:space="preserve"> в</w:t>
      </w:r>
      <w:proofErr w:type="gramEnd"/>
      <w:r>
        <w:rPr>
          <w:szCs w:val="40"/>
        </w:rPr>
        <w:t xml:space="preserve"> </w:t>
      </w:r>
      <w:proofErr w:type="gramStart"/>
      <w:r>
        <w:rPr>
          <w:szCs w:val="40"/>
        </w:rPr>
        <w:t>общем</w:t>
      </w:r>
      <w:proofErr w:type="gramEnd"/>
      <w:r>
        <w:rPr>
          <w:szCs w:val="40"/>
        </w:rPr>
        <w:t xml:space="preserve"> объеме – почти 2,6 миллиарда рублей.</w:t>
      </w:r>
    </w:p>
    <w:p w:rsidR="00CA5B56" w:rsidRDefault="00CA5B56" w:rsidP="001C6A89">
      <w:pPr>
        <w:spacing w:line="360" w:lineRule="auto"/>
        <w:rPr>
          <w:szCs w:val="40"/>
        </w:rPr>
      </w:pPr>
      <w:r>
        <w:rPr>
          <w:szCs w:val="40"/>
        </w:rPr>
        <w:t xml:space="preserve">Необходимо сказать, что также в соответствии с решением </w:t>
      </w:r>
      <w:r w:rsidR="00473253">
        <w:rPr>
          <w:szCs w:val="40"/>
        </w:rPr>
        <w:t>П</w:t>
      </w:r>
      <w:r>
        <w:rPr>
          <w:szCs w:val="40"/>
        </w:rPr>
        <w:t>резидиума Совета при Президенте Российской Федерации по стратегическому развитию и приоритетным проектам реализуется приоритетный проект "Безопасные и качественные дороги", предусматривающий решение нескольких приоритетных задач</w:t>
      </w:r>
      <w:proofErr w:type="gramStart"/>
      <w:r w:rsidR="00473253">
        <w:rPr>
          <w:szCs w:val="40"/>
        </w:rPr>
        <w:t>.</w:t>
      </w:r>
      <w:proofErr w:type="gramEnd"/>
      <w:r w:rsidR="00473253">
        <w:rPr>
          <w:szCs w:val="40"/>
        </w:rPr>
        <w:t xml:space="preserve"> Я</w:t>
      </w:r>
      <w:r>
        <w:rPr>
          <w:szCs w:val="40"/>
        </w:rPr>
        <w:t xml:space="preserve"> здесь не буду подробно останавливаться, скажу лишь, что одним из основных инструментом достижения этих задач является принятие в регионах соответствующих программ комплексного развития транспортной инфраструктуры городских агломераций</w:t>
      </w:r>
      <w:r w:rsidR="00473253">
        <w:rPr>
          <w:szCs w:val="40"/>
        </w:rPr>
        <w:t>. В</w:t>
      </w:r>
      <w:r>
        <w:rPr>
          <w:szCs w:val="40"/>
        </w:rPr>
        <w:t xml:space="preserve"> соответствии с паспортом приоритетного проекта подобные программы реализуются</w:t>
      </w:r>
      <w:r w:rsidR="00473253">
        <w:rPr>
          <w:szCs w:val="40"/>
        </w:rPr>
        <w:t xml:space="preserve"> в</w:t>
      </w:r>
      <w:r>
        <w:rPr>
          <w:szCs w:val="40"/>
        </w:rPr>
        <w:t xml:space="preserve"> 38 субъектах Российской Федерации.</w:t>
      </w:r>
    </w:p>
    <w:p w:rsidR="00CA5B56" w:rsidRDefault="00CA5B56" w:rsidP="001C6A89">
      <w:pPr>
        <w:spacing w:line="360" w:lineRule="auto"/>
        <w:rPr>
          <w:szCs w:val="40"/>
        </w:rPr>
      </w:pPr>
      <w:r>
        <w:rPr>
          <w:szCs w:val="40"/>
        </w:rPr>
        <w:t>Правила предоставления и распределения иных межбюджетных трансфертов бюджетам субъектов Российской Федерации по данному приоритетному проекту известны: при численности населения крупной городской агломерации, городского округа от 500 до 800 тысяч человек предоставляется трансферт не менее 625 миллионов рублей, при численности от 800 тысяч и более – 1 миллиард рублей. Общий объем финансирования приоритетного проекта в 2017 году предусмотрен в объеме – 31,3 миллиарда рублей, в 2018 году – 31,25 миллиарда рублей.</w:t>
      </w:r>
    </w:p>
    <w:p w:rsidR="00CA5B56" w:rsidRDefault="00CA5B56" w:rsidP="001C6A89">
      <w:pPr>
        <w:spacing w:line="360" w:lineRule="auto"/>
        <w:rPr>
          <w:szCs w:val="40"/>
        </w:rPr>
      </w:pPr>
      <w:r>
        <w:rPr>
          <w:szCs w:val="40"/>
        </w:rPr>
        <w:lastRenderedPageBreak/>
        <w:t>Вот на слайде у нас выведена госпрограмма развития транспортной системы, вы видите цифры по бюджету 2018</w:t>
      </w:r>
      <w:r w:rsidR="00473253">
        <w:rPr>
          <w:szCs w:val="40"/>
        </w:rPr>
        <w:t xml:space="preserve"> года</w:t>
      </w:r>
      <w:r>
        <w:rPr>
          <w:szCs w:val="40"/>
        </w:rPr>
        <w:t xml:space="preserve"> и</w:t>
      </w:r>
      <w:r w:rsidR="00473253">
        <w:rPr>
          <w:szCs w:val="40"/>
        </w:rPr>
        <w:t xml:space="preserve"> на</w:t>
      </w:r>
      <w:r>
        <w:rPr>
          <w:szCs w:val="40"/>
        </w:rPr>
        <w:t xml:space="preserve"> плановый период. Цифры соответствующие, не буду на них останавливаться. </w:t>
      </w:r>
    </w:p>
    <w:p w:rsidR="00CA5B56" w:rsidRDefault="00CA5B56" w:rsidP="001C6A89">
      <w:pPr>
        <w:spacing w:line="360" w:lineRule="auto"/>
        <w:rPr>
          <w:szCs w:val="40"/>
        </w:rPr>
      </w:pPr>
      <w:r>
        <w:rPr>
          <w:szCs w:val="40"/>
        </w:rPr>
        <w:t>Вместе с тем</w:t>
      </w:r>
      <w:r w:rsidR="00473253">
        <w:rPr>
          <w:szCs w:val="40"/>
        </w:rPr>
        <w:t xml:space="preserve">, </w:t>
      </w:r>
      <w:r>
        <w:rPr>
          <w:szCs w:val="40"/>
        </w:rPr>
        <w:t>по данн</w:t>
      </w:r>
      <w:r w:rsidR="00473253">
        <w:rPr>
          <w:szCs w:val="40"/>
        </w:rPr>
        <w:t>ым</w:t>
      </w:r>
      <w:r>
        <w:rPr>
          <w:szCs w:val="40"/>
        </w:rPr>
        <w:t xml:space="preserve"> Счётной палаты Российской Федерации суммарный объем финансирования автомобильных дорог местного значения в 2016 году составил 292,7 миллиарда рублей, что </w:t>
      </w:r>
      <w:r w:rsidR="00473253">
        <w:rPr>
          <w:szCs w:val="40"/>
        </w:rPr>
        <w:t>значительно</w:t>
      </w:r>
      <w:r>
        <w:rPr>
          <w:szCs w:val="40"/>
        </w:rPr>
        <w:t xml:space="preserve"> больше уровня 2013 года, то есть до момента создания муниципальных дорожных фондов. То есть мы видим, что эта мера и этот подход демонстрируют свою эффективность.</w:t>
      </w:r>
    </w:p>
    <w:p w:rsidR="00CA5B56" w:rsidRDefault="00CA5B56" w:rsidP="001C6A89">
      <w:pPr>
        <w:spacing w:line="360" w:lineRule="auto"/>
        <w:rPr>
          <w:szCs w:val="40"/>
        </w:rPr>
      </w:pPr>
      <w:r>
        <w:rPr>
          <w:szCs w:val="40"/>
        </w:rPr>
        <w:t xml:space="preserve">Следующий слайд, пожалуйста. Вот это очень показательная информация по данным Ассоциации "РАДОР", у нас представитель есть, будет выступать. </w:t>
      </w:r>
      <w:proofErr w:type="gramStart"/>
      <w:r>
        <w:rPr>
          <w:szCs w:val="40"/>
        </w:rPr>
        <w:t>Минимальная ежегодная сумма денежных средств, которая была необходима бюджетам Российской Федерации без Москвы и Петербурга, Республики Крым и Севастополя в 2017 году на финансовое обеспечение расходных обязательств по содержанию, ремонту и капитальному ремонту автомобильных дорог составляет 1</w:t>
      </w:r>
      <w:r w:rsidR="00473253">
        <w:rPr>
          <w:szCs w:val="40"/>
        </w:rPr>
        <w:t>,</w:t>
      </w:r>
      <w:r>
        <w:rPr>
          <w:szCs w:val="40"/>
        </w:rPr>
        <w:t>734 триллиона рублей тогда, как плановые расходы составляют всего лишь 237,4 миллиарда рублей или 14,3 процента от реальных потребностей.</w:t>
      </w:r>
      <w:proofErr w:type="gramEnd"/>
      <w:r>
        <w:rPr>
          <w:szCs w:val="40"/>
        </w:rPr>
        <w:t xml:space="preserve"> При этом на финансовое обеспечение (информация отражена на слайде) автомобильных дорог местного значения необходимо выделить</w:t>
      </w:r>
      <w:r w:rsidR="00473253">
        <w:rPr>
          <w:szCs w:val="40"/>
        </w:rPr>
        <w:t>:</w:t>
      </w:r>
      <w:r>
        <w:rPr>
          <w:szCs w:val="40"/>
        </w:rPr>
        <w:t xml:space="preserve"> на содержание по нормативу необходимо 442 миллиарда рублей, а предусмотрено 135,5 миллиарда рублей, то есть 32 процента от потребностей. На ремонт данных дорог по нормативу необходимо</w:t>
      </w:r>
      <w:r w:rsidR="00473253">
        <w:rPr>
          <w:szCs w:val="40"/>
        </w:rPr>
        <w:t xml:space="preserve"> </w:t>
      </w:r>
      <w:r>
        <w:rPr>
          <w:szCs w:val="40"/>
        </w:rPr>
        <w:t>323,8 миллиарда рублей, выделяется 90,6 миллиарда рублей или 28 процентов от потребностей. На капитальный ремонт указанных дорог по нормативу 988,6 миллиарда рублей (почти триллион), а выделяется 22,2 миллиарда рублей или 2,2 процента от потребностей.</w:t>
      </w:r>
    </w:p>
    <w:p w:rsidR="00CA5B56" w:rsidRDefault="00CA5B56" w:rsidP="001C6A89">
      <w:pPr>
        <w:spacing w:line="360" w:lineRule="auto"/>
        <w:rPr>
          <w:szCs w:val="40"/>
        </w:rPr>
      </w:pPr>
      <w:r>
        <w:rPr>
          <w:szCs w:val="40"/>
        </w:rPr>
        <w:lastRenderedPageBreak/>
        <w:t>Следует обратить внимание также на такой негативный фактор как отсутствие в настоящее время системного учета и контроля за состоянием развития автомобильных дорог местного значения. Усложняется это тем, что нет сводных данных по проверочным мероприятиям контрольно-счетных органов субъектов Федерации и контрольно-счетных органов муниципальных образований.</w:t>
      </w:r>
    </w:p>
    <w:p w:rsidR="00CA5B56" w:rsidRDefault="00CA5B56" w:rsidP="001C6A89">
      <w:pPr>
        <w:spacing w:line="360" w:lineRule="auto"/>
        <w:rPr>
          <w:szCs w:val="40"/>
        </w:rPr>
      </w:pPr>
      <w:r>
        <w:rPr>
          <w:szCs w:val="40"/>
        </w:rPr>
        <w:t xml:space="preserve">В этой связи необходимо отметить некоторые негативные тенденции, которые, на наш взгляд, негативно скажутся на объемах финансирования содержания, реконструкции, ремонта, проектирования и строительства дорог местного значения. </w:t>
      </w:r>
      <w:proofErr w:type="gramStart"/>
      <w:r>
        <w:rPr>
          <w:szCs w:val="40"/>
        </w:rPr>
        <w:t>В частности</w:t>
      </w:r>
      <w:r w:rsidR="00473253">
        <w:rPr>
          <w:szCs w:val="40"/>
        </w:rPr>
        <w:t>,</w:t>
      </w:r>
      <w:r>
        <w:rPr>
          <w:szCs w:val="40"/>
        </w:rPr>
        <w:t xml:space="preserve"> в связи с внесением изменений в Бюджетный кодекс Российской Федерации в 2018 году будут уменьшены нормативы отчисления акцизов на нефтепродукты в бюджеты субъектов Федерации: в 2018 году с 57,4 до 57,1, в 2019 году с 60,2 до 58,1 и в 2020 году соответственно останется 58,2.</w:t>
      </w:r>
      <w:proofErr w:type="gramEnd"/>
      <w:r>
        <w:rPr>
          <w:szCs w:val="40"/>
        </w:rPr>
        <w:t xml:space="preserve"> </w:t>
      </w:r>
      <w:proofErr w:type="gramStart"/>
      <w:r>
        <w:rPr>
          <w:szCs w:val="40"/>
        </w:rPr>
        <w:t>При этом одновременно уменьшается и значение коэффициента, применяемого при установлении базового объема бюджетных ассигнований Федерального дорожного фонда и в 2018 году он составит 0,445 вместо 0,49, в 2019 году 0,36 вместо 0,40, что в свою очередь, конечно же, приведет к уменьшению бюджетных ассигнований Федерального дорожного фонда и соответственно пропорционально на предоставление межбюджетных трансфертов бюджетам субъектов Российской Федерации на финансовое обеспечение</w:t>
      </w:r>
      <w:proofErr w:type="gramEnd"/>
      <w:r>
        <w:rPr>
          <w:szCs w:val="40"/>
        </w:rPr>
        <w:t xml:space="preserve"> дорожной деятельности.</w:t>
      </w:r>
    </w:p>
    <w:p w:rsidR="00CA5B56" w:rsidRDefault="00CA5B56" w:rsidP="001C6A89">
      <w:pPr>
        <w:spacing w:line="360" w:lineRule="auto"/>
        <w:rPr>
          <w:szCs w:val="40"/>
        </w:rPr>
      </w:pPr>
      <w:r>
        <w:rPr>
          <w:szCs w:val="40"/>
        </w:rPr>
        <w:t>Помимо этого эффективному использованию средств муниципальных дорожных фондов в ряде муниципалитетов препятствует низкий уровень планирования и осуществления дорожной деятельности, что не позволяет органам местного самоуправления данных муниципалитетов реализовать цели и задачи, предусмотренные в муниципальных программах в сфере дорожного хозяйства и дорожной деятельности.</w:t>
      </w:r>
    </w:p>
    <w:p w:rsidR="00CA5B56" w:rsidRDefault="00CA5B56" w:rsidP="001C6A89">
      <w:pPr>
        <w:spacing w:line="360" w:lineRule="auto"/>
        <w:rPr>
          <w:szCs w:val="40"/>
        </w:rPr>
      </w:pPr>
      <w:r>
        <w:rPr>
          <w:szCs w:val="40"/>
        </w:rPr>
        <w:lastRenderedPageBreak/>
        <w:t>Важнейшим препятствием, большим препятствием является отсутствие финансовых, как мы уже говорили, кадровых и материально-технических ресурсов для приобретения и использования современных технологий, материалов, техники для осуществления дорожной деятельности.</w:t>
      </w:r>
    </w:p>
    <w:p w:rsidR="00CA5B56" w:rsidRDefault="00CA5B56" w:rsidP="001C6A89">
      <w:pPr>
        <w:spacing w:line="360" w:lineRule="auto"/>
        <w:ind w:firstLine="708"/>
        <w:rPr>
          <w:szCs w:val="40"/>
        </w:rPr>
      </w:pPr>
      <w:proofErr w:type="gramStart"/>
      <w:r>
        <w:rPr>
          <w:szCs w:val="40"/>
        </w:rPr>
        <w:t>Важным моментом является смена парадигмы, изменение подходов к ремонту и содержанию автомобильных дорог местного значения и эволюционной или, может быть, революционный переход от ремонта небольших участков, так называем</w:t>
      </w:r>
      <w:r w:rsidR="00473253">
        <w:rPr>
          <w:szCs w:val="40"/>
        </w:rPr>
        <w:t>ого «</w:t>
      </w:r>
      <w:r>
        <w:rPr>
          <w:szCs w:val="40"/>
        </w:rPr>
        <w:t>ямочн</w:t>
      </w:r>
      <w:r w:rsidR="00473253">
        <w:rPr>
          <w:szCs w:val="40"/>
        </w:rPr>
        <w:t>ого</w:t>
      </w:r>
      <w:r>
        <w:rPr>
          <w:szCs w:val="40"/>
        </w:rPr>
        <w:t xml:space="preserve"> ремонт</w:t>
      </w:r>
      <w:r w:rsidR="00473253">
        <w:rPr>
          <w:szCs w:val="40"/>
        </w:rPr>
        <w:t>»</w:t>
      </w:r>
      <w:r>
        <w:rPr>
          <w:szCs w:val="40"/>
        </w:rPr>
        <w:t>,</w:t>
      </w:r>
      <w:r w:rsidR="00473253">
        <w:rPr>
          <w:szCs w:val="40"/>
        </w:rPr>
        <w:t xml:space="preserve"> к</w:t>
      </w:r>
      <w:r>
        <w:rPr>
          <w:szCs w:val="40"/>
        </w:rPr>
        <w:t xml:space="preserve"> довольно больши</w:t>
      </w:r>
      <w:r w:rsidR="00473253">
        <w:rPr>
          <w:szCs w:val="40"/>
        </w:rPr>
        <w:t>м</w:t>
      </w:r>
      <w:r>
        <w:rPr>
          <w:szCs w:val="40"/>
        </w:rPr>
        <w:t xml:space="preserve"> по направлениям, по объемам, про</w:t>
      </w:r>
      <w:r w:rsidR="00473253">
        <w:rPr>
          <w:szCs w:val="40"/>
        </w:rPr>
        <w:t>тяженности</w:t>
      </w:r>
      <w:r>
        <w:rPr>
          <w:szCs w:val="40"/>
        </w:rPr>
        <w:t xml:space="preserve"> маршрут</w:t>
      </w:r>
      <w:r w:rsidR="00D1776F">
        <w:rPr>
          <w:szCs w:val="40"/>
        </w:rPr>
        <w:t>ам</w:t>
      </w:r>
      <w:r>
        <w:rPr>
          <w:szCs w:val="40"/>
        </w:rPr>
        <w:t xml:space="preserve"> с учетом использования современных методов диагностики состояния дорог и планировани</w:t>
      </w:r>
      <w:r w:rsidR="00D1776F">
        <w:rPr>
          <w:szCs w:val="40"/>
        </w:rPr>
        <w:t>я</w:t>
      </w:r>
      <w:r>
        <w:rPr>
          <w:szCs w:val="40"/>
        </w:rPr>
        <w:t xml:space="preserve"> ремонтных работ.</w:t>
      </w:r>
      <w:proofErr w:type="gramEnd"/>
      <w:r w:rsidRPr="00AE0D78">
        <w:rPr>
          <w:szCs w:val="40"/>
        </w:rPr>
        <w:t xml:space="preserve"> </w:t>
      </w:r>
      <w:r>
        <w:rPr>
          <w:szCs w:val="40"/>
        </w:rPr>
        <w:t>Как я уже и говорил, те барьеры, и те ограничения, которые сегодня в муниципалитетах есть, конечно же, существенно этому процессу препятствуют.</w:t>
      </w:r>
    </w:p>
    <w:p w:rsidR="00CA5B56" w:rsidRDefault="00CA5B56" w:rsidP="001C6A89">
      <w:pPr>
        <w:spacing w:line="360" w:lineRule="auto"/>
        <w:rPr>
          <w:szCs w:val="40"/>
        </w:rPr>
      </w:pPr>
      <w:r>
        <w:rPr>
          <w:szCs w:val="40"/>
        </w:rPr>
        <w:t>Ещё одной из важнейших проблем является отсутствие в сфере строительства, реконструкции, ремонта и содержания автомобильных дорог местного значения, оформленных прав муниципалитетов на соответствующие дороги, что является препятствием для поддержания их в нормативном состоянии.</w:t>
      </w:r>
    </w:p>
    <w:p w:rsidR="00CA5B56" w:rsidRDefault="00CA5B56" w:rsidP="001C6A89">
      <w:pPr>
        <w:spacing w:line="360" w:lineRule="auto"/>
        <w:rPr>
          <w:szCs w:val="40"/>
        </w:rPr>
      </w:pPr>
      <w:r>
        <w:rPr>
          <w:szCs w:val="40"/>
        </w:rPr>
        <w:t>Здесь, конечно, нужно выделить две причины - отсутствие должного финансирования не всегда позволяет вести системно эту деятельность. И второе - длительность процедуры оформления соответствующих автомобильных дорог в муниципальную собственность. Как я уже говорил, кадровая проблема в поселениях или в территориях с низкой плотностью населения, стоит наиболее остро.</w:t>
      </w:r>
    </w:p>
    <w:p w:rsidR="00CA5B56" w:rsidRDefault="00CA5B56" w:rsidP="001C6A89">
      <w:pPr>
        <w:spacing w:line="360" w:lineRule="auto"/>
        <w:rPr>
          <w:szCs w:val="40"/>
        </w:rPr>
      </w:pPr>
      <w:r>
        <w:rPr>
          <w:szCs w:val="40"/>
        </w:rPr>
        <w:t xml:space="preserve">С учётом </w:t>
      </w:r>
      <w:proofErr w:type="gramStart"/>
      <w:r>
        <w:rPr>
          <w:szCs w:val="40"/>
        </w:rPr>
        <w:t>изложенного</w:t>
      </w:r>
      <w:proofErr w:type="gramEnd"/>
      <w:r>
        <w:rPr>
          <w:szCs w:val="40"/>
        </w:rPr>
        <w:t xml:space="preserve"> можно сказать, что принципиально важно определить реальные финансовые потребности наших муниципалитетов на содержание, развитие и ремонт автомобильных дорог местного значении. С </w:t>
      </w:r>
      <w:r>
        <w:rPr>
          <w:szCs w:val="40"/>
        </w:rPr>
        <w:lastRenderedPageBreak/>
        <w:t xml:space="preserve">учётом большого географического размаха и особенностей природно-климатического характера на сегодняшний день, к сожалению, этих нормативов никто нам сказать не может. </w:t>
      </w:r>
    </w:p>
    <w:p w:rsidR="00CA5B56" w:rsidRDefault="00CA5B56" w:rsidP="001C6A89">
      <w:pPr>
        <w:spacing w:line="360" w:lineRule="auto"/>
        <w:rPr>
          <w:szCs w:val="40"/>
        </w:rPr>
      </w:pPr>
      <w:r>
        <w:rPr>
          <w:szCs w:val="40"/>
        </w:rPr>
        <w:t>Решение данной задачи, конечно, будет зависеть от эффективного введения объективных нормативов финансовых затрат в данной сфере, и выделения на указанные цели необходимых финансовых ресурсов. В связи с этим, конечно, на федеральном уровне нужно как можно скорее обновить методическую базу по установлению органами местного самоуправления данных нормативов финансовых затрат.</w:t>
      </w:r>
    </w:p>
    <w:p w:rsidR="00CA5B56" w:rsidRDefault="00CA5B56" w:rsidP="001C6A89">
      <w:pPr>
        <w:spacing w:line="360" w:lineRule="auto"/>
        <w:rPr>
          <w:szCs w:val="40"/>
        </w:rPr>
      </w:pPr>
      <w:proofErr w:type="gramStart"/>
      <w:r>
        <w:rPr>
          <w:szCs w:val="40"/>
        </w:rPr>
        <w:t>Определение реальных финансовых потребностей муниципалитетов для решения этих вопросов зависит также от введения чётких критериев отнесения автомобильных дорог местного значения к автомобильным дорогам поселения</w:t>
      </w:r>
      <w:r w:rsidR="00D1776F">
        <w:rPr>
          <w:szCs w:val="40"/>
        </w:rPr>
        <w:t>,</w:t>
      </w:r>
      <w:r>
        <w:rPr>
          <w:szCs w:val="40"/>
        </w:rPr>
        <w:t xml:space="preserve"> муниципального района и городского округа, а также скорейшего завершения процесса инвентаризации всех автомобильных дорог местного значения с постановкой их на кадастровый учёт и составления реестров таких дорог в каждом муниципалитете.</w:t>
      </w:r>
      <w:proofErr w:type="gramEnd"/>
    </w:p>
    <w:p w:rsidR="00CA5B56" w:rsidRDefault="00CA5B56" w:rsidP="001C6A89">
      <w:pPr>
        <w:spacing w:line="360" w:lineRule="auto"/>
        <w:rPr>
          <w:szCs w:val="40"/>
        </w:rPr>
      </w:pPr>
      <w:r>
        <w:rPr>
          <w:szCs w:val="40"/>
        </w:rPr>
        <w:t>Я коротко скажу о наших предложениях, чтобы уже перейти на рекомендации, чтобы вас не утомлять длительным докладом.</w:t>
      </w:r>
    </w:p>
    <w:p w:rsidR="00CA5B56" w:rsidRDefault="00CA5B56" w:rsidP="001C6A89">
      <w:pPr>
        <w:spacing w:line="360" w:lineRule="auto"/>
        <w:rPr>
          <w:szCs w:val="40"/>
        </w:rPr>
      </w:pPr>
      <w:r>
        <w:rPr>
          <w:szCs w:val="40"/>
        </w:rPr>
        <w:t>Конечно же, необходимо закрепить дополнительные источники доходов местн</w:t>
      </w:r>
      <w:r w:rsidR="00D1776F">
        <w:rPr>
          <w:szCs w:val="40"/>
        </w:rPr>
        <w:t>ых</w:t>
      </w:r>
      <w:r>
        <w:rPr>
          <w:szCs w:val="40"/>
        </w:rPr>
        <w:t xml:space="preserve"> бюджет</w:t>
      </w:r>
      <w:r w:rsidR="00D1776F">
        <w:rPr>
          <w:szCs w:val="40"/>
        </w:rPr>
        <w:t>ов</w:t>
      </w:r>
      <w:r>
        <w:rPr>
          <w:szCs w:val="40"/>
        </w:rPr>
        <w:t>. Мы уже с вами об этом говорили. Предложение, с которым Комитет по федеративному устройству и вопросам местного самоуправления из года в год в проекте заключения к федеральному бюджету обращает внимание</w:t>
      </w:r>
      <w:r w:rsidR="00D1776F">
        <w:rPr>
          <w:szCs w:val="40"/>
        </w:rPr>
        <w:t xml:space="preserve"> - это</w:t>
      </w:r>
      <w:r>
        <w:rPr>
          <w:szCs w:val="40"/>
        </w:rPr>
        <w:t xml:space="preserve"> довольно встроенн</w:t>
      </w:r>
      <w:r w:rsidR="00D1776F">
        <w:rPr>
          <w:szCs w:val="40"/>
        </w:rPr>
        <w:t>ая</w:t>
      </w:r>
      <w:r>
        <w:rPr>
          <w:szCs w:val="40"/>
        </w:rPr>
        <w:t xml:space="preserve"> и логически выстроенн</w:t>
      </w:r>
      <w:r w:rsidR="00D1776F">
        <w:rPr>
          <w:szCs w:val="40"/>
        </w:rPr>
        <w:t>ая</w:t>
      </w:r>
      <w:r>
        <w:rPr>
          <w:szCs w:val="40"/>
        </w:rPr>
        <w:t xml:space="preserve"> систем</w:t>
      </w:r>
      <w:r w:rsidR="00D1776F">
        <w:rPr>
          <w:szCs w:val="40"/>
        </w:rPr>
        <w:t>а</w:t>
      </w:r>
      <w:r>
        <w:rPr>
          <w:szCs w:val="40"/>
        </w:rPr>
        <w:t xml:space="preserve"> зачисления транспортного налога в бюджеты бюджетной системы Российской Федерации. </w:t>
      </w:r>
    </w:p>
    <w:p w:rsidR="00CA5B56" w:rsidRDefault="00CA5B56" w:rsidP="001C6A89">
      <w:pPr>
        <w:spacing w:line="360" w:lineRule="auto"/>
        <w:rPr>
          <w:szCs w:val="40"/>
        </w:rPr>
      </w:pPr>
      <w:r>
        <w:rPr>
          <w:szCs w:val="40"/>
        </w:rPr>
        <w:t>Ведь очевидно, что транспортом, особенно личным транспортом</w:t>
      </w:r>
      <w:r w:rsidR="00D1776F">
        <w:rPr>
          <w:szCs w:val="40"/>
        </w:rPr>
        <w:t>,</w:t>
      </w:r>
      <w:r>
        <w:rPr>
          <w:szCs w:val="40"/>
        </w:rPr>
        <w:t xml:space="preserve"> граждане пользуются по месту своего проживания, то есть там, где они ведут </w:t>
      </w:r>
      <w:r>
        <w:rPr>
          <w:szCs w:val="40"/>
        </w:rPr>
        <w:lastRenderedPageBreak/>
        <w:t>свою трудовую, хозяйственную и экономическую деятельность. Таким образом, по аналогии с имуществом налоговым было бы логично зачислять транспортный налог с физических лиц в бюджеты муниципалитетов с разделением, расщеплением 50 на 50 - муниципальный и поселковый уровень.</w:t>
      </w:r>
    </w:p>
    <w:p w:rsidR="00CA5B56" w:rsidRDefault="00CA5B56" w:rsidP="001C6A89">
      <w:pPr>
        <w:spacing w:line="360" w:lineRule="auto"/>
        <w:rPr>
          <w:szCs w:val="40"/>
        </w:rPr>
      </w:pPr>
      <w:r>
        <w:rPr>
          <w:szCs w:val="40"/>
        </w:rPr>
        <w:t>Данная мера позволит привлечь, по анализу прошедшего года, около 110 миллиардов рублей в дорожные фонды наших муниципалитетов. Это является, конечно, очень серьёзным ресурсом, который сможет эту ситуацию с мёртвой точки сдвинуть.</w:t>
      </w:r>
    </w:p>
    <w:p w:rsidR="00CA5B56" w:rsidRDefault="00CA5B56" w:rsidP="001C6A89">
      <w:pPr>
        <w:spacing w:line="360" w:lineRule="auto"/>
        <w:rPr>
          <w:szCs w:val="40"/>
        </w:rPr>
      </w:pPr>
      <w:r>
        <w:rPr>
          <w:szCs w:val="40"/>
        </w:rPr>
        <w:t>Второй вопрос. Зачисление штрафов за нарушения законодательства в области безопасности дорожного движения, Правил дорожного движения. Зачисляются сто процентов в бюджеты субъектов Российской Федерации. Хотя очевидно, что аварийность или совершение дорожно-транспортных правонарушений связано с качеством дорог и с безопасностью на участках дорог в муниципалитетах и населённых пунктах.</w:t>
      </w:r>
    </w:p>
    <w:p w:rsidR="00CA5B56" w:rsidRDefault="00CA5B56" w:rsidP="001C6A89">
      <w:pPr>
        <w:spacing w:line="360" w:lineRule="auto"/>
        <w:rPr>
          <w:szCs w:val="40"/>
        </w:rPr>
      </w:pPr>
      <w:r>
        <w:rPr>
          <w:szCs w:val="40"/>
        </w:rPr>
        <w:t xml:space="preserve">Поэтому очевидно, что если мы предусмотрим зачисление 50 на 50 штрафов в области нарушений Правил дорожного движения в субъект и в муниципалитеты, это будет значительно стимулировать наши органы местного самоуправления к наведению порядка в этой сфере и ведению данной работы. </w:t>
      </w:r>
      <w:r w:rsidR="00D1776F">
        <w:rPr>
          <w:szCs w:val="40"/>
        </w:rPr>
        <w:t>Н</w:t>
      </w:r>
      <w:r>
        <w:rPr>
          <w:szCs w:val="40"/>
        </w:rPr>
        <w:t>едавно совсем общались с начальником ГИБДД России,</w:t>
      </w:r>
      <w:r w:rsidR="00D1776F">
        <w:rPr>
          <w:szCs w:val="40"/>
        </w:rPr>
        <w:t xml:space="preserve"> и складывается такая картина, что</w:t>
      </w:r>
      <w:r>
        <w:rPr>
          <w:szCs w:val="40"/>
        </w:rPr>
        <w:t xml:space="preserve"> не заинтересованы в муниципалитетах в установке современных средств фиксации</w:t>
      </w:r>
      <w:r w:rsidR="00D1776F">
        <w:rPr>
          <w:szCs w:val="40"/>
        </w:rPr>
        <w:t xml:space="preserve"> правонарушений</w:t>
      </w:r>
      <w:r>
        <w:rPr>
          <w:szCs w:val="40"/>
        </w:rPr>
        <w:t xml:space="preserve">, передовых технологий, </w:t>
      </w:r>
      <w:r w:rsidR="00D1776F">
        <w:rPr>
          <w:szCs w:val="40"/>
        </w:rPr>
        <w:t>соответствующих</w:t>
      </w:r>
      <w:r>
        <w:rPr>
          <w:szCs w:val="40"/>
        </w:rPr>
        <w:t xml:space="preserve"> дежурств, потому что штрафы, которые поступают от нарушений, в бюджеты муниципалитетов не возвращаются.</w:t>
      </w:r>
    </w:p>
    <w:p w:rsidR="00CA5B56" w:rsidRDefault="00CA5B56" w:rsidP="001C6A89">
      <w:pPr>
        <w:spacing w:line="360" w:lineRule="auto"/>
        <w:rPr>
          <w:szCs w:val="40"/>
        </w:rPr>
      </w:pPr>
      <w:r>
        <w:rPr>
          <w:szCs w:val="40"/>
        </w:rPr>
        <w:t xml:space="preserve">Конечно же, здесь субъект </w:t>
      </w:r>
      <w:proofErr w:type="gramStart"/>
      <w:r>
        <w:rPr>
          <w:szCs w:val="40"/>
        </w:rPr>
        <w:t>свободен в инструментариях и закон не ограничивает</w:t>
      </w:r>
      <w:proofErr w:type="gramEnd"/>
      <w:r>
        <w:rPr>
          <w:szCs w:val="40"/>
        </w:rPr>
        <w:t xml:space="preserve"> способы межбюджетных</w:t>
      </w:r>
      <w:r w:rsidR="00D1776F">
        <w:rPr>
          <w:szCs w:val="40"/>
        </w:rPr>
        <w:t xml:space="preserve"> трансфертов </w:t>
      </w:r>
      <w:r>
        <w:rPr>
          <w:szCs w:val="40"/>
        </w:rPr>
        <w:t xml:space="preserve">для пополнения </w:t>
      </w:r>
      <w:r>
        <w:rPr>
          <w:szCs w:val="40"/>
        </w:rPr>
        <w:lastRenderedPageBreak/>
        <w:t>муниципальных дорожных фондов, но вот не все субъекты, к сожалению, в этом направлении работают. Я передовиков озвучил.</w:t>
      </w:r>
    </w:p>
    <w:p w:rsidR="00CA5B56" w:rsidRDefault="00CA5B56" w:rsidP="001C6A89">
      <w:pPr>
        <w:spacing w:line="360" w:lineRule="auto"/>
        <w:rPr>
          <w:szCs w:val="40"/>
        </w:rPr>
      </w:pPr>
      <w:r>
        <w:rPr>
          <w:szCs w:val="40"/>
        </w:rPr>
        <w:t xml:space="preserve">И третья мера, которая, на мой взгляд, является спорной, потому что я, как представитель оппозиционной партии, не могу её поддержать. Мы с вами несколько лет назад ввели плату за негативное воздействие на федеральные дороги общего пользования </w:t>
      </w:r>
      <w:proofErr w:type="spellStart"/>
      <w:r>
        <w:rPr>
          <w:szCs w:val="40"/>
        </w:rPr>
        <w:t>большегрузами</w:t>
      </w:r>
      <w:proofErr w:type="spellEnd"/>
      <w:r>
        <w:rPr>
          <w:szCs w:val="40"/>
        </w:rPr>
        <w:t xml:space="preserve"> свыше 12 тонн. Это было связано с введением соответствующей системы платы за компенсацию негативного воздействия. </w:t>
      </w:r>
    </w:p>
    <w:p w:rsidR="00CA5B56" w:rsidRDefault="00CA5B56" w:rsidP="001C6A89">
      <w:pPr>
        <w:spacing w:line="360" w:lineRule="auto"/>
        <w:rPr>
          <w:szCs w:val="40"/>
        </w:rPr>
      </w:pPr>
      <w:r>
        <w:rPr>
          <w:szCs w:val="40"/>
        </w:rPr>
        <w:t xml:space="preserve">К чему это привело? </w:t>
      </w:r>
      <w:proofErr w:type="gramStart"/>
      <w:r>
        <w:rPr>
          <w:szCs w:val="40"/>
        </w:rPr>
        <w:t xml:space="preserve">Многие главы районов </w:t>
      </w:r>
      <w:r w:rsidR="00D1776F">
        <w:rPr>
          <w:szCs w:val="40"/>
        </w:rPr>
        <w:t xml:space="preserve">и поселений </w:t>
      </w:r>
      <w:r>
        <w:rPr>
          <w:szCs w:val="40"/>
        </w:rPr>
        <w:t xml:space="preserve">на встречах этот вопрос ставят, что просто фуры, которые едут по федеральным трассам, федеральным дорогам, </w:t>
      </w:r>
      <w:r w:rsidR="00D1776F">
        <w:rPr>
          <w:szCs w:val="40"/>
        </w:rPr>
        <w:t>на тех местах,</w:t>
      </w:r>
      <w:r>
        <w:rPr>
          <w:szCs w:val="40"/>
        </w:rPr>
        <w:t xml:space="preserve"> где позволяет участок соответствующей дороги, стали сворачивать и пользоваться дорогами либо межмуниципальными, либо местного значения, таким образом</w:t>
      </w:r>
      <w:r w:rsidR="00D1776F">
        <w:rPr>
          <w:szCs w:val="40"/>
        </w:rPr>
        <w:t>,</w:t>
      </w:r>
      <w:r>
        <w:rPr>
          <w:szCs w:val="40"/>
        </w:rPr>
        <w:t xml:space="preserve"> нанося им очень существенный вред, урон, </w:t>
      </w:r>
      <w:r w:rsidR="00D1776F">
        <w:rPr>
          <w:szCs w:val="40"/>
        </w:rPr>
        <w:t>и не внося за это соответствующей</w:t>
      </w:r>
      <w:r>
        <w:rPr>
          <w:szCs w:val="40"/>
        </w:rPr>
        <w:t xml:space="preserve"> плат</w:t>
      </w:r>
      <w:r w:rsidR="00D1776F">
        <w:rPr>
          <w:szCs w:val="40"/>
        </w:rPr>
        <w:t>ы</w:t>
      </w:r>
      <w:r>
        <w:rPr>
          <w:szCs w:val="40"/>
        </w:rPr>
        <w:t xml:space="preserve">... </w:t>
      </w:r>
      <w:proofErr w:type="gramEnd"/>
      <w:r w:rsidR="00D1776F">
        <w:rPr>
          <w:szCs w:val="40"/>
        </w:rPr>
        <w:t>Н</w:t>
      </w:r>
      <w:r>
        <w:rPr>
          <w:szCs w:val="40"/>
        </w:rPr>
        <w:t>е платят</w:t>
      </w:r>
      <w:r w:rsidR="00D1776F">
        <w:rPr>
          <w:szCs w:val="40"/>
        </w:rPr>
        <w:t xml:space="preserve"> и</w:t>
      </w:r>
      <w:r>
        <w:rPr>
          <w:szCs w:val="40"/>
        </w:rPr>
        <w:t xml:space="preserve"> за "Платон", и муниципалитеты никак это администрировать не могут, страдают их</w:t>
      </w:r>
      <w:r w:rsidR="00D1776F">
        <w:rPr>
          <w:szCs w:val="40"/>
        </w:rPr>
        <w:t>,</w:t>
      </w:r>
      <w:r>
        <w:rPr>
          <w:szCs w:val="40"/>
        </w:rPr>
        <w:t xml:space="preserve"> и без того находящееся не в самом лучшем нормативном состоянии</w:t>
      </w:r>
      <w:r w:rsidR="00D1776F">
        <w:rPr>
          <w:szCs w:val="40"/>
        </w:rPr>
        <w:t>,</w:t>
      </w:r>
      <w:r>
        <w:rPr>
          <w:szCs w:val="40"/>
        </w:rPr>
        <w:t xml:space="preserve"> дорожное полотно.</w:t>
      </w:r>
    </w:p>
    <w:p w:rsidR="00CA5B56" w:rsidRDefault="00CA5B56" w:rsidP="001C6A89">
      <w:pPr>
        <w:spacing w:line="360" w:lineRule="auto"/>
        <w:rPr>
          <w:szCs w:val="40"/>
        </w:rPr>
      </w:pPr>
      <w:r>
        <w:rPr>
          <w:szCs w:val="40"/>
        </w:rPr>
        <w:t>Поэтому вопросы соответствующие представителями муниципального сообщества ставятся</w:t>
      </w:r>
      <w:r w:rsidR="00D1776F">
        <w:rPr>
          <w:szCs w:val="40"/>
        </w:rPr>
        <w:t xml:space="preserve"> - </w:t>
      </w:r>
      <w:r>
        <w:rPr>
          <w:szCs w:val="40"/>
        </w:rPr>
        <w:t xml:space="preserve">о возможности введения и взимания соответствующей платы для </w:t>
      </w:r>
      <w:proofErr w:type="spellStart"/>
      <w:r>
        <w:rPr>
          <w:szCs w:val="40"/>
        </w:rPr>
        <w:t>большегрузов</w:t>
      </w:r>
      <w:proofErr w:type="spellEnd"/>
      <w:r w:rsidR="00D1776F">
        <w:rPr>
          <w:szCs w:val="40"/>
        </w:rPr>
        <w:t xml:space="preserve"> массой</w:t>
      </w:r>
      <w:r>
        <w:rPr>
          <w:szCs w:val="40"/>
        </w:rPr>
        <w:t xml:space="preserve"> свыше 12 тонн. Мне представляется, что это тема отдельного обсуждения</w:t>
      </w:r>
      <w:proofErr w:type="gramStart"/>
      <w:r w:rsidR="00D1776F">
        <w:rPr>
          <w:szCs w:val="40"/>
        </w:rPr>
        <w:t>.</w:t>
      </w:r>
      <w:proofErr w:type="gramEnd"/>
      <w:r w:rsidR="00D1776F">
        <w:rPr>
          <w:szCs w:val="40"/>
        </w:rPr>
        <w:t xml:space="preserve"> П</w:t>
      </w:r>
      <w:r>
        <w:rPr>
          <w:szCs w:val="40"/>
        </w:rPr>
        <w:t xml:space="preserve">одобные решения, конечно, </w:t>
      </w:r>
      <w:r w:rsidR="004F239E">
        <w:rPr>
          <w:szCs w:val="40"/>
        </w:rPr>
        <w:t xml:space="preserve">необходимо </w:t>
      </w:r>
      <w:r>
        <w:rPr>
          <w:szCs w:val="40"/>
        </w:rPr>
        <w:t xml:space="preserve">обсуждать с учетом </w:t>
      </w:r>
      <w:r w:rsidR="004F239E">
        <w:rPr>
          <w:szCs w:val="40"/>
        </w:rPr>
        <w:t>мнения</w:t>
      </w:r>
      <w:r>
        <w:rPr>
          <w:szCs w:val="40"/>
        </w:rPr>
        <w:t xml:space="preserve"> муниципального сообщества и гражданского общества, и, конечно же, бизнеса, который и так и без того ежегодно получает дополнительную нагрузку, фискальную нагрузку для ведения своей деятельности. Однако мнения такие имеются.</w:t>
      </w:r>
    </w:p>
    <w:p w:rsidR="00CA5B56" w:rsidRDefault="004F239E" w:rsidP="001C6A89">
      <w:pPr>
        <w:spacing w:line="360" w:lineRule="auto"/>
        <w:rPr>
          <w:szCs w:val="40"/>
        </w:rPr>
      </w:pPr>
      <w:r>
        <w:rPr>
          <w:szCs w:val="40"/>
        </w:rPr>
        <w:t>И</w:t>
      </w:r>
      <w:r w:rsidR="00CA5B56">
        <w:rPr>
          <w:szCs w:val="40"/>
        </w:rPr>
        <w:t xml:space="preserve"> последняя мера, которая на площадке комитета рассматривается, – возможность более стабильного планирования деятельности, связанной с </w:t>
      </w:r>
      <w:r w:rsidR="00CA5B56">
        <w:rPr>
          <w:szCs w:val="40"/>
        </w:rPr>
        <w:lastRenderedPageBreak/>
        <w:t>содержанием, ремонтом и реконструкцией дорог</w:t>
      </w:r>
      <w:proofErr w:type="gramStart"/>
      <w:r>
        <w:rPr>
          <w:szCs w:val="40"/>
        </w:rPr>
        <w:t>.</w:t>
      </w:r>
      <w:proofErr w:type="gramEnd"/>
      <w:r>
        <w:rPr>
          <w:szCs w:val="40"/>
        </w:rPr>
        <w:t xml:space="preserve"> Э</w:t>
      </w:r>
      <w:r w:rsidR="00CA5B56">
        <w:rPr>
          <w:szCs w:val="40"/>
        </w:rPr>
        <w:t xml:space="preserve">то всё-таки перенос возможности уплаты основных имущественных </w:t>
      </w:r>
      <w:r>
        <w:rPr>
          <w:szCs w:val="40"/>
        </w:rPr>
        <w:t>налогов</w:t>
      </w:r>
      <w:r>
        <w:rPr>
          <w:szCs w:val="40"/>
        </w:rPr>
        <w:t xml:space="preserve"> </w:t>
      </w:r>
      <w:r w:rsidR="00CA5B56">
        <w:rPr>
          <w:szCs w:val="40"/>
        </w:rPr>
        <w:t>физических лиц</w:t>
      </w:r>
      <w:r>
        <w:rPr>
          <w:szCs w:val="40"/>
        </w:rPr>
        <w:t xml:space="preserve"> (</w:t>
      </w:r>
      <w:r w:rsidR="00CA5B56">
        <w:rPr>
          <w:szCs w:val="40"/>
        </w:rPr>
        <w:t>земельного налога и иных имущественных налогов</w:t>
      </w:r>
      <w:r>
        <w:rPr>
          <w:szCs w:val="40"/>
        </w:rPr>
        <w:t>)</w:t>
      </w:r>
      <w:r w:rsidR="00CA5B56">
        <w:rPr>
          <w:szCs w:val="40"/>
        </w:rPr>
        <w:t xml:space="preserve"> с 1 декабря на 1 октября. С подобной инициативой выступили депутаты – наши коллеги </w:t>
      </w:r>
      <w:proofErr w:type="gramStart"/>
      <w:r w:rsidR="00CA5B56">
        <w:rPr>
          <w:szCs w:val="40"/>
        </w:rPr>
        <w:t>из</w:t>
      </w:r>
      <w:proofErr w:type="gramEnd"/>
      <w:r w:rsidR="00CA5B56">
        <w:rPr>
          <w:szCs w:val="40"/>
        </w:rPr>
        <w:t xml:space="preserve"> Законодательного Собрания Вологодской области. Но, во-первых, это позволит нагрузку фискальную семейного бюджета перед новогодними праздниками перенести на более ранний срок, и с другой стороны, своевременно пополнять бюджет и уже его </w:t>
      </w:r>
      <w:proofErr w:type="gramStart"/>
      <w:r w:rsidR="00CA5B56">
        <w:rPr>
          <w:szCs w:val="40"/>
        </w:rPr>
        <w:t>более системно</w:t>
      </w:r>
      <w:proofErr w:type="gramEnd"/>
      <w:r w:rsidR="00CA5B56">
        <w:rPr>
          <w:szCs w:val="40"/>
        </w:rPr>
        <w:t xml:space="preserve"> планировать, в том числе и на формирование дорожных фондов и ведение дорожной деятельности. </w:t>
      </w:r>
    </w:p>
    <w:p w:rsidR="00CA5B56" w:rsidRDefault="00CA5B56" w:rsidP="001C6A89">
      <w:pPr>
        <w:spacing w:line="360" w:lineRule="auto"/>
        <w:rPr>
          <w:szCs w:val="40"/>
        </w:rPr>
      </w:pPr>
      <w:r>
        <w:rPr>
          <w:szCs w:val="40"/>
        </w:rPr>
        <w:t xml:space="preserve">Уважаемые коллеги, если коротко, вот основные тезисы, которые вам сегодня предлагаются для обсуждения, на ваше внимание и суд. Пожалуйста, просьба придерживаться регламента, задавать вопросы. Мы с удовольствием самые интересные вещи погрузим в текст наших рекомендаций. Я </w:t>
      </w:r>
      <w:proofErr w:type="gramStart"/>
      <w:r>
        <w:rPr>
          <w:szCs w:val="40"/>
        </w:rPr>
        <w:t>призываю вас к активной работе и желаю</w:t>
      </w:r>
      <w:proofErr w:type="gramEnd"/>
      <w:r>
        <w:rPr>
          <w:szCs w:val="40"/>
        </w:rPr>
        <w:t xml:space="preserve"> вам очень хорошего, плодотворного обсуждения. </w:t>
      </w:r>
    </w:p>
    <w:p w:rsidR="00CA5B56" w:rsidRDefault="00CA5B56" w:rsidP="001C6A89">
      <w:pPr>
        <w:spacing w:line="360" w:lineRule="auto"/>
        <w:rPr>
          <w:szCs w:val="40"/>
        </w:rPr>
      </w:pPr>
      <w:r>
        <w:rPr>
          <w:szCs w:val="40"/>
        </w:rPr>
        <w:t xml:space="preserve">На этом я завершаю и передаю слово Виктору Борисовичу </w:t>
      </w:r>
      <w:proofErr w:type="spellStart"/>
      <w:r>
        <w:rPr>
          <w:szCs w:val="40"/>
        </w:rPr>
        <w:t>Кидяеву</w:t>
      </w:r>
      <w:proofErr w:type="spellEnd"/>
      <w:r>
        <w:rPr>
          <w:szCs w:val="40"/>
        </w:rPr>
        <w:t xml:space="preserve"> – первому заместителю руководителя фракции "ЕДИНАЯ РОССИЯ" в Государственной Думе</w:t>
      </w:r>
      <w:r w:rsidR="004F239E">
        <w:rPr>
          <w:szCs w:val="40"/>
        </w:rPr>
        <w:t>,</w:t>
      </w:r>
      <w:r>
        <w:rPr>
          <w:szCs w:val="40"/>
        </w:rPr>
        <w:t xml:space="preserve"> президенту Общероссийского конгресса муниципальных образований. </w:t>
      </w:r>
    </w:p>
    <w:p w:rsidR="00CA5B56" w:rsidRDefault="00CA5B56" w:rsidP="001C6A89">
      <w:pPr>
        <w:spacing w:line="360" w:lineRule="auto"/>
        <w:rPr>
          <w:szCs w:val="40"/>
        </w:rPr>
      </w:pPr>
      <w:r>
        <w:rPr>
          <w:szCs w:val="40"/>
        </w:rPr>
        <w:t xml:space="preserve">Пожалуйста, Виктор Борисович. </w:t>
      </w:r>
    </w:p>
    <w:p w:rsidR="00CA5B56" w:rsidRDefault="00CA5B56" w:rsidP="001C6A89">
      <w:pPr>
        <w:spacing w:line="360" w:lineRule="auto"/>
        <w:rPr>
          <w:szCs w:val="40"/>
        </w:rPr>
      </w:pPr>
      <w:proofErr w:type="spellStart"/>
      <w:r>
        <w:rPr>
          <w:szCs w:val="40"/>
          <w:u w:val="single"/>
        </w:rPr>
        <w:t>Кидяев</w:t>
      </w:r>
      <w:proofErr w:type="spellEnd"/>
      <w:r>
        <w:rPr>
          <w:szCs w:val="40"/>
          <w:u w:val="single"/>
        </w:rPr>
        <w:t xml:space="preserve"> В.Б.</w:t>
      </w:r>
      <w:r>
        <w:rPr>
          <w:szCs w:val="40"/>
        </w:rPr>
        <w:t xml:space="preserve"> Спасибо, Алексей Николаевич. </w:t>
      </w:r>
    </w:p>
    <w:p w:rsidR="00CA5B56" w:rsidRDefault="00CA5B56" w:rsidP="001C6A89">
      <w:pPr>
        <w:spacing w:line="360" w:lineRule="auto"/>
        <w:rPr>
          <w:szCs w:val="40"/>
        </w:rPr>
      </w:pPr>
      <w:r>
        <w:rPr>
          <w:szCs w:val="40"/>
        </w:rPr>
        <w:t>Уважаемые коллеги!</w:t>
      </w:r>
    </w:p>
    <w:p w:rsidR="00CA5B56" w:rsidRDefault="00CA5B56" w:rsidP="001C6A89">
      <w:pPr>
        <w:spacing w:line="360" w:lineRule="auto"/>
        <w:rPr>
          <w:szCs w:val="40"/>
        </w:rPr>
      </w:pPr>
      <w:r>
        <w:rPr>
          <w:szCs w:val="40"/>
        </w:rPr>
        <w:t xml:space="preserve">Рад всех от души поприветствовать. Позвольте мне изложить позицию Общероссийского конгресса муниципальных образований по теме нашего обсуждения. </w:t>
      </w:r>
    </w:p>
    <w:p w:rsidR="00CA5B56" w:rsidRDefault="00CA5B56" w:rsidP="001C6A89">
      <w:pPr>
        <w:spacing w:line="360" w:lineRule="auto"/>
        <w:rPr>
          <w:szCs w:val="40"/>
        </w:rPr>
      </w:pPr>
      <w:r>
        <w:rPr>
          <w:szCs w:val="40"/>
        </w:rPr>
        <w:lastRenderedPageBreak/>
        <w:t>Очень приятно, Алексей Николаевич, что вы остановились, можно сказать справедливо, по всем направлениям. Я, коллеги, наверное, на некоторых местах тоже буду повторяться, потому что проблем много, но в данном случае, наверное, это не помешает.</w:t>
      </w:r>
    </w:p>
    <w:p w:rsidR="00CA5B56" w:rsidRDefault="00CA5B56" w:rsidP="001C6A89">
      <w:pPr>
        <w:spacing w:line="360" w:lineRule="auto"/>
        <w:rPr>
          <w:szCs w:val="40"/>
        </w:rPr>
      </w:pPr>
      <w:r>
        <w:rPr>
          <w:szCs w:val="40"/>
        </w:rPr>
        <w:t>Коллеги, вы знаете, насколько сложным является вопрос, который мы сегодня рассматриваем, сложным, прежде всего, потому, что для муниципалитетов он очень затратный как по финансам, так и по кадровому обеспечению. Выполнение указанных полномочий требует знаний специфики дорожного хозяйства и умения работать с закупками, а также, давайте скажем честно, способност</w:t>
      </w:r>
      <w:r w:rsidR="004F239E">
        <w:rPr>
          <w:szCs w:val="40"/>
        </w:rPr>
        <w:t>и</w:t>
      </w:r>
      <w:r>
        <w:rPr>
          <w:szCs w:val="40"/>
        </w:rPr>
        <w:t xml:space="preserve"> договариваться с губернаторами. Не договорился – нет денег, нет подрядчика, нет дороги. Думаю, уважаемые коллеги, вы со мной согласитесь. </w:t>
      </w:r>
    </w:p>
    <w:p w:rsidR="00CA5B56" w:rsidRDefault="00CA5B56" w:rsidP="001C6A89">
      <w:pPr>
        <w:spacing w:line="360" w:lineRule="auto"/>
        <w:rPr>
          <w:szCs w:val="40"/>
        </w:rPr>
      </w:pPr>
      <w:r>
        <w:rPr>
          <w:szCs w:val="40"/>
        </w:rPr>
        <w:t>Конечно, во многих субъектах глав</w:t>
      </w:r>
      <w:r w:rsidR="004F239E">
        <w:rPr>
          <w:szCs w:val="40"/>
        </w:rPr>
        <w:t>ам</w:t>
      </w:r>
      <w:r>
        <w:rPr>
          <w:szCs w:val="40"/>
        </w:rPr>
        <w:t xml:space="preserve"> идут навстречу с муниципальным запросом, но мы понимаем, что региональные дороги финансируются в среднем по стране менее чем на 15 процентов от потребностей. Средняя стоимость </w:t>
      </w:r>
      <w:smartTag w:uri="urn:schemas-microsoft-com:office:smarttags" w:element="metricconverter">
        <w:smartTagPr>
          <w:attr w:name="ProductID" w:val="1 километра"/>
        </w:smartTagPr>
        <w:r>
          <w:rPr>
            <w:szCs w:val="40"/>
          </w:rPr>
          <w:t>1 километра</w:t>
        </w:r>
      </w:smartTag>
      <w:r>
        <w:rPr>
          <w:szCs w:val="40"/>
        </w:rPr>
        <w:t xml:space="preserve"> заасфальтированной однополосной дороги в России составляет 59 миллионов рублей. Об этом ещё и в прошлом году говорил руководитель </w:t>
      </w:r>
      <w:proofErr w:type="spellStart"/>
      <w:r>
        <w:rPr>
          <w:szCs w:val="40"/>
        </w:rPr>
        <w:t>Росавтодора</w:t>
      </w:r>
      <w:proofErr w:type="spellEnd"/>
      <w:r>
        <w:rPr>
          <w:szCs w:val="40"/>
        </w:rPr>
        <w:t xml:space="preserve">. </w:t>
      </w:r>
    </w:p>
    <w:p w:rsidR="00CA5B56" w:rsidRPr="0025718A" w:rsidRDefault="00CA5B56" w:rsidP="001C6A89">
      <w:pPr>
        <w:spacing w:line="360" w:lineRule="auto"/>
        <w:rPr>
          <w:szCs w:val="40"/>
        </w:rPr>
      </w:pPr>
      <w:r>
        <w:rPr>
          <w:szCs w:val="40"/>
        </w:rPr>
        <w:t>В Московской области полномочия по дорожной деятельности субъект взял на себя. В подмосковном дорожном фонде было, ну, давайте скажем честно, было выделено денег, там где-то можно и развернуться, и поработать, но далеко также не хватает этих денег</w:t>
      </w:r>
      <w:r w:rsidR="004F239E">
        <w:rPr>
          <w:szCs w:val="40"/>
        </w:rPr>
        <w:t>, чтобы</w:t>
      </w:r>
      <w:r>
        <w:rPr>
          <w:szCs w:val="40"/>
        </w:rPr>
        <w:t xml:space="preserve"> построить не один десяток километров дорог. </w:t>
      </w:r>
    </w:p>
    <w:p w:rsidR="00CA5B56" w:rsidRDefault="00CA5B56" w:rsidP="001C6A89">
      <w:pPr>
        <w:spacing w:line="360" w:lineRule="auto"/>
        <w:rPr>
          <w:szCs w:val="40"/>
        </w:rPr>
      </w:pPr>
      <w:r>
        <w:rPr>
          <w:szCs w:val="40"/>
        </w:rPr>
        <w:t xml:space="preserve">Возникает вопрос. Сколько километров на автодороги сможет построить муниципальное образование, у которого в бюджете менее 100 миллионов рублей? Причём строить надо по нормативам, которые едины для городов и для сельской местности. </w:t>
      </w:r>
    </w:p>
    <w:p w:rsidR="00CA5B56" w:rsidRDefault="00CA5B56" w:rsidP="001C6A89">
      <w:pPr>
        <w:spacing w:line="360" w:lineRule="auto"/>
        <w:rPr>
          <w:szCs w:val="40"/>
        </w:rPr>
      </w:pPr>
      <w:r>
        <w:rPr>
          <w:szCs w:val="40"/>
        </w:rPr>
        <w:lastRenderedPageBreak/>
        <w:t xml:space="preserve">Есть органы контроля, которые требуют исполнения нормативов через суд. Например, </w:t>
      </w:r>
      <w:proofErr w:type="spellStart"/>
      <w:r>
        <w:rPr>
          <w:szCs w:val="40"/>
        </w:rPr>
        <w:t>Еланцинское</w:t>
      </w:r>
      <w:proofErr w:type="spellEnd"/>
      <w:r>
        <w:rPr>
          <w:szCs w:val="40"/>
        </w:rPr>
        <w:t xml:space="preserve"> сельское поселение из Иркутской области, бюджет - 16 миллионов рублей. По решению суда поселени</w:t>
      </w:r>
      <w:r w:rsidR="004F239E">
        <w:rPr>
          <w:szCs w:val="40"/>
        </w:rPr>
        <w:t>ю</w:t>
      </w:r>
      <w:r>
        <w:rPr>
          <w:szCs w:val="40"/>
        </w:rPr>
        <w:t xml:space="preserve"> нужно построить, капитально отремонтировать, благоустроить около </w:t>
      </w:r>
      <w:smartTag w:uri="urn:schemas-microsoft-com:office:smarttags" w:element="metricconverter">
        <w:smartTagPr>
          <w:attr w:name="ProductID" w:val="100 километров"/>
        </w:smartTagPr>
        <w:r>
          <w:rPr>
            <w:szCs w:val="40"/>
          </w:rPr>
          <w:t>100 километров</w:t>
        </w:r>
      </w:smartTag>
      <w:r>
        <w:rPr>
          <w:szCs w:val="40"/>
        </w:rPr>
        <w:t xml:space="preserve"> дорог. При этом только на подготовку проектно-сметной документации понадобятся значительные средства.</w:t>
      </w:r>
    </w:p>
    <w:p w:rsidR="00CA5B56" w:rsidRDefault="00CA5B56" w:rsidP="001C6A89">
      <w:pPr>
        <w:spacing w:line="360" w:lineRule="auto"/>
        <w:rPr>
          <w:szCs w:val="40"/>
        </w:rPr>
      </w:pPr>
      <w:r>
        <w:rPr>
          <w:szCs w:val="40"/>
        </w:rPr>
        <w:t xml:space="preserve">В той же Иркутской область ... сельское поселение: три деревни, 50 жителей, 500 жителей, 50 автомобилей. Районное управление ГИБДД обязало администрацию поселения установить перед школой пешеходные знаки "лежачего полицейского" и нарисовать зебру, как положено по нормативу. </w:t>
      </w:r>
    </w:p>
    <w:p w:rsidR="00CA5B56" w:rsidRDefault="00CA5B56" w:rsidP="001C6A89">
      <w:pPr>
        <w:spacing w:line="360" w:lineRule="auto"/>
        <w:rPr>
          <w:szCs w:val="40"/>
        </w:rPr>
      </w:pPr>
      <w:r>
        <w:rPr>
          <w:szCs w:val="40"/>
        </w:rPr>
        <w:t xml:space="preserve">Часть задачи администрация поселения выполнила: теперь в селе есть своя достопримечательность - два дорожных знака, по обе стороны тропинки, которая ведёт к школе. Зебру ... так и не удалось нарисовать, главе, наверное, не до работ.   </w:t>
      </w:r>
    </w:p>
    <w:p w:rsidR="00CA5B56" w:rsidRDefault="00CA5B56" w:rsidP="001C6A89">
      <w:pPr>
        <w:spacing w:line="360" w:lineRule="auto"/>
        <w:rPr>
          <w:szCs w:val="40"/>
        </w:rPr>
      </w:pPr>
      <w:r>
        <w:rPr>
          <w:szCs w:val="40"/>
        </w:rPr>
        <w:t xml:space="preserve">Коллеги, мы все хотим, чтобы дороги в России были безопасными, чтобы они были дорогами, а не направлениями и тропами, поэтому и принимаются законы, и нормативы, но всё же надо объективно оценивать силы и возможности исполнителей.  </w:t>
      </w:r>
    </w:p>
    <w:p w:rsidR="00CA5B56" w:rsidRDefault="00CA5B56" w:rsidP="001C6A89">
      <w:pPr>
        <w:spacing w:line="360" w:lineRule="auto"/>
        <w:rPr>
          <w:szCs w:val="40"/>
        </w:rPr>
      </w:pPr>
      <w:r>
        <w:rPr>
          <w:szCs w:val="40"/>
        </w:rPr>
        <w:t xml:space="preserve">Информация из Иркутской области поступила в ходе работы над интерактивной картой местного самоуправления в Российской Федерации. Мы создаём слой карты, посвящённой контролю и надзору в отношении местного самоуправления, мы и дальше будем отслеживать эти ситуации. </w:t>
      </w:r>
    </w:p>
    <w:p w:rsidR="00CA5B56" w:rsidRDefault="00CA5B56" w:rsidP="001C6A89">
      <w:pPr>
        <w:spacing w:line="360" w:lineRule="auto"/>
        <w:rPr>
          <w:szCs w:val="40"/>
        </w:rPr>
      </w:pPr>
      <w:r>
        <w:rPr>
          <w:szCs w:val="40"/>
        </w:rPr>
        <w:t xml:space="preserve">Также работаем над слоем по муниципальным расходным обязательствам. Получены сведения по трём районом Пермского края. На исполнении дорожных полномочий на </w:t>
      </w:r>
      <w:smartTag w:uri="urn:schemas-microsoft-com:office:smarttags" w:element="metricconverter">
        <w:smartTagPr>
          <w:attr w:name="ProductID" w:val="1 километр"/>
        </w:smartTagPr>
        <w:r>
          <w:rPr>
            <w:szCs w:val="40"/>
          </w:rPr>
          <w:t>1 километр</w:t>
        </w:r>
      </w:smartTag>
      <w:r>
        <w:rPr>
          <w:szCs w:val="40"/>
        </w:rPr>
        <w:t xml:space="preserve"> дороги в </w:t>
      </w:r>
      <w:proofErr w:type="spellStart"/>
      <w:r>
        <w:rPr>
          <w:szCs w:val="40"/>
        </w:rPr>
        <w:t>Добрянском</w:t>
      </w:r>
      <w:proofErr w:type="spellEnd"/>
      <w:r>
        <w:rPr>
          <w:szCs w:val="40"/>
        </w:rPr>
        <w:t xml:space="preserve"> </w:t>
      </w:r>
      <w:r>
        <w:rPr>
          <w:szCs w:val="40"/>
        </w:rPr>
        <w:lastRenderedPageBreak/>
        <w:t xml:space="preserve">районе выделено 453 тысячи рублей, в </w:t>
      </w:r>
      <w:proofErr w:type="spellStart"/>
      <w:r>
        <w:rPr>
          <w:szCs w:val="40"/>
        </w:rPr>
        <w:t>Чернушинском</w:t>
      </w:r>
      <w:proofErr w:type="spellEnd"/>
      <w:r>
        <w:rPr>
          <w:szCs w:val="40"/>
        </w:rPr>
        <w:t xml:space="preserve"> районе - 546 тысяч рублей, в Пермском районе - 766 тысяч рублей. </w:t>
      </w:r>
    </w:p>
    <w:p w:rsidR="00CA5B56" w:rsidRDefault="00CA5B56" w:rsidP="001C6A89">
      <w:pPr>
        <w:spacing w:line="360" w:lineRule="auto"/>
        <w:rPr>
          <w:szCs w:val="40"/>
        </w:rPr>
      </w:pPr>
      <w:r>
        <w:rPr>
          <w:szCs w:val="40"/>
        </w:rPr>
        <w:t xml:space="preserve">По этим данным видно, где дороги более изношены, но также видно, что все указанные районы не имеют средств на строительство новых и реконструкцию имеющихся дорожных сетей, деньги расходуются на ямочный ремонт и точечные благоустройства. </w:t>
      </w:r>
    </w:p>
    <w:p w:rsidR="00CA5B56" w:rsidRDefault="00CA5B56" w:rsidP="001C6A89">
      <w:pPr>
        <w:spacing w:line="360" w:lineRule="auto"/>
        <w:rPr>
          <w:szCs w:val="40"/>
        </w:rPr>
      </w:pPr>
      <w:r>
        <w:rPr>
          <w:szCs w:val="40"/>
        </w:rPr>
        <w:t xml:space="preserve">Коллеги, надо признать, что муниципалитеты, особенно поселения и районы поставлены в крайне тяжёлое положение, если у них есть дорожные полномочия, они могут формировать свои дорожные фонды. Финансовую основу муниципального дорожного фонда составляют несколько источников - это, как говорил Алексей Николаевич, акцизы на бензин, дизельное топливо, моторное масло и иные поступления в местные бюджеты. Это вы очень хорошо знаете, а также не менее 10 процентов от региональных сборов, от акцизов на все нефтепродукты. В Забайкальском крае, в </w:t>
      </w:r>
      <w:proofErr w:type="gramStart"/>
      <w:r>
        <w:rPr>
          <w:szCs w:val="40"/>
        </w:rPr>
        <w:t>Тульской</w:t>
      </w:r>
      <w:proofErr w:type="gramEnd"/>
      <w:r>
        <w:rPr>
          <w:szCs w:val="40"/>
        </w:rPr>
        <w:t>, в Сахалинской областях выделяют по 20 процент</w:t>
      </w:r>
      <w:r w:rsidR="004F239E">
        <w:rPr>
          <w:szCs w:val="40"/>
        </w:rPr>
        <w:t>ов</w:t>
      </w:r>
      <w:r>
        <w:rPr>
          <w:szCs w:val="40"/>
        </w:rPr>
        <w:t>.</w:t>
      </w:r>
    </w:p>
    <w:p w:rsidR="00CA5B56" w:rsidRDefault="00CA5B56" w:rsidP="001C6A89">
      <w:pPr>
        <w:spacing w:line="360" w:lineRule="auto"/>
        <w:rPr>
          <w:szCs w:val="40"/>
        </w:rPr>
      </w:pPr>
      <w:r>
        <w:rPr>
          <w:szCs w:val="40"/>
        </w:rPr>
        <w:t xml:space="preserve">Надо искренне поблагодарить губернаторов этих регионов за поддержку и за понимание. Тем не менее коллеги, средств местных дорожных фондов не хватает, я думаю, вы со мной согласитесь. </w:t>
      </w:r>
    </w:p>
    <w:p w:rsidR="00CA5B56" w:rsidRDefault="00CA5B56" w:rsidP="001C6A89">
      <w:pPr>
        <w:spacing w:line="360" w:lineRule="auto"/>
        <w:rPr>
          <w:szCs w:val="40"/>
        </w:rPr>
      </w:pPr>
      <w:r>
        <w:rPr>
          <w:szCs w:val="40"/>
        </w:rPr>
        <w:t xml:space="preserve">Развивается практика передачи дорожных полномочий поселения на исполнение районов, она позволяет укрупнять средства и проводить более серьёзные ремонты. Глядя на коллег из других регионов, </w:t>
      </w:r>
      <w:r w:rsidR="004F239E">
        <w:rPr>
          <w:szCs w:val="40"/>
        </w:rPr>
        <w:t xml:space="preserve">например, </w:t>
      </w:r>
      <w:r>
        <w:rPr>
          <w:szCs w:val="40"/>
        </w:rPr>
        <w:t xml:space="preserve">Республика Крым готовится изъять дорожные полномочия из зоны ответственности сельских поселений. </w:t>
      </w:r>
    </w:p>
    <w:p w:rsidR="00CA5B56" w:rsidRDefault="00CA5B56" w:rsidP="001C6A89">
      <w:pPr>
        <w:spacing w:line="360" w:lineRule="auto"/>
        <w:rPr>
          <w:szCs w:val="40"/>
        </w:rPr>
      </w:pPr>
      <w:r>
        <w:rPr>
          <w:szCs w:val="40"/>
        </w:rPr>
        <w:t xml:space="preserve">Но тут же возникает иная затратная задача - постановка дорожных сетей на районный баланс. В сельской местности до сих пор есть бесхозные дороги, если дорога не зарегистрирована в собственность, она не существует, я думаю, вы тоже со мной согласитесь, соответственно, не отремонтировать, </w:t>
      </w:r>
      <w:r>
        <w:rPr>
          <w:szCs w:val="40"/>
        </w:rPr>
        <w:lastRenderedPageBreak/>
        <w:t xml:space="preserve">не перестроить её нельзя. Но как только дорогу ставят на учёт, ГИБДД начинают проверки на соответствие нормативам. В одиночку муниципалитетам с этой задачей не справиться, поэтому кроме централизации полномочий применяются и иные инструменты, среди них хотелось бы выделить соответствующие региональные программы. </w:t>
      </w:r>
    </w:p>
    <w:p w:rsidR="00CA5B56" w:rsidRDefault="00CA5B56" w:rsidP="001C6A89">
      <w:pPr>
        <w:spacing w:line="360" w:lineRule="auto"/>
        <w:rPr>
          <w:szCs w:val="40"/>
        </w:rPr>
      </w:pPr>
      <w:r>
        <w:rPr>
          <w:szCs w:val="40"/>
        </w:rPr>
        <w:t xml:space="preserve">Например, в Новосибирской, в Иркутской областях, в Пермском крае и в ряде других субъектах решить задачу по развитию местных дорог можно и правовым путём. Предлагаю вернуться к рассмотрению вопроса о наделении муниципалитетов правом на организацию добычи песка, глины, щебня в целях дорожного строительства и ремонта. </w:t>
      </w:r>
    </w:p>
    <w:p w:rsidR="00CA5B56" w:rsidRDefault="00CA5B56" w:rsidP="001C6A89">
      <w:pPr>
        <w:spacing w:line="360" w:lineRule="auto"/>
        <w:rPr>
          <w:szCs w:val="40"/>
        </w:rPr>
      </w:pPr>
      <w:r>
        <w:rPr>
          <w:szCs w:val="40"/>
        </w:rPr>
        <w:t xml:space="preserve">Это может сократить затраты местных бюджетов на исполнение дорожных полномочий. Вы сами  прекрасно это понимаете - это минимум 30 процентов. </w:t>
      </w:r>
    </w:p>
    <w:p w:rsidR="00CA5B56" w:rsidRDefault="00CA5B56" w:rsidP="001C6A89">
      <w:pPr>
        <w:spacing w:line="360" w:lineRule="auto"/>
        <w:rPr>
          <w:szCs w:val="40"/>
        </w:rPr>
      </w:pPr>
      <w:r>
        <w:rPr>
          <w:szCs w:val="40"/>
        </w:rPr>
        <w:t xml:space="preserve">В Общероссийский конгресс регулярно поступают такие просьбы от советов муниципальных образований. Последнее обращение было в апреле текущего года от Совета Оренбургской области, потому что сейчас каждую весну, каждую осень многие населённые пункты в сельской местности превращаются буквально в острова. Ни пожарная машина, ни скорая помощь туда проехать не могут. Коллеги, такое положение, конечно, надо исправлять, ведь для этого мы сегодня собрались. </w:t>
      </w:r>
    </w:p>
    <w:p w:rsidR="00CA5B56" w:rsidRDefault="00CA5B56" w:rsidP="001C6A89">
      <w:pPr>
        <w:spacing w:line="360" w:lineRule="auto"/>
        <w:rPr>
          <w:szCs w:val="40"/>
        </w:rPr>
      </w:pPr>
      <w:r>
        <w:rPr>
          <w:szCs w:val="40"/>
        </w:rPr>
        <w:t>Если сегодня нельзя оплатить ремонт сельских дорог, давайте помогать коллегам административно и правовыми методами. Много делается для того, чтобы дороги привести в нормативное состояние, например: приоритетная федеральная программа "</w:t>
      </w:r>
      <w:r w:rsidR="00E40A99">
        <w:rPr>
          <w:szCs w:val="40"/>
        </w:rPr>
        <w:t>К</w:t>
      </w:r>
      <w:r>
        <w:rPr>
          <w:szCs w:val="40"/>
        </w:rPr>
        <w:t>ачественные и безопасные дороги". Положительный момент, программа реализуется в увязке с мероприятием другого важного проекта - "Формирование комфортной городской среды". Минтрансом</w:t>
      </w:r>
      <w:r w:rsidR="00E40A99">
        <w:rPr>
          <w:szCs w:val="40"/>
        </w:rPr>
        <w:t xml:space="preserve"> России</w:t>
      </w:r>
      <w:r>
        <w:rPr>
          <w:szCs w:val="40"/>
        </w:rPr>
        <w:t xml:space="preserve"> изданы рекомендации по разработке программ </w:t>
      </w:r>
      <w:proofErr w:type="gramStart"/>
      <w:r>
        <w:rPr>
          <w:szCs w:val="40"/>
        </w:rPr>
        <w:lastRenderedPageBreak/>
        <w:t>комплексного</w:t>
      </w:r>
      <w:proofErr w:type="gramEnd"/>
      <w:r>
        <w:rPr>
          <w:szCs w:val="40"/>
        </w:rPr>
        <w:t xml:space="preserve"> развития транспортной инфраструктуры, уже за первый год получены высокие результаты. Люди видят, что власть всё же решает дорожные проблемы, хотя далеко не так, как нам хотелось бы, коллеги. </w:t>
      </w:r>
    </w:p>
    <w:p w:rsidR="00CA5B56" w:rsidRDefault="00CA5B56" w:rsidP="001C6A89">
      <w:pPr>
        <w:spacing w:line="360" w:lineRule="auto"/>
        <w:rPr>
          <w:szCs w:val="40"/>
        </w:rPr>
      </w:pPr>
      <w:r>
        <w:rPr>
          <w:szCs w:val="40"/>
        </w:rPr>
        <w:t xml:space="preserve">Очень важно, что на всех этапах дорожных проектов предусмотрен общественный контроль. Ведётся обучение активистов. Так в Карелии "народный контроль" обучался на базе дорожных техникумов, в Ульяновской области подготовка общественности ведётся усилием областного департамента автомобильных дорог. </w:t>
      </w:r>
    </w:p>
    <w:p w:rsidR="00CA5B56" w:rsidRDefault="00CA5B56" w:rsidP="001C6A89">
      <w:pPr>
        <w:spacing w:line="360" w:lineRule="auto"/>
        <w:rPr>
          <w:szCs w:val="40"/>
        </w:rPr>
      </w:pPr>
      <w:r>
        <w:rPr>
          <w:szCs w:val="40"/>
        </w:rPr>
        <w:t xml:space="preserve">Не менее 40 процентов местных дорог будет приведено в порядок до конца следующего года, в любом случае такие серьёзные намерения есть. До 2025 года показатель должен достигнуть 85 процентов. </w:t>
      </w:r>
    </w:p>
    <w:p w:rsidR="00CA5B56" w:rsidRDefault="00CA5B56" w:rsidP="001C6A89">
      <w:pPr>
        <w:spacing w:line="360" w:lineRule="auto"/>
        <w:rPr>
          <w:szCs w:val="40"/>
        </w:rPr>
      </w:pPr>
      <w:r>
        <w:rPr>
          <w:szCs w:val="40"/>
        </w:rPr>
        <w:t xml:space="preserve">Всё в этой программе очень хорошо, кроме ограничения участников, кроме, коллеги, ограничения участников. Могут участвовать, как и Алексей Николаевич говорил, только агломерации, сложившиеся вокруг региональных столиц, только те, где проживает свыше 500 тысяч человек. В итоге определено 38 городов с пригородами. </w:t>
      </w:r>
    </w:p>
    <w:p w:rsidR="00CA5B56" w:rsidRDefault="00CA5B56" w:rsidP="001C6A89">
      <w:pPr>
        <w:spacing w:line="360" w:lineRule="auto"/>
        <w:rPr>
          <w:szCs w:val="40"/>
        </w:rPr>
      </w:pPr>
      <w:r>
        <w:rPr>
          <w:szCs w:val="40"/>
        </w:rPr>
        <w:t xml:space="preserve">Но как же быть остальным муниципальным образованиям? Вот об этом сегодня мы, уважаемые коллеги, должны поговорить. И вот мы с коллегами, с комитетом, и в Общероссийском Конгрессе мы это обсуждали. Выйдете с ходатайством и перед </w:t>
      </w:r>
      <w:r w:rsidR="00E40A99">
        <w:rPr>
          <w:szCs w:val="40"/>
        </w:rPr>
        <w:t>П</w:t>
      </w:r>
      <w:r>
        <w:rPr>
          <w:szCs w:val="40"/>
        </w:rPr>
        <w:t xml:space="preserve">равительством, чтобы детально подойти к этим проблемам. </w:t>
      </w:r>
    </w:p>
    <w:p w:rsidR="00CA5B56" w:rsidRDefault="00CA5B56" w:rsidP="001C6A89">
      <w:pPr>
        <w:spacing w:line="360" w:lineRule="auto"/>
        <w:rPr>
          <w:szCs w:val="40"/>
        </w:rPr>
      </w:pPr>
      <w:r>
        <w:rPr>
          <w:szCs w:val="40"/>
        </w:rPr>
        <w:t xml:space="preserve">Что касается нашего конгресса, мы в своей интерактивной карте ведём, </w:t>
      </w:r>
      <w:r w:rsidR="00E40A99">
        <w:rPr>
          <w:szCs w:val="40"/>
        </w:rPr>
        <w:t>про</w:t>
      </w:r>
      <w:r>
        <w:rPr>
          <w:szCs w:val="40"/>
        </w:rPr>
        <w:t>рабатываем</w:t>
      </w:r>
      <w:r w:rsidR="00E40A99">
        <w:rPr>
          <w:szCs w:val="40"/>
        </w:rPr>
        <w:t xml:space="preserve"> вопрос, что бы вести ее</w:t>
      </w:r>
      <w:r>
        <w:rPr>
          <w:szCs w:val="40"/>
        </w:rPr>
        <w:t xml:space="preserve"> адресно, </w:t>
      </w:r>
      <w:r w:rsidR="00E40A99">
        <w:rPr>
          <w:szCs w:val="40"/>
        </w:rPr>
        <w:t xml:space="preserve">и мы </w:t>
      </w:r>
      <w:r>
        <w:rPr>
          <w:szCs w:val="40"/>
        </w:rPr>
        <w:t xml:space="preserve">детально подойдём к этой проблеме. </w:t>
      </w:r>
    </w:p>
    <w:p w:rsidR="00CA5B56" w:rsidRDefault="00CA5B56" w:rsidP="001C6A89">
      <w:pPr>
        <w:spacing w:line="360" w:lineRule="auto"/>
        <w:rPr>
          <w:szCs w:val="40"/>
        </w:rPr>
      </w:pPr>
      <w:r>
        <w:rPr>
          <w:szCs w:val="40"/>
        </w:rPr>
        <w:t xml:space="preserve">Как сказал писатель Михаил Задорнов, экономика страны познаётся по её дорогам. Судя по этому показателю, местная экономика у нас очень мала. Нужно сделать так, чтобы каждая территория у нас в России получила шанс </w:t>
      </w:r>
      <w:r>
        <w:rPr>
          <w:szCs w:val="40"/>
        </w:rPr>
        <w:lastRenderedPageBreak/>
        <w:t xml:space="preserve">на экономическое развитие, и оно начинается с транспортной доступности. Поэтому Общероссийский Конгресс предлагает рассмотреть возможность укрепления муниципальных дорожных фондов за счёт определения дополнительных точек и дополнительных нормативов отчислений от государственных налогов и сборов. </w:t>
      </w:r>
    </w:p>
    <w:p w:rsidR="00CA5B56" w:rsidRDefault="00CA5B56" w:rsidP="001C6A89">
      <w:pPr>
        <w:spacing w:line="360" w:lineRule="auto"/>
        <w:rPr>
          <w:szCs w:val="40"/>
        </w:rPr>
      </w:pPr>
      <w:r>
        <w:rPr>
          <w:szCs w:val="40"/>
        </w:rPr>
        <w:t>Вот Алексей Николаевич останавливался, я ещё хочу, коллеги, остановиться. Например, от транспортного налога на владельцев транспорта (физических лиц) консолидировано, это 109 миллиардов рублей. Об этом, в частности, написано в рекомендациях нашего "круглого стола", который Конгресс полностью поддерживает. Хотелось бы дополнить предлагаемые меры вопросом об изменении подходов в реализации дорожных полномочий сельской местности, а также рассмотреть возможность снизить минимальный порог по численности населения для участников программы "</w:t>
      </w:r>
      <w:r w:rsidR="00E40A99">
        <w:rPr>
          <w:szCs w:val="40"/>
        </w:rPr>
        <w:t>К</w:t>
      </w:r>
      <w:r>
        <w:rPr>
          <w:szCs w:val="40"/>
        </w:rPr>
        <w:t xml:space="preserve">ачественные и безопасные дороги". </w:t>
      </w:r>
    </w:p>
    <w:p w:rsidR="00CA5B56" w:rsidRDefault="00CA5B56" w:rsidP="001C6A89">
      <w:pPr>
        <w:spacing w:line="360" w:lineRule="auto"/>
        <w:rPr>
          <w:szCs w:val="40"/>
        </w:rPr>
      </w:pPr>
      <w:r>
        <w:rPr>
          <w:szCs w:val="40"/>
        </w:rPr>
        <w:t>Уважаемые коллеги, мы, наверное, вовремя поднимаем этот вопрос. И в этом направлении мы с Алексеем Николаевичем и с коллегами депутатами, и вы сегодня, уважаемые коллеги, приехали</w:t>
      </w:r>
      <w:proofErr w:type="gramStart"/>
      <w:r w:rsidR="00E40A99">
        <w:rPr>
          <w:szCs w:val="40"/>
        </w:rPr>
        <w:t>.</w:t>
      </w:r>
      <w:proofErr w:type="gramEnd"/>
      <w:r w:rsidR="00E40A99">
        <w:rPr>
          <w:szCs w:val="40"/>
        </w:rPr>
        <w:t xml:space="preserve"> П</w:t>
      </w:r>
      <w:r>
        <w:rPr>
          <w:szCs w:val="40"/>
        </w:rPr>
        <w:t xml:space="preserve">оверьте, это приятно. Это наша страна, ни китайцы, ни американцы не придут и не сделают за нас, давайте мы поэтапно. Пусть медленно и начнём от простого, дойдём до сложного и дойдём до цели. От нас это ждут очень наши избиратели, давайте вместе, у нас всё получится. С нами </w:t>
      </w:r>
      <w:r w:rsidR="00E40A99">
        <w:rPr>
          <w:szCs w:val="40"/>
        </w:rPr>
        <w:t>П</w:t>
      </w:r>
      <w:r>
        <w:rPr>
          <w:szCs w:val="40"/>
        </w:rPr>
        <w:t xml:space="preserve">резидент, Владимир Владимирович, а он во всех делах и начинаниях жизненных, которые нужны для людей, нас поддерживает. Спасибо. </w:t>
      </w:r>
    </w:p>
    <w:p w:rsidR="00CA5B56" w:rsidRDefault="00CA5B56" w:rsidP="001C6A89">
      <w:pPr>
        <w:spacing w:line="360" w:lineRule="auto"/>
        <w:rPr>
          <w:szCs w:val="40"/>
        </w:rPr>
      </w:pPr>
      <w:r>
        <w:rPr>
          <w:szCs w:val="40"/>
          <w:u w:val="single"/>
        </w:rPr>
        <w:t>Председательствующий.</w:t>
      </w:r>
      <w:r>
        <w:rPr>
          <w:szCs w:val="40"/>
        </w:rPr>
        <w:t xml:space="preserve"> Спасибо большое, Виктор Борисович. </w:t>
      </w:r>
    </w:p>
    <w:p w:rsidR="00CA5B56" w:rsidRPr="00267054" w:rsidRDefault="00CA5B56" w:rsidP="001C6A89">
      <w:pPr>
        <w:spacing w:line="360" w:lineRule="auto"/>
        <w:rPr>
          <w:szCs w:val="40"/>
        </w:rPr>
      </w:pPr>
      <w:r>
        <w:rPr>
          <w:szCs w:val="40"/>
        </w:rPr>
        <w:t xml:space="preserve">Прежде чем докладчику следующему предоставить возможность выступить, вот Виктор Борисович сказал, что китайцы и американцы не придут к нам строить, мы должны сами построить. На самом деле мы в </w:t>
      </w:r>
      <w:r>
        <w:rPr>
          <w:szCs w:val="40"/>
        </w:rPr>
        <w:lastRenderedPageBreak/>
        <w:t xml:space="preserve">недостаточной степени используем свой транзитный и транспортный потенциал, потому что наш дар как бы, наше географическое положение это наше безусловное конкурентное преимущество, которое, к сожалению, с низким уровнем инфраструктуры мы использовать не можем. Я к чему это? Потому что у китайцев был проект концессии железной дороги туда до Анадыря и мостового перехода до США, но наши не согласились, потому что это геополитически не выгодно, но проекты такие были, по крайней мере, пресса об этом писала. </w:t>
      </w:r>
    </w:p>
    <w:p w:rsidR="00CA5B56" w:rsidRDefault="00CA5B56" w:rsidP="001C6A89">
      <w:pPr>
        <w:spacing w:line="360" w:lineRule="auto"/>
        <w:rPr>
          <w:szCs w:val="40"/>
        </w:rPr>
      </w:pPr>
      <w:r>
        <w:rPr>
          <w:szCs w:val="40"/>
        </w:rPr>
        <w:t xml:space="preserve">Уважаемые коллеги, я хочу предоставить слово Игорю Владимировичу Костюченко - директору </w:t>
      </w:r>
      <w:r w:rsidR="00E40A99">
        <w:rPr>
          <w:szCs w:val="40"/>
        </w:rPr>
        <w:t>Д</w:t>
      </w:r>
      <w:r>
        <w:rPr>
          <w:szCs w:val="40"/>
        </w:rPr>
        <w:t>епартамента государственной политики в области дорожного хозяйства Министерства транспорта Российской Федерации.</w:t>
      </w:r>
    </w:p>
    <w:p w:rsidR="00CA5B56" w:rsidRDefault="00CA5B56" w:rsidP="001C6A89">
      <w:pPr>
        <w:spacing w:line="360" w:lineRule="auto"/>
        <w:rPr>
          <w:szCs w:val="40"/>
        </w:rPr>
      </w:pPr>
      <w:r>
        <w:rPr>
          <w:szCs w:val="40"/>
        </w:rPr>
        <w:t>Пожалуйста, вам слово.</w:t>
      </w:r>
    </w:p>
    <w:p w:rsidR="00CA5B56" w:rsidRDefault="00CA5B56" w:rsidP="001C6A89">
      <w:pPr>
        <w:spacing w:line="360" w:lineRule="auto"/>
        <w:rPr>
          <w:szCs w:val="40"/>
        </w:rPr>
      </w:pPr>
      <w:r>
        <w:rPr>
          <w:szCs w:val="40"/>
          <w:u w:val="single"/>
        </w:rPr>
        <w:t>Костюченко И.В.</w:t>
      </w:r>
      <w:r>
        <w:rPr>
          <w:szCs w:val="40"/>
        </w:rPr>
        <w:t xml:space="preserve"> Спасибо большое.</w:t>
      </w:r>
    </w:p>
    <w:p w:rsidR="00CA5B56" w:rsidRDefault="00CA5B56" w:rsidP="001C6A89">
      <w:pPr>
        <w:spacing w:line="360" w:lineRule="auto"/>
        <w:rPr>
          <w:szCs w:val="40"/>
        </w:rPr>
      </w:pPr>
      <w:r>
        <w:rPr>
          <w:szCs w:val="40"/>
        </w:rPr>
        <w:t>Уважаемый Алексей Николаевич, уважаемые депутаты Государственной Думы Федерального Собрания Российской Федерации, уважаемые коллеги!</w:t>
      </w:r>
    </w:p>
    <w:p w:rsidR="00CA5B56" w:rsidRDefault="00CA5B56" w:rsidP="001C6A89">
      <w:pPr>
        <w:spacing w:line="360" w:lineRule="auto"/>
        <w:rPr>
          <w:szCs w:val="40"/>
        </w:rPr>
      </w:pPr>
      <w:r>
        <w:rPr>
          <w:szCs w:val="40"/>
        </w:rPr>
        <w:t>В выступлении Алексея Николаевича и Виктора Борисовича достаточно подробно была озвучена статистическая информация, поэтому я позволю себе несколько её дополнить имеющейся информацией по Минтрансу России, рассказать о приоритетном проекте "Безопасные и качественные дороги" и с вашего позволения высказаться по поводу уже озвученных сегодня предложений.</w:t>
      </w:r>
    </w:p>
    <w:p w:rsidR="00CA5B56" w:rsidRDefault="00CA5B56" w:rsidP="001C6A89">
      <w:pPr>
        <w:spacing w:line="360" w:lineRule="auto"/>
        <w:rPr>
          <w:szCs w:val="40"/>
        </w:rPr>
      </w:pPr>
      <w:r>
        <w:rPr>
          <w:szCs w:val="40"/>
        </w:rPr>
        <w:t xml:space="preserve">В целом сеть автомобильных дорог общего пользования в Российской Федерации на 1 января текущего года - это почти 1,5 миллиона километров, из которых 500 тысяч километров - это автомобильные дороги регионального значения, как сегодня было сказано, 934 тысячи - это автомобильные дороги </w:t>
      </w:r>
      <w:r>
        <w:rPr>
          <w:szCs w:val="40"/>
        </w:rPr>
        <w:lastRenderedPageBreak/>
        <w:t>местного значения и порядка 52 тысяч километров всего автомобильные дороги федерального значения.</w:t>
      </w:r>
    </w:p>
    <w:p w:rsidR="00CA5B56" w:rsidRDefault="00CA5B56" w:rsidP="001C6A89">
      <w:pPr>
        <w:spacing w:line="360" w:lineRule="auto"/>
        <w:rPr>
          <w:szCs w:val="40"/>
        </w:rPr>
      </w:pPr>
      <w:r>
        <w:rPr>
          <w:szCs w:val="40"/>
        </w:rPr>
        <w:t xml:space="preserve">Если мы посмотрим ретроспективу по состоянию протяжённости автомобильных дорог, которые идут официально в статистическую информацию, то, начиная с 2010 года, протяжённость автомобильных дорог местного значения резко увеличилась, это более чем в три раза. </w:t>
      </w:r>
    </w:p>
    <w:p w:rsidR="00CA5B56" w:rsidRDefault="00CA5B56" w:rsidP="001C6A89">
      <w:pPr>
        <w:spacing w:line="360" w:lineRule="auto"/>
        <w:rPr>
          <w:szCs w:val="40"/>
        </w:rPr>
      </w:pPr>
      <w:r>
        <w:rPr>
          <w:szCs w:val="40"/>
        </w:rPr>
        <w:t>Позволю себе напомнить, что именно в этот период было принято решение, и законодатель это утвердил, о создании дорожных фондов. Это федеральный дорожный фонд, региональный дорожный фонд и возможность создания дорожных фондов на уровне муниципальных образований чуть позже была принята.</w:t>
      </w:r>
    </w:p>
    <w:p w:rsidR="00CA5B56" w:rsidRDefault="00CA5B56" w:rsidP="001C6A89">
      <w:pPr>
        <w:spacing w:line="360" w:lineRule="auto"/>
        <w:rPr>
          <w:szCs w:val="40"/>
        </w:rPr>
      </w:pPr>
      <w:r>
        <w:rPr>
          <w:szCs w:val="40"/>
        </w:rPr>
        <w:t>Говорили о возможности предоставления соответствующих трансфертов на региональный уровень, на местный уровень. И вот это, мне кажется, тоже сыграло какую-то роль при подготовке соответствующей статистической информации в части, касающейся увеличения перечня автомобильных дорог местного значения.</w:t>
      </w:r>
    </w:p>
    <w:p w:rsidR="00CA5B56" w:rsidRDefault="00CA5B56" w:rsidP="001C6A89">
      <w:pPr>
        <w:spacing w:line="360" w:lineRule="auto"/>
        <w:rPr>
          <w:szCs w:val="40"/>
        </w:rPr>
      </w:pPr>
      <w:r>
        <w:rPr>
          <w:szCs w:val="40"/>
        </w:rPr>
        <w:t xml:space="preserve">По автомобильным дорогам, имеющим на сегодняшний день твёрдое покрытие, хотелось бы отметить, что такое твёрдое покрытие порядка 8 процентов не имеется на региональных автомобильных дорогах и, как сегодня уже говорили, более 43 процентов автомобильных дорог местного значения. </w:t>
      </w:r>
    </w:p>
    <w:p w:rsidR="00CA5B56" w:rsidRDefault="00CA5B56" w:rsidP="001C6A89">
      <w:pPr>
        <w:spacing w:line="360" w:lineRule="auto"/>
        <w:rPr>
          <w:szCs w:val="40"/>
        </w:rPr>
      </w:pPr>
      <w:r>
        <w:rPr>
          <w:szCs w:val="40"/>
        </w:rPr>
        <w:t xml:space="preserve">Хотелось бы отметить, что состояние дел с автомобильными дорогами, собственностью субъектов Российской Федерации, постепенно увеличивается. Если в 2013 году нормативному состоянию соответствовало 34 процента, 1 января 2016 года </w:t>
      </w:r>
      <w:r w:rsidR="00E40A99">
        <w:rPr>
          <w:szCs w:val="40"/>
        </w:rPr>
        <w:t>–</w:t>
      </w:r>
      <w:r>
        <w:rPr>
          <w:szCs w:val="40"/>
        </w:rPr>
        <w:t xml:space="preserve"> 38</w:t>
      </w:r>
      <w:r w:rsidR="00E40A99">
        <w:rPr>
          <w:szCs w:val="40"/>
        </w:rPr>
        <w:t xml:space="preserve"> процентов</w:t>
      </w:r>
      <w:r>
        <w:rPr>
          <w:szCs w:val="40"/>
        </w:rPr>
        <w:t>, 1 января 2017 года - 41,5</w:t>
      </w:r>
      <w:r w:rsidR="00E40A99">
        <w:rPr>
          <w:szCs w:val="40"/>
        </w:rPr>
        <w:t xml:space="preserve"> процентов</w:t>
      </w:r>
      <w:r>
        <w:rPr>
          <w:szCs w:val="40"/>
        </w:rPr>
        <w:t xml:space="preserve"> и, учитывая достаточно жёсткую имеющуюся бюджетную </w:t>
      </w:r>
      <w:r>
        <w:rPr>
          <w:szCs w:val="40"/>
        </w:rPr>
        <w:lastRenderedPageBreak/>
        <w:t xml:space="preserve">обеспеченность субъектов Российской Федерации, предполагаемый рост порядка полпроцента на последующие периоды. </w:t>
      </w:r>
    </w:p>
    <w:p w:rsidR="00CA5B56" w:rsidRDefault="00CA5B56" w:rsidP="001C6A89">
      <w:pPr>
        <w:spacing w:line="360" w:lineRule="auto"/>
        <w:rPr>
          <w:szCs w:val="40"/>
        </w:rPr>
      </w:pPr>
      <w:r>
        <w:rPr>
          <w:szCs w:val="40"/>
        </w:rPr>
        <w:t xml:space="preserve">Состояние местных дорог, опять же по статистической информации, если мы анализируем 2015 год с 2016 годом, к сожалению, ухудшается. Это не только количество дорог с твёрдым покрытием, но и транспортно-эксплуатационное состояние. </w:t>
      </w:r>
    </w:p>
    <w:p w:rsidR="00CA5B56" w:rsidRDefault="00CA5B56" w:rsidP="001C6A89">
      <w:pPr>
        <w:spacing w:line="360" w:lineRule="auto"/>
        <w:rPr>
          <w:szCs w:val="40"/>
        </w:rPr>
      </w:pPr>
      <w:r>
        <w:rPr>
          <w:szCs w:val="40"/>
        </w:rPr>
        <w:t>Мы сегодня уже говорили в выступлениях депутатов Государственной Думы о том, что это вызвано недостаточным финансовым обеспечением. Да, такой факт имеет место, на самом деле и на слайде была показана обеспеченность автомобильных дорог регионального значения и автомобильных дорог местного значения с соответствующими бюджетами. Вместе с тем хотел бы обратить внимание, что сегодня уже упоминалось о наличии кадрового, то есть сил и средств, которые имеются в муниципальных образованиях субъектов Российской Федерации на решение поставленной задачи.</w:t>
      </w:r>
    </w:p>
    <w:p w:rsidR="00CA5B56" w:rsidRDefault="00CA5B56" w:rsidP="001C6A89">
      <w:pPr>
        <w:spacing w:line="360" w:lineRule="auto"/>
        <w:rPr>
          <w:szCs w:val="40"/>
        </w:rPr>
      </w:pPr>
      <w:r>
        <w:rPr>
          <w:szCs w:val="40"/>
        </w:rPr>
        <w:t xml:space="preserve">Позволю себе напомнить требование законодательства Российской Федерации о закупках для государственных нужд. Соответствующий персонал должен обладать соответствующими компетенциями. Поэтому, на мой взгляд, тот опыт, который имеется в ряде субъектов Российской Федерации по передаче компетенций на уровень муниципальных районов, городских округов, а в некоторых субъектах на уровень субъектов Российской Федерации, заслуживает достаточно внимания. </w:t>
      </w:r>
    </w:p>
    <w:p w:rsidR="00CA5B56" w:rsidRDefault="00CA5B56" w:rsidP="001C6A89">
      <w:pPr>
        <w:spacing w:line="360" w:lineRule="auto"/>
        <w:rPr>
          <w:szCs w:val="40"/>
        </w:rPr>
      </w:pPr>
      <w:r>
        <w:rPr>
          <w:szCs w:val="40"/>
        </w:rPr>
        <w:t xml:space="preserve">Вместе с тем, когда законодатель принял решение о создании дорожных фондов в Российской Федерации в соответствии с бюджетным законодательством, мы сегодня уже говорили о нормативном закреплении определённого объёма бюджетных ассигнований субъекта Российской Федерации, дорожного фонда субъекта Российской Федерации, которые </w:t>
      </w:r>
      <w:r>
        <w:rPr>
          <w:szCs w:val="40"/>
        </w:rPr>
        <w:lastRenderedPageBreak/>
        <w:t xml:space="preserve">должны направляться в бюджет муниципального образования исходя из протяженности имеющихся автомобильных дорог, но и иные требования. </w:t>
      </w:r>
    </w:p>
    <w:p w:rsidR="00CA5B56" w:rsidRDefault="00CA5B56" w:rsidP="001C6A89">
      <w:pPr>
        <w:spacing w:line="360" w:lineRule="auto"/>
        <w:rPr>
          <w:szCs w:val="40"/>
        </w:rPr>
      </w:pPr>
      <w:r>
        <w:rPr>
          <w:szCs w:val="40"/>
        </w:rPr>
        <w:t>В случае если мы сегодня будем говорить о законодательном закреплении определенных налоговых поступлений, которые формируют дорожный фонд муниципального образования, коллеги, просил бы обратить внимание на принцип бюджетного законодательства, что мы должны компенсировать соответствующие доходы, которые будут исключены из доходной базы дорожных фондов субъектов Российской Федерации.</w:t>
      </w:r>
    </w:p>
    <w:p w:rsidR="00CA5B56" w:rsidRDefault="00CA5B56" w:rsidP="001C6A89">
      <w:pPr>
        <w:spacing w:line="360" w:lineRule="auto"/>
        <w:rPr>
          <w:szCs w:val="40"/>
        </w:rPr>
      </w:pPr>
      <w:r>
        <w:rPr>
          <w:szCs w:val="40"/>
        </w:rPr>
        <w:t>Повторюсь по поводу кадрового обеспечения, всё-таки, на мой взгляд, и ряд субъектов Российской Федерации это уже реализовывают, в том числе и основываясь на положениях федерального закона от 28 ноября 2015 года, которым были внесены изменения в бюджетное законодательство в части, устанавливающей принципы разграничения полномочий между муниципальным районом и сельским поселением в части закрепления полномочий по осуществлению дорожной деятельности.</w:t>
      </w:r>
    </w:p>
    <w:p w:rsidR="00CA5B56" w:rsidRDefault="00CA5B56" w:rsidP="001C6A89">
      <w:pPr>
        <w:spacing w:line="360" w:lineRule="auto"/>
        <w:rPr>
          <w:szCs w:val="40"/>
        </w:rPr>
      </w:pPr>
      <w:r>
        <w:rPr>
          <w:szCs w:val="40"/>
        </w:rPr>
        <w:t xml:space="preserve">Вместе с тем, коллеги, здесь, на мой взгляд, нужно вести, и вот мне кажется, Виктор Борисович уже упомянул о технических требованиях, предъявляемых к оценке состояния автомобильных дорог. Вот буквально минуту назад мне коллега прислал очень красивую фотографию, где обязали муниципальный район поставить знаки "Пешеходный переход" возле школы, хотя количество подвижного состава – это три единицы в сутки. Наверное, здесь нельзя и перегибать палку контрольным и надзорным органам. </w:t>
      </w:r>
    </w:p>
    <w:p w:rsidR="00CA5B56" w:rsidRDefault="00CA5B56" w:rsidP="001C6A89">
      <w:pPr>
        <w:spacing w:line="360" w:lineRule="auto"/>
        <w:rPr>
          <w:szCs w:val="40"/>
        </w:rPr>
      </w:pPr>
      <w:r>
        <w:rPr>
          <w:szCs w:val="40"/>
        </w:rPr>
        <w:t xml:space="preserve">Мы разработали соответствующий технический, имеется в виду, Минтранс и принял, утвердил его, о дорогах с низкой интенсивностью, коллеги об этом знают. </w:t>
      </w:r>
    </w:p>
    <w:p w:rsidR="00CA5B56" w:rsidRDefault="00CA5B56" w:rsidP="001C6A89">
      <w:pPr>
        <w:spacing w:line="360" w:lineRule="auto"/>
        <w:rPr>
          <w:szCs w:val="40"/>
        </w:rPr>
      </w:pPr>
      <w:r>
        <w:rPr>
          <w:szCs w:val="40"/>
        </w:rPr>
        <w:t xml:space="preserve">Вместе с тем хотелось бы обратить внимание, что необходимо нам с вами дополнительно обсудить тезис, который называется "отграничение </w:t>
      </w:r>
      <w:r>
        <w:rPr>
          <w:szCs w:val="40"/>
        </w:rPr>
        <w:lastRenderedPageBreak/>
        <w:t>понятия "автомобильная дорога" и "улично-дорожная сеть". Вот то, о чём я только что доложил, когда контрольно-надзорные органы заставляют делать пешеходный переход, устанавливать соответствующие дорожные знаки и соответствующие элементы обустройства в сельском поселении, где три автомобиля в сутки, наверное, это не есть совсем правильно. И поэтому, наверное, было бы необходимо обсудить возможность как раз технического регулирования и подготовки соответствующих требований применительно к улично-дорожной сети поселений, именно городских и, может быть, в первую очередь сельских поселений, потому что то, о чём я сказал о межселенных территориях, дороги с низкой интенсивностью, мы такой документ уже подготовили и утвердили.</w:t>
      </w:r>
    </w:p>
    <w:p w:rsidR="00CA5B56" w:rsidRDefault="00CA5B56" w:rsidP="001C6A89">
      <w:pPr>
        <w:spacing w:line="360" w:lineRule="auto"/>
        <w:rPr>
          <w:szCs w:val="40"/>
        </w:rPr>
      </w:pPr>
      <w:r>
        <w:rPr>
          <w:szCs w:val="40"/>
        </w:rPr>
        <w:t xml:space="preserve">В части, касающейся недостатка финансовых ресурсов и возможностей их изыскания в рамках реализации приоритетного проекта, который на сегодняшний день реализуется в Российской Федерации и одобрен президиумом Совета при Президенте Российской Федерации по стратегическому развитию и приоритетным проектам – это "Безопасные и качественные дороги", да, действительно на сегодняшний день в этом проекте участвуют 36 субъектов Российской Федерации, 38 городских агломераций, в которые входят 39 крупных городов Российской Федерации. Объясню, почему разница, </w:t>
      </w:r>
      <w:proofErr w:type="spellStart"/>
      <w:r>
        <w:rPr>
          <w:szCs w:val="40"/>
        </w:rPr>
        <w:t>Самарско</w:t>
      </w:r>
      <w:proofErr w:type="spellEnd"/>
      <w:r>
        <w:rPr>
          <w:szCs w:val="40"/>
        </w:rPr>
        <w:t xml:space="preserve">-Тольяттинская агломерация – это у нас Самара и Тольятти объединены в одну агломерацию. Ещё раз подчеркиваю, это без учета Москвы и Санкт-Петербурга. </w:t>
      </w:r>
    </w:p>
    <w:p w:rsidR="00CA5B56" w:rsidRDefault="00CA5B56" w:rsidP="001C6A89">
      <w:pPr>
        <w:spacing w:line="360" w:lineRule="auto"/>
        <w:rPr>
          <w:szCs w:val="40"/>
        </w:rPr>
      </w:pPr>
      <w:r>
        <w:rPr>
          <w:szCs w:val="40"/>
        </w:rPr>
        <w:t>Критерии были определены в рамках заседания совета по стратегическим проектам, и было установлено ограничение – это численность жителей агломерации не менее 500 тысяч человек.</w:t>
      </w:r>
    </w:p>
    <w:p w:rsidR="00CA5B56" w:rsidRPr="00804A6E" w:rsidRDefault="00CA5B56" w:rsidP="001C6A89">
      <w:pPr>
        <w:spacing w:line="360" w:lineRule="auto"/>
        <w:rPr>
          <w:szCs w:val="40"/>
        </w:rPr>
      </w:pPr>
      <w:r>
        <w:rPr>
          <w:szCs w:val="40"/>
        </w:rPr>
        <w:t xml:space="preserve">Мы когда прорабатывали эту тему после структурирования этого проекта и рассматривали возможность уточнения численности агломерации, </w:t>
      </w:r>
      <w:r>
        <w:rPr>
          <w:szCs w:val="40"/>
        </w:rPr>
        <w:lastRenderedPageBreak/>
        <w:t xml:space="preserve">но здесь опять же имеются ограничения, которые связаны с бюджетным обеспечением. Принцип реализации приоритетного проекта – это паритетное финансирование со стороны Российской Федерации, которое, подчеркиваю, идёт исключительно на развитие автомобильных дорог субъектов Российской Федерации и муниципальных образований, включая улично-дорожную сеть муниципальных образований, бюджеты субъектов Российской Федерации и муниципальных образований, которые участвуют в этом проекте. </w:t>
      </w:r>
    </w:p>
    <w:p w:rsidR="00CA5B56" w:rsidRDefault="00CA5B56" w:rsidP="001C6A89">
      <w:pPr>
        <w:spacing w:line="360" w:lineRule="auto"/>
        <w:rPr>
          <w:szCs w:val="40"/>
        </w:rPr>
      </w:pPr>
      <w:r>
        <w:rPr>
          <w:szCs w:val="40"/>
        </w:rPr>
        <w:t>Общий консолидированный бюджет чуть более 64 миллиарда рублей, как уже сегодня говорили 31250 это поддержка Российской Федерации, остальное, как я уже докладывал это консолидированные бюджеты субъектов Российской Федерации и муниципальных образований.</w:t>
      </w:r>
    </w:p>
    <w:p w:rsidR="00CA5B56" w:rsidRDefault="00CA5B56" w:rsidP="001C6A89">
      <w:pPr>
        <w:spacing w:line="360" w:lineRule="auto"/>
        <w:rPr>
          <w:szCs w:val="40"/>
        </w:rPr>
      </w:pPr>
      <w:r>
        <w:rPr>
          <w:szCs w:val="40"/>
        </w:rPr>
        <w:t>Здесь, каким образом, мы структурировали подход к установлению понятия "городская агломерация". Позволю себе напомнить, что я уже упомянул необходимость и целесообразность отграничения понятийного аппарата на законодательном уровне - это автомобильные дороги и уличная дорожная сеть, так вот в паспорте нашего стратегического проекта, который был одобрен главой правительства Российской Федерации, мы понимаем, под дорожной сетью городских конгломераций совокупность расположенных на территории агломерации автомобильных дорог общего пользования  местного значения регионального, федерального, а также следующие объекты уличной дорожной сети - магистральные дороги скоростного регулирования движения,  улицы непрерывного регулированного движения, улицы и дороги местного значения наиболее загруженные, это улицы в жилых застройках.</w:t>
      </w:r>
    </w:p>
    <w:p w:rsidR="00CA5B56" w:rsidRDefault="00CA5B56" w:rsidP="001C6A89">
      <w:pPr>
        <w:spacing w:line="360" w:lineRule="auto"/>
        <w:rPr>
          <w:szCs w:val="40"/>
        </w:rPr>
      </w:pPr>
      <w:r>
        <w:rPr>
          <w:szCs w:val="40"/>
        </w:rPr>
        <w:t xml:space="preserve">Вот этот термин мы зафиксировали в паспорте приоритетного проекта и, может быть, если у коллег депутатов право в рамках проработки появится </w:t>
      </w:r>
      <w:r>
        <w:rPr>
          <w:szCs w:val="40"/>
        </w:rPr>
        <w:lastRenderedPageBreak/>
        <w:t>законодательная инициатива в части установления понятийного аппарата уличной дорожной сети в градостроительном законодательстве подчеркиваю, коллеги, в градостроительном законодательстве Российской Федерации, а также установление понятийного аппарата, связанного с городскими агломерациями, мы были бы очень признательны. Со своей стороны, подчеркиваю, мы внесли в установленном порядке соответствующий законопроект, устанавливающий, вносящий в законодательство Российской Федерации термин "уличной дорожной сети".</w:t>
      </w:r>
    </w:p>
    <w:p w:rsidR="00CA5B56" w:rsidRDefault="00CA5B56" w:rsidP="001C6A89">
      <w:pPr>
        <w:spacing w:line="360" w:lineRule="auto"/>
        <w:rPr>
          <w:szCs w:val="40"/>
        </w:rPr>
      </w:pPr>
      <w:proofErr w:type="gramStart"/>
      <w:r>
        <w:rPr>
          <w:szCs w:val="40"/>
        </w:rPr>
        <w:t>Сегодня уже коллеги и Борис Викторович, и Алексей Николаевич говорили о программах комплексного развития транспортной инфраструктуры, это так называемый ПКРТИ, который сегодня реализуется в рамках нашего приоритетного проекта.</w:t>
      </w:r>
      <w:proofErr w:type="gramEnd"/>
    </w:p>
    <w:p w:rsidR="00CA5B56" w:rsidRDefault="00CA5B56" w:rsidP="001C6A89">
      <w:pPr>
        <w:spacing w:line="360" w:lineRule="auto"/>
        <w:rPr>
          <w:szCs w:val="40"/>
        </w:rPr>
      </w:pPr>
      <w:r>
        <w:rPr>
          <w:szCs w:val="40"/>
        </w:rPr>
        <w:t>На сегодняшний день соответствующая норма уже установлена в градостроительном законодательстве, но она распространяет свою деятельность исключительно на муниципальные районы и городские округа.</w:t>
      </w:r>
    </w:p>
    <w:p w:rsidR="00CA5B56" w:rsidRDefault="00CA5B56" w:rsidP="001C6A89">
      <w:pPr>
        <w:spacing w:line="360" w:lineRule="auto"/>
        <w:rPr>
          <w:szCs w:val="40"/>
        </w:rPr>
      </w:pPr>
      <w:r>
        <w:rPr>
          <w:szCs w:val="40"/>
        </w:rPr>
        <w:t xml:space="preserve">Введя термин "городские агломерации" мы как раз расширили важность и значимость инструментария ПКРТИ на городские агломерации. Почему? </w:t>
      </w:r>
      <w:proofErr w:type="gramStart"/>
      <w:r>
        <w:rPr>
          <w:szCs w:val="40"/>
        </w:rPr>
        <w:t>Потому что мы исходим непросто исходя из приведения в нормативное состояние автомобильных дорог и дорожной сети, а, в первую очередь, исходя из удовлетворения граждан на соответствующую инфраструктуру, а это не только автомобильные дороги, это еще и транспортная доступность, это и пассажирские перевозки, это и автобусы, и троллейбусы, городской пассажирский наземный транспорт.</w:t>
      </w:r>
      <w:proofErr w:type="gramEnd"/>
    </w:p>
    <w:p w:rsidR="00CA5B56" w:rsidRDefault="00CA5B56" w:rsidP="001C6A89">
      <w:pPr>
        <w:spacing w:line="360" w:lineRule="auto"/>
        <w:rPr>
          <w:szCs w:val="40"/>
        </w:rPr>
      </w:pPr>
      <w:r>
        <w:rPr>
          <w:szCs w:val="40"/>
        </w:rPr>
        <w:t xml:space="preserve">Вот в рамках программ комплексного развития транспортной инфраструктуры мы рекомендовали, и сегодня уже было озвучено в рекомендациях Минтранса на эту тему, субъектам Российской Федерации прорабатывать эти вопросы, в первую очередь, совместно с муниципальными </w:t>
      </w:r>
      <w:r>
        <w:rPr>
          <w:szCs w:val="40"/>
        </w:rPr>
        <w:lastRenderedPageBreak/>
        <w:t xml:space="preserve">образованиями. То есть необходимость, к примеру, допустим, я вот каждый день езжу на работу из Подмосковья в Москву, два субъекта Российской Федерации, здесь подобного рода системы налажены, в других агломерациях сейчас субъектами и муниципальными образованиями это работа ведется. То есть мы говорим о синхронизации действий муниципальных образований, а подчеркиваю, это муниципальный район, городской округ и поселение, городское и сельского поселение и субъект Российской Федерации. </w:t>
      </w:r>
    </w:p>
    <w:p w:rsidR="00CA5B56" w:rsidRDefault="00CA5B56" w:rsidP="001C6A89">
      <w:pPr>
        <w:spacing w:line="360" w:lineRule="auto"/>
        <w:rPr>
          <w:szCs w:val="40"/>
        </w:rPr>
      </w:pPr>
      <w:r>
        <w:rPr>
          <w:szCs w:val="40"/>
        </w:rPr>
        <w:t>В принципе, проектное управление, когда мы рекомендовали субъектам Российской Федерации создать проектные команды это на сегодняшний день по текущему году 1019 человек, это достаточно серьезные вещи и здесь мы аккумулируем усилия не только бюджетов дорожной составляющей, то есть субъект, муниципальное образование, но и те бюджеты, которые на сегодняшний день сформированы в рамках реализации иных приоритетных проектов, например, моногорода и сегодня упомянутый приоритетный проект "Доступная комфортная среда". В рамках трех агломераций мы на сегодняшний день за счет средств проекта "Безопасные качественные дороги" реализовали приведение в нормативное состояние центральных улиц моногородов.</w:t>
      </w:r>
    </w:p>
    <w:p w:rsidR="00CA5B56" w:rsidRDefault="00CA5B56" w:rsidP="001C6A89">
      <w:pPr>
        <w:spacing w:line="360" w:lineRule="auto"/>
        <w:rPr>
          <w:szCs w:val="40"/>
        </w:rPr>
      </w:pPr>
      <w:r>
        <w:rPr>
          <w:szCs w:val="40"/>
        </w:rPr>
        <w:t xml:space="preserve">По итогам окончания текущего года, ну цифры сегодня не говорились, ну тем не менее, проведено путем работ по ремонту и содержанию 6 тысяч 500 проведенных километров автомобильных дорог, в нормативное состояние по сравнению с 2016 годом – это 52 процента от порядка 26 тысяч километров, которые мы зафиксировали, вернее, субъекты Российской Федерации зафиксировали в своих программах комплексного развития транспортной инфраструктуры, а это порядка 40 миллионов человек общего населения Российской Федерации. </w:t>
      </w:r>
    </w:p>
    <w:p w:rsidR="00CA5B56" w:rsidRDefault="00CA5B56" w:rsidP="001C6A89">
      <w:pPr>
        <w:spacing w:line="360" w:lineRule="auto"/>
        <w:rPr>
          <w:szCs w:val="40"/>
        </w:rPr>
      </w:pPr>
      <w:r>
        <w:rPr>
          <w:szCs w:val="40"/>
        </w:rPr>
        <w:lastRenderedPageBreak/>
        <w:t xml:space="preserve">Про бюджет я уже доложил ситуацию, но с моей точки зрения хотел бы обратить на, на мой взгляд, немаловажный фактор, который мы зафиксировали в рамках нашей проектной работы, это с точки зрения представления общественности полностью то, что мы планируем, и то, что мы делаем. А именно программы комплексного развития транспортной инфраструктуры, сформированные на 2017 год, проходили общественные обсуждения. По результатам этих работ при корректировке этой программы и подготовке её на 2018 год также предполагается проведение в субъектах Российской Федерации общественного обсуждения. </w:t>
      </w:r>
    </w:p>
    <w:p w:rsidR="00CA5B56" w:rsidRDefault="00CA5B56" w:rsidP="001C6A89">
      <w:pPr>
        <w:spacing w:line="360" w:lineRule="auto"/>
        <w:rPr>
          <w:szCs w:val="40"/>
        </w:rPr>
      </w:pPr>
      <w:r>
        <w:rPr>
          <w:szCs w:val="40"/>
        </w:rPr>
        <w:t xml:space="preserve">Мы в рамках проводимых и руководством Минтранса, и </w:t>
      </w:r>
      <w:proofErr w:type="spellStart"/>
      <w:r>
        <w:rPr>
          <w:szCs w:val="40"/>
        </w:rPr>
        <w:t>Росавтодора</w:t>
      </w:r>
      <w:proofErr w:type="spellEnd"/>
      <w:r>
        <w:rPr>
          <w:szCs w:val="40"/>
        </w:rPr>
        <w:t>, в субъектах Российской Федерации встреч обсуждали все имеющиеся вопросы с мониторингами, в первую очередь, общественности, но это, в частности, Александр Васильев, депутат Государственной Думы, с которым мы работаем в рамках открытости предоставления данных по его проекту "Убитые дороги".</w:t>
      </w:r>
    </w:p>
    <w:p w:rsidR="00CA5B56" w:rsidRDefault="00CA5B56" w:rsidP="001C6A89">
      <w:pPr>
        <w:spacing w:line="360" w:lineRule="auto"/>
        <w:rPr>
          <w:szCs w:val="40"/>
        </w:rPr>
      </w:pPr>
      <w:r>
        <w:rPr>
          <w:szCs w:val="40"/>
        </w:rPr>
        <w:t xml:space="preserve">Мы в рамках приоритетного проекта и на прошедшей, на прошлой неделе, транспортной неделе презентовали его, оно в открытом доступе, можно посмотреть на соответствующий сайт, это общественно доступная информационно-аналитическая система контроля за формированием и эффективностью использования дорожных фондов. </w:t>
      </w:r>
    </w:p>
    <w:p w:rsidR="00CA5B56" w:rsidRDefault="00CA5B56" w:rsidP="001C6A89">
      <w:pPr>
        <w:spacing w:line="360" w:lineRule="auto"/>
        <w:rPr>
          <w:szCs w:val="40"/>
        </w:rPr>
      </w:pPr>
      <w:r>
        <w:rPr>
          <w:szCs w:val="40"/>
        </w:rPr>
        <w:t>Вот за истекший год эта система показала, что имеется результат у, в первую очередь, населения, население заинтересовано. Этот программный продукт анализирует все данные, которые поступают "</w:t>
      </w:r>
      <w:proofErr w:type="spellStart"/>
      <w:r>
        <w:rPr>
          <w:szCs w:val="40"/>
        </w:rPr>
        <w:t>ВКонтакте</w:t>
      </w:r>
      <w:proofErr w:type="spellEnd"/>
      <w:r>
        <w:rPr>
          <w:szCs w:val="40"/>
        </w:rPr>
        <w:t xml:space="preserve">", это в интернет-сети соответствующие сайты, и соответствующие решения, повторюсь, принимаются дорожниками соответствующих уровней. </w:t>
      </w:r>
    </w:p>
    <w:p w:rsidR="00CA5B56" w:rsidRDefault="00CA5B56" w:rsidP="001C6A89">
      <w:pPr>
        <w:spacing w:line="360" w:lineRule="auto"/>
        <w:rPr>
          <w:szCs w:val="40"/>
        </w:rPr>
      </w:pPr>
      <w:r>
        <w:rPr>
          <w:szCs w:val="40"/>
        </w:rPr>
        <w:t xml:space="preserve">Повторю тот факт, который был озвучен нашими коллегами из Омска на совещании, прошедшем 6-го числа, действительно, вот гражданин, </w:t>
      </w:r>
      <w:r>
        <w:rPr>
          <w:szCs w:val="40"/>
        </w:rPr>
        <w:lastRenderedPageBreak/>
        <w:t xml:space="preserve">допустим, Иванов в </w:t>
      </w:r>
      <w:proofErr w:type="spellStart"/>
      <w:r>
        <w:rPr>
          <w:szCs w:val="40"/>
        </w:rPr>
        <w:t>Фейсбуке</w:t>
      </w:r>
      <w:proofErr w:type="spellEnd"/>
      <w:r>
        <w:rPr>
          <w:szCs w:val="40"/>
        </w:rPr>
        <w:t xml:space="preserve"> написал, вернее, "</w:t>
      </w:r>
      <w:proofErr w:type="spellStart"/>
      <w:r>
        <w:rPr>
          <w:szCs w:val="40"/>
        </w:rPr>
        <w:t>ВКонтакте</w:t>
      </w:r>
      <w:proofErr w:type="spellEnd"/>
      <w:r>
        <w:rPr>
          <w:szCs w:val="40"/>
        </w:rPr>
        <w:t xml:space="preserve">" написал: "Вот, дорожники такие-сякие, на такой-то улице не убрали". И самое главное, ну, соответствующие высказывания, к которым человек привык в информационных сетях, и после этого информация была получена, отработана дорожниками. Факт нарушения был устранен, и самое главное, что через два дня товарищ, который проживал, другой, посмотрел, говорит, слушай, вот ты поругался, а представляешь, они взяли, говорит, и сделали. И после этого вот в омской агломерации, то есть это достаточно интересная обратная реакция, то есть мы не просто о чем-то говорим, мы и пытаемся что-то сделать, устранить те недостатки, которые выявляются гражданами. </w:t>
      </w:r>
    </w:p>
    <w:p w:rsidR="00CA5B56" w:rsidRDefault="00CA5B56" w:rsidP="001C6A89">
      <w:pPr>
        <w:spacing w:line="360" w:lineRule="auto"/>
        <w:rPr>
          <w:szCs w:val="40"/>
        </w:rPr>
      </w:pPr>
      <w:r>
        <w:rPr>
          <w:szCs w:val="40"/>
        </w:rPr>
        <w:t xml:space="preserve">Вот что я хотел на эту тему на сегодняшний день доложить. Спасибо огромное. Если будут вопросы, постараюсь ответить. Спасибо. </w:t>
      </w:r>
    </w:p>
    <w:p w:rsidR="00CA5B56" w:rsidRDefault="00CA5B56" w:rsidP="001C6A89">
      <w:pPr>
        <w:spacing w:line="360" w:lineRule="auto"/>
        <w:rPr>
          <w:szCs w:val="40"/>
        </w:rPr>
      </w:pPr>
      <w:r>
        <w:rPr>
          <w:szCs w:val="40"/>
          <w:u w:val="single"/>
        </w:rPr>
        <w:t>Председательствующий.</w:t>
      </w:r>
      <w:r>
        <w:rPr>
          <w:szCs w:val="40"/>
        </w:rPr>
        <w:t xml:space="preserve"> Спасибо вам большое, Игорь Владимирович. </w:t>
      </w:r>
    </w:p>
    <w:p w:rsidR="00CA5B56" w:rsidRDefault="00CA5B56" w:rsidP="001C6A89">
      <w:pPr>
        <w:spacing w:line="360" w:lineRule="auto"/>
        <w:rPr>
          <w:szCs w:val="40"/>
        </w:rPr>
      </w:pPr>
      <w:r>
        <w:rPr>
          <w:szCs w:val="40"/>
        </w:rPr>
        <w:t xml:space="preserve">Коллеги, я уже говорил, да, по-моему, что тут за нами в очереди стоят несколько комитетов, претендующих на этот зал с тем, чтобы свои вопросы обсудить, поэтому просьба придерживаться регламента. </w:t>
      </w:r>
    </w:p>
    <w:p w:rsidR="00CA5B56" w:rsidRDefault="00CA5B56" w:rsidP="001C6A89">
      <w:pPr>
        <w:spacing w:line="360" w:lineRule="auto"/>
        <w:rPr>
          <w:szCs w:val="40"/>
        </w:rPr>
      </w:pPr>
      <w:r>
        <w:rPr>
          <w:szCs w:val="40"/>
        </w:rPr>
        <w:t xml:space="preserve">Я предоставляю возможность выступить Валерию Николаевичу Богомолову – аудитору Счётной палаты Российской Федерации. Спасибо. </w:t>
      </w:r>
    </w:p>
    <w:p w:rsidR="00CA5B56" w:rsidRDefault="00CA5B56" w:rsidP="001C6A89">
      <w:pPr>
        <w:spacing w:line="360" w:lineRule="auto"/>
        <w:rPr>
          <w:szCs w:val="40"/>
        </w:rPr>
      </w:pPr>
      <w:r>
        <w:rPr>
          <w:szCs w:val="40"/>
          <w:u w:val="single"/>
        </w:rPr>
        <w:t>Богомолов В.Н.</w:t>
      </w:r>
      <w:r>
        <w:rPr>
          <w:szCs w:val="40"/>
        </w:rPr>
        <w:t xml:space="preserve"> Добрый день! Уважаемые коллеги!</w:t>
      </w:r>
    </w:p>
    <w:p w:rsidR="00CA5B56" w:rsidRDefault="00CA5B56" w:rsidP="001C6A89">
      <w:pPr>
        <w:spacing w:line="360" w:lineRule="auto"/>
        <w:rPr>
          <w:szCs w:val="40"/>
        </w:rPr>
      </w:pPr>
      <w:r>
        <w:rPr>
          <w:szCs w:val="40"/>
        </w:rPr>
        <w:t>Специфика моей работы заключается в том, что я буду говорить не о достигнутых успехах, а о тех недостатках, которые мы выявляем каждодневно в проверках как в контрольных мероприятиях, так и в экспертно-аналитических. Да, денег, может быть, конечно же, выделятся недостаточно и мало на все работы, но порой администрирование этими деньгами, управление этими деньгами, подготовка и решение конкретных вопросов заслуживают ещё больш</w:t>
      </w:r>
      <w:r w:rsidRPr="009445FC">
        <w:rPr>
          <w:i/>
          <w:szCs w:val="40"/>
        </w:rPr>
        <w:t>и</w:t>
      </w:r>
      <w:r>
        <w:rPr>
          <w:szCs w:val="40"/>
        </w:rPr>
        <w:t>х и больш</w:t>
      </w:r>
      <w:r w:rsidRPr="009445FC">
        <w:rPr>
          <w:i/>
          <w:szCs w:val="40"/>
        </w:rPr>
        <w:t>и</w:t>
      </w:r>
      <w:r>
        <w:rPr>
          <w:szCs w:val="40"/>
        </w:rPr>
        <w:t xml:space="preserve">х возможностей для улучшения. </w:t>
      </w:r>
    </w:p>
    <w:p w:rsidR="00CA5B56" w:rsidRPr="00066A1F" w:rsidRDefault="00CA5B56" w:rsidP="001C6A89">
      <w:pPr>
        <w:spacing w:line="360" w:lineRule="auto"/>
        <w:rPr>
          <w:szCs w:val="40"/>
        </w:rPr>
      </w:pPr>
      <w:r>
        <w:rPr>
          <w:szCs w:val="40"/>
        </w:rPr>
        <w:lastRenderedPageBreak/>
        <w:t xml:space="preserve">Проведенные Счётной палатой контрольные экспертно-аналитические мероприятия свидетельствуют о недостатках при формировании и использовании бюджетных ассигнований дорожных фондов. </w:t>
      </w:r>
    </w:p>
    <w:p w:rsidR="00CA5B56" w:rsidRDefault="00CA5B56" w:rsidP="001C6A89">
      <w:pPr>
        <w:spacing w:line="360" w:lineRule="auto"/>
        <w:rPr>
          <w:szCs w:val="40"/>
        </w:rPr>
      </w:pPr>
      <w:r>
        <w:rPr>
          <w:szCs w:val="40"/>
        </w:rPr>
        <w:t>Так исполнение дорожных фондов остаётся на низком уровне.</w:t>
      </w:r>
    </w:p>
    <w:p w:rsidR="00CA5B56" w:rsidRDefault="00CA5B56" w:rsidP="001C6A89">
      <w:pPr>
        <w:spacing w:line="360" w:lineRule="auto"/>
        <w:rPr>
          <w:szCs w:val="40"/>
        </w:rPr>
      </w:pPr>
      <w:r>
        <w:rPr>
          <w:szCs w:val="40"/>
        </w:rPr>
        <w:t xml:space="preserve">В 2016 году кассовый расход муниципальных дорожных фондов составил 268,3 миллиарда рублей или 88 процентов от предусмотренного объёма в сумме 304,7 миллиарда рублей с учётом межбюджетных трансфертов я говорю. </w:t>
      </w:r>
    </w:p>
    <w:p w:rsidR="00CA5B56" w:rsidRDefault="00CA5B56" w:rsidP="001C6A89">
      <w:pPr>
        <w:spacing w:line="360" w:lineRule="auto"/>
        <w:rPr>
          <w:szCs w:val="40"/>
        </w:rPr>
      </w:pPr>
      <w:r>
        <w:rPr>
          <w:szCs w:val="40"/>
        </w:rPr>
        <w:t xml:space="preserve">Аналогичная проблема при использовании бюджетных ассигнований региональных дорожных фондов. В прошедшем году из 821,3 миллиарда рублей с учётом межбюджетных трансфертов исполнено только 729,8 миллиарда рублей или тоже 88,9 процента. </w:t>
      </w:r>
    </w:p>
    <w:p w:rsidR="00CA5B56" w:rsidRDefault="00CA5B56" w:rsidP="001C6A89">
      <w:pPr>
        <w:spacing w:line="360" w:lineRule="auto"/>
        <w:rPr>
          <w:szCs w:val="40"/>
        </w:rPr>
      </w:pPr>
      <w:r>
        <w:rPr>
          <w:szCs w:val="40"/>
        </w:rPr>
        <w:t>В 2016 году объём межбюджетных трансфертов, предусмотренный на финансовую поддержку региональных программ в сфере дорожного хозяйства, составил 143,9 миллиарда рублей. Однако, как показывают приведённые Счётной палатой контрольные и экспертно-аналитические мероприятия, использование субъектами Российской Федерации межбюджетных трансфертов осуществляется на низком уровне.</w:t>
      </w:r>
    </w:p>
    <w:p w:rsidR="00CA5B56" w:rsidRDefault="00CA5B56" w:rsidP="001C6A89">
      <w:pPr>
        <w:spacing w:line="360" w:lineRule="auto"/>
        <w:rPr>
          <w:szCs w:val="40"/>
        </w:rPr>
      </w:pPr>
      <w:r>
        <w:rPr>
          <w:szCs w:val="40"/>
        </w:rPr>
        <w:t>При этом, если предыдущие годы регионы указывали в качестве основной причины неисполнение расходов позднее поступление средств и федерального бюджета, то начиная с 2016 года предоставление значительной части межбюджетных трансфертов осуществляется при возникновении у субъектов денежных обязательств.</w:t>
      </w:r>
    </w:p>
    <w:p w:rsidR="00CA5B56" w:rsidRDefault="00CA5B56" w:rsidP="001C6A89">
      <w:pPr>
        <w:spacing w:line="360" w:lineRule="auto"/>
        <w:rPr>
          <w:szCs w:val="40"/>
        </w:rPr>
      </w:pPr>
      <w:r>
        <w:rPr>
          <w:szCs w:val="40"/>
        </w:rPr>
        <w:t>Вместе с тем в прошедшем году субъектами Российской Федерации использовано только 129 миллиардов 781 миллион рублей или 88,1 процента от вышеуказанного объёма ассигнований.</w:t>
      </w:r>
    </w:p>
    <w:p w:rsidR="00CA5B56" w:rsidRDefault="00CA5B56" w:rsidP="001C6A89">
      <w:pPr>
        <w:spacing w:line="360" w:lineRule="auto"/>
        <w:rPr>
          <w:szCs w:val="40"/>
        </w:rPr>
      </w:pPr>
      <w:r>
        <w:rPr>
          <w:szCs w:val="40"/>
        </w:rPr>
        <w:lastRenderedPageBreak/>
        <w:t xml:space="preserve">Анализ использования в 2016 году иных межбюджетных трансфертов, предоставленных </w:t>
      </w:r>
      <w:proofErr w:type="spellStart"/>
      <w:r>
        <w:rPr>
          <w:szCs w:val="40"/>
        </w:rPr>
        <w:t>Росавтодором</w:t>
      </w:r>
      <w:proofErr w:type="spellEnd"/>
      <w:r>
        <w:rPr>
          <w:szCs w:val="40"/>
        </w:rPr>
        <w:t xml:space="preserve"> 83 субъектам Российской Федерации, на реализацию мероприятий региональных программ в сфере дорожного хозяйства, показал, что 36 регионами не достигнуты плановые показатели, предусмотренные заключёнными соглашениями.</w:t>
      </w:r>
    </w:p>
    <w:p w:rsidR="00CA5B56" w:rsidRDefault="00CA5B56" w:rsidP="001C6A89">
      <w:pPr>
        <w:spacing w:line="360" w:lineRule="auto"/>
        <w:rPr>
          <w:szCs w:val="40"/>
        </w:rPr>
      </w:pPr>
      <w:r>
        <w:rPr>
          <w:szCs w:val="40"/>
        </w:rPr>
        <w:t xml:space="preserve">Так в Краснодарском крае после строительства и реконструкции введено </w:t>
      </w:r>
      <w:smartTag w:uri="urn:schemas-microsoft-com:office:smarttags" w:element="metricconverter">
        <w:smartTagPr>
          <w:attr w:name="ProductID" w:val="2,5 километра"/>
        </w:smartTagPr>
        <w:r>
          <w:rPr>
            <w:szCs w:val="40"/>
          </w:rPr>
          <w:t>2,5 километра</w:t>
        </w:r>
      </w:smartTag>
      <w:r>
        <w:rPr>
          <w:szCs w:val="40"/>
        </w:rPr>
        <w:t xml:space="preserve"> автодорог из 31, предусмотренной соглашением. После капитального ремонта и ремонта </w:t>
      </w:r>
      <w:smartTag w:uri="urn:schemas-microsoft-com:office:smarttags" w:element="metricconverter">
        <w:smartTagPr>
          <w:attr w:name="ProductID" w:val="777,4 километра"/>
        </w:smartTagPr>
        <w:r>
          <w:rPr>
            <w:szCs w:val="40"/>
          </w:rPr>
          <w:t>777,4 километра</w:t>
        </w:r>
      </w:smartTag>
      <w:r>
        <w:rPr>
          <w:szCs w:val="40"/>
        </w:rPr>
        <w:t xml:space="preserve"> дорог из </w:t>
      </w:r>
      <w:smartTag w:uri="urn:schemas-microsoft-com:office:smarttags" w:element="metricconverter">
        <w:smartTagPr>
          <w:attr w:name="ProductID" w:val="652 километров"/>
        </w:smartTagPr>
        <w:r>
          <w:rPr>
            <w:szCs w:val="40"/>
          </w:rPr>
          <w:t>652 километров</w:t>
        </w:r>
      </w:smartTag>
      <w:r>
        <w:rPr>
          <w:szCs w:val="40"/>
        </w:rPr>
        <w:t xml:space="preserve"> дорог предусмотренных.</w:t>
      </w:r>
    </w:p>
    <w:p w:rsidR="00CA5B56" w:rsidRDefault="00CA5B56" w:rsidP="001C6A89">
      <w:pPr>
        <w:spacing w:line="360" w:lineRule="auto"/>
        <w:rPr>
          <w:szCs w:val="40"/>
        </w:rPr>
      </w:pPr>
      <w:r>
        <w:rPr>
          <w:szCs w:val="40"/>
        </w:rPr>
        <w:t xml:space="preserve">Пермским краем завершено строительство и реконструкция 8,4 из </w:t>
      </w:r>
      <w:smartTag w:uri="urn:schemas-microsoft-com:office:smarttags" w:element="metricconverter">
        <w:smartTagPr>
          <w:attr w:name="ProductID" w:val="22 километров"/>
        </w:smartTagPr>
        <w:r>
          <w:rPr>
            <w:szCs w:val="40"/>
          </w:rPr>
          <w:t>22 километров</w:t>
        </w:r>
      </w:smartTag>
      <w:r>
        <w:rPr>
          <w:szCs w:val="40"/>
        </w:rPr>
        <w:t xml:space="preserve"> дорог. </w:t>
      </w:r>
    </w:p>
    <w:p w:rsidR="00CA5B56" w:rsidRDefault="00CA5B56" w:rsidP="001C6A89">
      <w:pPr>
        <w:spacing w:line="360" w:lineRule="auto"/>
        <w:rPr>
          <w:szCs w:val="40"/>
        </w:rPr>
      </w:pPr>
      <w:r>
        <w:rPr>
          <w:szCs w:val="40"/>
        </w:rPr>
        <w:t xml:space="preserve">Республикой Тыва и Ленинградской областью не введено ни одного километра из </w:t>
      </w:r>
      <w:smartTag w:uri="urn:schemas-microsoft-com:office:smarttags" w:element="metricconverter">
        <w:smartTagPr>
          <w:attr w:name="ProductID" w:val="18,5 километра"/>
        </w:smartTagPr>
        <w:r>
          <w:rPr>
            <w:szCs w:val="40"/>
          </w:rPr>
          <w:t>18,5 километра</w:t>
        </w:r>
      </w:smartTag>
      <w:r>
        <w:rPr>
          <w:szCs w:val="40"/>
        </w:rPr>
        <w:t xml:space="preserve"> и </w:t>
      </w:r>
      <w:smartTag w:uri="urn:schemas-microsoft-com:office:smarttags" w:element="metricconverter">
        <w:smartTagPr>
          <w:attr w:name="ProductID" w:val="12,3 километра"/>
        </w:smartTagPr>
        <w:r>
          <w:rPr>
            <w:szCs w:val="40"/>
          </w:rPr>
          <w:t>12,3 километра</w:t>
        </w:r>
      </w:smartTag>
      <w:r>
        <w:rPr>
          <w:szCs w:val="40"/>
        </w:rPr>
        <w:t xml:space="preserve"> соответственно.</w:t>
      </w:r>
    </w:p>
    <w:p w:rsidR="00CA5B56" w:rsidRDefault="00CA5B56" w:rsidP="001C6A89">
      <w:pPr>
        <w:spacing w:line="360" w:lineRule="auto"/>
        <w:rPr>
          <w:szCs w:val="40"/>
        </w:rPr>
      </w:pPr>
      <w:r>
        <w:rPr>
          <w:szCs w:val="40"/>
        </w:rPr>
        <w:t>В связи с отсутствием комплексного подхода в вопросах развития инфраструктуры сельских территорий значительная часть указанных территорий не обеспечена автомобильными дорогами с твёрдым покрытием, в том числе ведущими к общественно значимым объектам, а также к объектам производства и переработки сельскохозяйственной продукции.</w:t>
      </w:r>
    </w:p>
    <w:p w:rsidR="00CA5B56" w:rsidRDefault="00CA5B56" w:rsidP="001C6A89">
      <w:pPr>
        <w:spacing w:line="360" w:lineRule="auto"/>
        <w:rPr>
          <w:szCs w:val="40"/>
        </w:rPr>
      </w:pPr>
      <w:r>
        <w:rPr>
          <w:szCs w:val="40"/>
        </w:rPr>
        <w:t>Итоги проверки использования субсидий, предоставленных субъектам Российской Федерации на строительство и реконструкцию автомобильных дорог в рамках реализации федеральной целевой программы "Устойчивое развитие сельских территорий на 2014-2015 годы и на период до 2020 года" показали следующее.</w:t>
      </w:r>
    </w:p>
    <w:p w:rsidR="00CA5B56" w:rsidRDefault="00CA5B56" w:rsidP="001C6A89">
      <w:pPr>
        <w:spacing w:line="360" w:lineRule="auto"/>
        <w:rPr>
          <w:szCs w:val="40"/>
        </w:rPr>
      </w:pPr>
      <w:r>
        <w:rPr>
          <w:szCs w:val="40"/>
        </w:rPr>
        <w:t xml:space="preserve">Объём субсидий, предоставленных </w:t>
      </w:r>
      <w:proofErr w:type="spellStart"/>
      <w:r>
        <w:rPr>
          <w:szCs w:val="40"/>
        </w:rPr>
        <w:t>Росавтодором</w:t>
      </w:r>
      <w:proofErr w:type="spellEnd"/>
      <w:r>
        <w:rPr>
          <w:szCs w:val="40"/>
        </w:rPr>
        <w:t xml:space="preserve"> субъектам Российской Федерации по данной федеральной целевой программе, на софинансирование строительства и реконструкции автомобильных дорог в 2015-2016 годах, составил 9,6 миллиарда рублей. Однако исполнение </w:t>
      </w:r>
      <w:r>
        <w:rPr>
          <w:szCs w:val="40"/>
        </w:rPr>
        <w:lastRenderedPageBreak/>
        <w:t xml:space="preserve">указанных расходов должным образом не организовано. В результате за указанный период регионами использовано 7,6 миллиарда рублей или только 79 процентов. </w:t>
      </w:r>
    </w:p>
    <w:p w:rsidR="00CA5B56" w:rsidRPr="007460A9" w:rsidRDefault="00CA5B56" w:rsidP="001C6A89">
      <w:pPr>
        <w:spacing w:line="360" w:lineRule="auto"/>
        <w:rPr>
          <w:szCs w:val="40"/>
        </w:rPr>
      </w:pPr>
      <w:r>
        <w:rPr>
          <w:szCs w:val="40"/>
        </w:rPr>
        <w:t>Наименьшее использование в 2016 году сложилось у следующих регионов: Ленинградская область (из 15,3 миллиона рублей использовано ноль), Астраханская область (из 17,8 миллиона рублей использовано 0,9 миллиона рублей или 5,1 процента), Смоленская область (из 139,8 миллиона рублей использовано 12 миллионов рублей или всего 8,6 процента), Орловская область (из 324 миллионов рублей использовано 75,4 миллиона рублей или 23,3 процента), Омская область (225,7 миллиона рублей - использовано136.9 миллиона рублей или около 60,7 процента).</w:t>
      </w:r>
    </w:p>
    <w:p w:rsidR="00CA5B56" w:rsidRDefault="00CA5B56" w:rsidP="001C6A89">
      <w:pPr>
        <w:spacing w:line="360" w:lineRule="auto"/>
        <w:rPr>
          <w:szCs w:val="40"/>
        </w:rPr>
      </w:pPr>
      <w:r>
        <w:rPr>
          <w:szCs w:val="40"/>
        </w:rPr>
        <w:t xml:space="preserve">В 2017 году предусмотрено предоставление субсидий в сумме 9 миллиардов рублей, из которых на 1 ноября текущего года субъектами Российской Федерации использовано 5,1 миллиарда рублей или 56,8 процента. </w:t>
      </w:r>
    </w:p>
    <w:p w:rsidR="00CA5B56" w:rsidRDefault="00CA5B56" w:rsidP="001C6A89">
      <w:pPr>
        <w:spacing w:line="360" w:lineRule="auto"/>
        <w:rPr>
          <w:szCs w:val="40"/>
        </w:rPr>
      </w:pPr>
      <w:r>
        <w:rPr>
          <w:szCs w:val="40"/>
        </w:rPr>
        <w:t xml:space="preserve">Низкое использование межбюджетных субсидий отмечено по следующим субъектам Российской Федерации: Тульская область - из 20,8 миллиона рублей использовано 0, Ленинградская область - из 33,7 миллиона рублей использовано 6,7 миллиона рублей или 19,8 процента, Псковская область - из 356,8 миллиона рублей исполнено 104,4 миллиона рублей или 29,3 процента, Омская область - 464 миллиона рублей предоставлено, использовано 152,2 миллиона рублей или 32,8 процента. </w:t>
      </w:r>
    </w:p>
    <w:p w:rsidR="00CA5B56" w:rsidRDefault="00CA5B56" w:rsidP="001C6A89">
      <w:pPr>
        <w:spacing w:line="360" w:lineRule="auto"/>
        <w:rPr>
          <w:szCs w:val="40"/>
        </w:rPr>
      </w:pPr>
      <w:r>
        <w:rPr>
          <w:szCs w:val="40"/>
        </w:rPr>
        <w:t xml:space="preserve">Низкая готовность регионов к освоению межбюджетных ассигнований на строительство, реконструкцию автомобильных дорог приводит к невыполнению показателей соглашения о предоставлении субсидии из федерального бюджета. </w:t>
      </w:r>
    </w:p>
    <w:p w:rsidR="00CA5B56" w:rsidRDefault="00CA5B56" w:rsidP="001C6A89">
      <w:pPr>
        <w:spacing w:line="360" w:lineRule="auto"/>
        <w:rPr>
          <w:szCs w:val="40"/>
        </w:rPr>
      </w:pPr>
      <w:r>
        <w:rPr>
          <w:szCs w:val="40"/>
        </w:rPr>
        <w:lastRenderedPageBreak/>
        <w:t xml:space="preserve">Так в 2015 году из </w:t>
      </w:r>
      <w:smartTag w:uri="urn:schemas-microsoft-com:office:smarttags" w:element="metricconverter">
        <w:smartTagPr>
          <w:attr w:name="ProductID" w:val="520 километров"/>
        </w:smartTagPr>
        <w:r>
          <w:rPr>
            <w:szCs w:val="40"/>
          </w:rPr>
          <w:t>520 километров</w:t>
        </w:r>
      </w:smartTag>
      <w:r>
        <w:rPr>
          <w:szCs w:val="40"/>
        </w:rPr>
        <w:t xml:space="preserve">, предусмотренных к вводу, заключёнными соглашениями, фактически было введено лишь </w:t>
      </w:r>
      <w:smartTag w:uri="urn:schemas-microsoft-com:office:smarttags" w:element="metricconverter">
        <w:smartTagPr>
          <w:attr w:name="ProductID" w:val="384,7 километра"/>
        </w:smartTagPr>
        <w:r>
          <w:rPr>
            <w:szCs w:val="40"/>
          </w:rPr>
          <w:t>384,7 километра</w:t>
        </w:r>
      </w:smartTag>
      <w:r>
        <w:rPr>
          <w:szCs w:val="40"/>
        </w:rPr>
        <w:t xml:space="preserve"> или 74 процента. Аналогичная ситуация сложилась по итогам 2016 года: из </w:t>
      </w:r>
      <w:smartTag w:uri="urn:schemas-microsoft-com:office:smarttags" w:element="metricconverter">
        <w:smartTagPr>
          <w:attr w:name="ProductID" w:val="559 километров"/>
        </w:smartTagPr>
        <w:r>
          <w:rPr>
            <w:szCs w:val="40"/>
          </w:rPr>
          <w:t>559 километров</w:t>
        </w:r>
      </w:smartTag>
      <w:r>
        <w:rPr>
          <w:szCs w:val="40"/>
        </w:rPr>
        <w:t xml:space="preserve"> было введено в эксплуатацию только </w:t>
      </w:r>
      <w:smartTag w:uri="urn:schemas-microsoft-com:office:smarttags" w:element="metricconverter">
        <w:smartTagPr>
          <w:attr w:name="ProductID" w:val="351,5 километра"/>
        </w:smartTagPr>
        <w:r>
          <w:rPr>
            <w:szCs w:val="40"/>
          </w:rPr>
          <w:t>351,5 километра</w:t>
        </w:r>
      </w:smartTag>
      <w:r>
        <w:rPr>
          <w:szCs w:val="40"/>
        </w:rPr>
        <w:t xml:space="preserve"> дорог или 62,9 процента. </w:t>
      </w:r>
    </w:p>
    <w:p w:rsidR="00CA5B56" w:rsidRDefault="00CA5B56" w:rsidP="001C6A89">
      <w:pPr>
        <w:spacing w:line="360" w:lineRule="auto"/>
        <w:rPr>
          <w:szCs w:val="40"/>
        </w:rPr>
      </w:pPr>
      <w:r>
        <w:rPr>
          <w:szCs w:val="40"/>
        </w:rPr>
        <w:t xml:space="preserve">Наиболее низкий ввод автомобильных дорог, завершённых строительством и реконструкцией, в 2016 году отмечен по следующим регионам (я не буду уже говорить километры, я буду просто называть): Орловская, Омская, Ростовская, Пермский край, Воронежская область. </w:t>
      </w:r>
    </w:p>
    <w:p w:rsidR="00CA5B56" w:rsidRDefault="00CA5B56" w:rsidP="001C6A89">
      <w:pPr>
        <w:spacing w:line="360" w:lineRule="auto"/>
        <w:rPr>
          <w:szCs w:val="40"/>
        </w:rPr>
      </w:pPr>
      <w:r>
        <w:rPr>
          <w:szCs w:val="40"/>
        </w:rPr>
        <w:t xml:space="preserve">В 2017 году запланирован ввод </w:t>
      </w:r>
      <w:smartTag w:uri="urn:schemas-microsoft-com:office:smarttags" w:element="metricconverter">
        <w:smartTagPr>
          <w:attr w:name="ProductID" w:val="791,3 километра"/>
        </w:smartTagPr>
        <w:r>
          <w:rPr>
            <w:szCs w:val="40"/>
          </w:rPr>
          <w:t>791,3 километра</w:t>
        </w:r>
      </w:smartTag>
      <w:r>
        <w:rPr>
          <w:szCs w:val="40"/>
        </w:rPr>
        <w:t xml:space="preserve"> автодорог. Кроме того, проверки показали, что субъектами Российской Федерации нарушаются правила использования субсидий, предоставленных на софинансирование строительства и реконструкцию автомобильных дорог, ведущих в ближайшем... Мне два раза сказали. </w:t>
      </w:r>
    </w:p>
    <w:p w:rsidR="00CA5B56" w:rsidRDefault="00CA5B56" w:rsidP="001C6A89">
      <w:pPr>
        <w:spacing w:line="360" w:lineRule="auto"/>
        <w:rPr>
          <w:szCs w:val="40"/>
        </w:rPr>
      </w:pPr>
      <w:r>
        <w:rPr>
          <w:szCs w:val="40"/>
        </w:rPr>
        <w:t xml:space="preserve">Так несмотря на потребность в вышеуказанных автодорогах, в целях развития инфраструктуры сельских населённых пунктов строительство осуществлялось населённым пунктам, в которых очень часто отсутствовала потребность. Дороги построены, даже помните, наверное, что наш председатель говорил, что строят даже иногда виадуки, которые ведут </w:t>
      </w:r>
      <w:r w:rsidR="00766A45">
        <w:rPr>
          <w:szCs w:val="40"/>
        </w:rPr>
        <w:t xml:space="preserve">в </w:t>
      </w:r>
      <w:r>
        <w:rPr>
          <w:szCs w:val="40"/>
        </w:rPr>
        <w:t xml:space="preserve">никуда и дорог там нет, и виадук построен, деньги потрачены, ничего нет, никуда. </w:t>
      </w:r>
    </w:p>
    <w:p w:rsidR="00CA5B56" w:rsidRDefault="00CA5B56" w:rsidP="001C6A89">
      <w:pPr>
        <w:spacing w:line="360" w:lineRule="auto"/>
        <w:rPr>
          <w:szCs w:val="40"/>
        </w:rPr>
      </w:pPr>
      <w:r>
        <w:rPr>
          <w:szCs w:val="40"/>
        </w:rPr>
        <w:t xml:space="preserve">Спасибо за внимание. Извините, что я так заговорил, но это правда. </w:t>
      </w:r>
    </w:p>
    <w:p w:rsidR="00CA5B56" w:rsidRDefault="00CA5B56" w:rsidP="001C6A89">
      <w:pPr>
        <w:spacing w:line="360" w:lineRule="auto"/>
        <w:rPr>
          <w:szCs w:val="40"/>
        </w:rPr>
      </w:pPr>
      <w:r>
        <w:rPr>
          <w:szCs w:val="40"/>
          <w:u w:val="single"/>
        </w:rPr>
        <w:t>Председательствующий.</w:t>
      </w:r>
      <w:r>
        <w:rPr>
          <w:szCs w:val="40"/>
        </w:rPr>
        <w:t xml:space="preserve"> Спасибо вам, Валерий Николаевич. Вы как необходимый орган нашего парламентского контроля всегда горькую правду докладываете и укладываетесь в регламент. Спасибо большое. </w:t>
      </w:r>
    </w:p>
    <w:p w:rsidR="00CA5B56" w:rsidRDefault="00CA5B56" w:rsidP="001C6A89">
      <w:pPr>
        <w:spacing w:line="360" w:lineRule="auto"/>
        <w:rPr>
          <w:szCs w:val="40"/>
        </w:rPr>
      </w:pPr>
      <w:r>
        <w:rPr>
          <w:szCs w:val="40"/>
          <w:u w:val="single"/>
        </w:rPr>
        <w:t>Богомолов В.Н.</w:t>
      </w:r>
      <w:r>
        <w:rPr>
          <w:szCs w:val="40"/>
        </w:rPr>
        <w:t xml:space="preserve"> </w:t>
      </w:r>
      <w:r w:rsidR="00766A45">
        <w:rPr>
          <w:szCs w:val="40"/>
        </w:rPr>
        <w:t>Я</w:t>
      </w:r>
      <w:r>
        <w:rPr>
          <w:szCs w:val="40"/>
        </w:rPr>
        <w:t xml:space="preserve"> только уточню, мы не внешнего парламентского, а мы внешнего, всеобщего контроля. </w:t>
      </w:r>
    </w:p>
    <w:p w:rsidR="00CA5B56" w:rsidRDefault="00CA5B56" w:rsidP="001C6A89">
      <w:pPr>
        <w:spacing w:line="360" w:lineRule="auto"/>
        <w:rPr>
          <w:szCs w:val="40"/>
        </w:rPr>
      </w:pPr>
      <w:r>
        <w:rPr>
          <w:szCs w:val="40"/>
          <w:u w:val="single"/>
        </w:rPr>
        <w:lastRenderedPageBreak/>
        <w:t>Председательствующий.</w:t>
      </w:r>
      <w:r>
        <w:rPr>
          <w:szCs w:val="40"/>
        </w:rPr>
        <w:t xml:space="preserve"> Внешнего, конечно. Спасибо большое. </w:t>
      </w:r>
    </w:p>
    <w:p w:rsidR="00CA5B56" w:rsidRDefault="00CA5B56" w:rsidP="001C6A89">
      <w:pPr>
        <w:spacing w:line="360" w:lineRule="auto"/>
        <w:rPr>
          <w:szCs w:val="40"/>
        </w:rPr>
      </w:pPr>
      <w:r>
        <w:rPr>
          <w:szCs w:val="40"/>
        </w:rPr>
        <w:t xml:space="preserve">Уважаемые коллеги, переходим к выступлениям по семь минут. </w:t>
      </w:r>
    </w:p>
    <w:p w:rsidR="00CA5B56" w:rsidRDefault="00CA5B56" w:rsidP="001C6A89">
      <w:pPr>
        <w:spacing w:line="360" w:lineRule="auto"/>
        <w:rPr>
          <w:szCs w:val="40"/>
        </w:rPr>
      </w:pPr>
      <w:r>
        <w:rPr>
          <w:szCs w:val="40"/>
        </w:rPr>
        <w:t>Слово предоставляется Петру Петровичу Орлову</w:t>
      </w:r>
      <w:r w:rsidR="00766A45">
        <w:rPr>
          <w:szCs w:val="40"/>
        </w:rPr>
        <w:t>,</w:t>
      </w:r>
      <w:r>
        <w:rPr>
          <w:szCs w:val="40"/>
        </w:rPr>
        <w:t xml:space="preserve"> заместителю председателя Комиссии Общественной палаты по жилищно-коммунальному хозяйству, строительству и дорогам. Тема заявленного выступления: "Состояние дорожной сети в Российской Федерации". </w:t>
      </w:r>
    </w:p>
    <w:p w:rsidR="00CA5B56" w:rsidRDefault="00CA5B56" w:rsidP="001C6A89">
      <w:pPr>
        <w:spacing w:line="360" w:lineRule="auto"/>
        <w:rPr>
          <w:szCs w:val="40"/>
        </w:rPr>
      </w:pPr>
      <w:r>
        <w:rPr>
          <w:szCs w:val="40"/>
        </w:rPr>
        <w:t xml:space="preserve">Пожалуйста. </w:t>
      </w:r>
    </w:p>
    <w:p w:rsidR="00CA5B56" w:rsidRDefault="00CA5B56" w:rsidP="001C6A89">
      <w:pPr>
        <w:spacing w:line="360" w:lineRule="auto"/>
        <w:rPr>
          <w:szCs w:val="40"/>
        </w:rPr>
      </w:pPr>
      <w:r>
        <w:rPr>
          <w:szCs w:val="40"/>
          <w:u w:val="single"/>
        </w:rPr>
        <w:t>Орлов П.П.</w:t>
      </w:r>
      <w:r>
        <w:rPr>
          <w:szCs w:val="40"/>
        </w:rPr>
        <w:t xml:space="preserve"> Спасибо. </w:t>
      </w:r>
    </w:p>
    <w:p w:rsidR="00CA5B56" w:rsidRDefault="00CA5B56" w:rsidP="001C6A89">
      <w:pPr>
        <w:spacing w:line="360" w:lineRule="auto"/>
        <w:rPr>
          <w:szCs w:val="40"/>
        </w:rPr>
      </w:pPr>
      <w:r>
        <w:rPr>
          <w:szCs w:val="40"/>
        </w:rPr>
        <w:t xml:space="preserve">Сегодня много прозвучало цифр про состояние, о перспективах автомобильных дорог Российской Федерации. </w:t>
      </w:r>
    </w:p>
    <w:p w:rsidR="00CA5B56" w:rsidRDefault="00CA5B56" w:rsidP="001C6A89">
      <w:pPr>
        <w:spacing w:line="360" w:lineRule="auto"/>
        <w:rPr>
          <w:szCs w:val="40"/>
        </w:rPr>
      </w:pPr>
      <w:r>
        <w:rPr>
          <w:szCs w:val="40"/>
        </w:rPr>
        <w:t xml:space="preserve">Я просто напомню некоторые цифры. В Российской Федерации полтора миллиона километра автомобильных дорог. 50 тысяч с небольшим это дороги федерального значения, около 600 - дороги регионального значения и около миллиона это дороги местного значения, которые, почему-то, увеличились в три раза. </w:t>
      </w:r>
    </w:p>
    <w:p w:rsidR="00CA5B56" w:rsidRDefault="00CA5B56" w:rsidP="001C6A89">
      <w:pPr>
        <w:spacing w:line="360" w:lineRule="auto"/>
        <w:rPr>
          <w:szCs w:val="40"/>
        </w:rPr>
      </w:pPr>
      <w:r>
        <w:rPr>
          <w:szCs w:val="40"/>
        </w:rPr>
        <w:t xml:space="preserve">Я считаю, что в своё время Министерством транспорта, Госдумой было принято совершенно правильное решение: в первую очередь сосредоточить все усилия на опорной сети автомобильных дорог России, то есть бишь федеральных. </w:t>
      </w:r>
    </w:p>
    <w:p w:rsidR="00CA5B56" w:rsidRDefault="00CA5B56" w:rsidP="001C6A89">
      <w:pPr>
        <w:spacing w:line="360" w:lineRule="auto"/>
        <w:rPr>
          <w:szCs w:val="40"/>
        </w:rPr>
      </w:pPr>
      <w:r>
        <w:rPr>
          <w:szCs w:val="40"/>
        </w:rPr>
        <w:t xml:space="preserve">Благодаря усилиям, вот я могу сказать цифры, в 2017 году пятая часть автомобильных дорог федерального значения находится в работе - или в ремонте, или в капитальном ремонте, или в строительстве. То есть где-то 8 тысяч </w:t>
      </w:r>
      <w:smartTag w:uri="urn:schemas-microsoft-com:office:smarttags" w:element="metricconverter">
        <w:smartTagPr>
          <w:attr w:name="ProductID" w:val="670 километров"/>
        </w:smartTagPr>
        <w:r>
          <w:rPr>
            <w:szCs w:val="40"/>
          </w:rPr>
          <w:t>670 километров</w:t>
        </w:r>
      </w:smartTag>
      <w:r>
        <w:rPr>
          <w:szCs w:val="40"/>
        </w:rPr>
        <w:t xml:space="preserve"> дорог федеральных находятся в работе. И вот за этот период с 2012 года удалось достичь приведения в нормативное состояние с 37 процентов, которое было (а 37 сейчас процентов – это состояние территориальных дорог) до 80, то есть существенный сдвиг в этом направлении произошел. </w:t>
      </w:r>
    </w:p>
    <w:p w:rsidR="00CA5B56" w:rsidRDefault="00CA5B56" w:rsidP="001C6A89">
      <w:pPr>
        <w:spacing w:line="360" w:lineRule="auto"/>
        <w:rPr>
          <w:szCs w:val="40"/>
        </w:rPr>
      </w:pPr>
      <w:r>
        <w:rPr>
          <w:szCs w:val="40"/>
        </w:rPr>
        <w:lastRenderedPageBreak/>
        <w:t>И поэтому мы... кроме того, Минтрансом, Федеральной дорожной службой разработан комплекс мероприятий, который позволяет увеличить межремонтный срок федеральных дорог на 12 лет и капитального ремонта – на 24 года. То есть достигнуты очень большие результаты, и люди это знают. Я хочу сказать, добавить просто, что не забывать о том, что 50 процентов всех перевозок проводится по федеральным дорогам.</w:t>
      </w:r>
    </w:p>
    <w:p w:rsidR="00CA5B56" w:rsidRDefault="00CA5B56" w:rsidP="001C6A89">
      <w:pPr>
        <w:spacing w:line="360" w:lineRule="auto"/>
        <w:rPr>
          <w:szCs w:val="40"/>
        </w:rPr>
      </w:pPr>
      <w:r>
        <w:rPr>
          <w:szCs w:val="40"/>
        </w:rPr>
        <w:t xml:space="preserve">По дорожным фондам. Но мы знаем, что порядка 500 миллиардов рублей – это Федеральный дорожный фонд, из них 120 миллиардов рублей выделяются как трансферты бюджетам субъектов Российской Федерации. Но вот бюджеты дорожных фондов, они составляют где-то 600 миллионов рублей, 547, из них 120 миллионов – трансферты. </w:t>
      </w:r>
    </w:p>
    <w:p w:rsidR="00CA5B56" w:rsidRDefault="00CA5B56" w:rsidP="001C6A89">
      <w:pPr>
        <w:spacing w:line="360" w:lineRule="auto"/>
        <w:rPr>
          <w:szCs w:val="40"/>
        </w:rPr>
      </w:pPr>
      <w:r>
        <w:rPr>
          <w:szCs w:val="40"/>
        </w:rPr>
        <w:t>По местным дорогам, о которых мы сегодня говорим. Вообще муниципальным образованиям никогда денег на дороги не давали, они обходились своими бюджетами, никогда. Но в 2012 году эта сумма составляла 30 миллиардов рублей, в 2012-м, в этом году – 160. То есть финансирование местных дорог, муниципальных дорог возросло в 5,4 раза, в 5,4, при этом бюджеты областных дорожных фондов за счет этого уменьшились на 40 миллиардов рублей.</w:t>
      </w:r>
    </w:p>
    <w:p w:rsidR="00CA5B56" w:rsidRDefault="00CA5B56" w:rsidP="001C6A89">
      <w:pPr>
        <w:spacing w:line="360" w:lineRule="auto"/>
        <w:rPr>
          <w:szCs w:val="40"/>
        </w:rPr>
      </w:pPr>
      <w:r>
        <w:rPr>
          <w:szCs w:val="40"/>
        </w:rPr>
        <w:t xml:space="preserve">Мы говорим, что нормативное состояние у нас территориальной дорожной сети – </w:t>
      </w:r>
      <w:smartTag w:uri="urn:schemas-microsoft-com:office:smarttags" w:element="metricconverter">
        <w:smartTagPr>
          <w:attr w:name="ProductID" w:val="38 километров"/>
        </w:smartTagPr>
        <w:r>
          <w:rPr>
            <w:szCs w:val="40"/>
          </w:rPr>
          <w:t>38 километров</w:t>
        </w:r>
      </w:smartTag>
      <w:r>
        <w:rPr>
          <w:szCs w:val="40"/>
        </w:rPr>
        <w:t>. Но, может быть, это лукавая цифра, значит, может, это действительно так, не знаю, планируется до 2024 года довести это состояние до 50 процентов, 54 процента. То есть мы практически не улучшаем сеть дорог регионов, опорную сеть дорог регионов.</w:t>
      </w:r>
    </w:p>
    <w:p w:rsidR="00CA5B56" w:rsidRDefault="00CA5B56" w:rsidP="001C6A89">
      <w:pPr>
        <w:spacing w:line="360" w:lineRule="auto"/>
        <w:rPr>
          <w:szCs w:val="40"/>
        </w:rPr>
      </w:pPr>
      <w:r>
        <w:rPr>
          <w:szCs w:val="40"/>
        </w:rPr>
        <w:t xml:space="preserve">Хочу напомнить объем финансирования, ну вот если эти цифры посмотреть, что на федеральные дороги выделяется практически, там разница в 50-100 миллиардов, практически столько же денег, сколько на остальные полтора миллиона километров автомобильных дорог в России. Но </w:t>
      </w:r>
      <w:r>
        <w:rPr>
          <w:szCs w:val="40"/>
        </w:rPr>
        <w:lastRenderedPageBreak/>
        <w:t xml:space="preserve">мы должны идти, на мой взгляд, не по пути "давайте отнимем у кого-то и кому-то дадим", а по пути правильного распределения хотя бы тех средств, которые у нас есть. Поэтому надо во вторую часть развивать, поддерживать в нормативном состоянии федеральную сеть и добиться того, чтобы как можно больше увеличить нормативное состояние опорной сети, я ещё раз повторяю, опорной сети регионов. </w:t>
      </w:r>
    </w:p>
    <w:p w:rsidR="00CA5B56" w:rsidRDefault="00CA5B56" w:rsidP="001C6A89">
      <w:pPr>
        <w:spacing w:line="360" w:lineRule="auto"/>
        <w:rPr>
          <w:szCs w:val="40"/>
        </w:rPr>
      </w:pPr>
      <w:r>
        <w:rPr>
          <w:szCs w:val="40"/>
        </w:rPr>
        <w:t>Что такое опорная сеть? Это дороги между райцентрами в области и между сельскими поселениями, всё остальное в муниципалитетах идёт.</w:t>
      </w:r>
    </w:p>
    <w:p w:rsidR="00CA5B56" w:rsidRDefault="00CA5B56" w:rsidP="001C6A89">
      <w:pPr>
        <w:spacing w:line="360" w:lineRule="auto"/>
        <w:ind w:firstLine="708"/>
        <w:rPr>
          <w:szCs w:val="40"/>
        </w:rPr>
      </w:pPr>
      <w:r>
        <w:rPr>
          <w:szCs w:val="40"/>
        </w:rPr>
        <w:t>Поэтому хочу напомнить, что в соответствии с федеральным законом, принятым Государственной Думой, от 26.11 номер 409 предусмотрено отчисление транспортного... вернее, акцизов в областной бюджет – 88 процентов, в федеральный бюджет – 12 процентов. Но в бюджете текущего года и на последующие годы принято, что фактически в 2017 году в федеральный бюджет ушло 38,8 процента, то есть практически в четыре раза больше, чем предусмотрено основным законом, а в областной – 61. В 2018</w:t>
      </w:r>
      <w:r>
        <w:rPr>
          <w:szCs w:val="40"/>
          <w:lang w:val="en-US"/>
        </w:rPr>
        <w:t> </w:t>
      </w:r>
      <w:r>
        <w:rPr>
          <w:szCs w:val="40"/>
        </w:rPr>
        <w:t>году, соответственно, в федеральный бюджет идёт уже не 38, а 43</w:t>
      </w:r>
      <w:r>
        <w:rPr>
          <w:szCs w:val="40"/>
          <w:lang w:val="en-US"/>
        </w:rPr>
        <w:t> </w:t>
      </w:r>
      <w:r>
        <w:rPr>
          <w:szCs w:val="40"/>
        </w:rPr>
        <w:t>процента, в областной бюджет – 57 процентов. То есть у нас получается несколько, учитывая то, что мы добились поставленной цели, государство добилось, мы привели практически в нормативное состояние федеральную сеть, нам нужно, на мой взгляд, перейти уже к другому – к дорогам опорным регионов,</w:t>
      </w:r>
      <w:r w:rsidRPr="0027690C">
        <w:rPr>
          <w:szCs w:val="40"/>
        </w:rPr>
        <w:t xml:space="preserve"> </w:t>
      </w:r>
      <w:r>
        <w:rPr>
          <w:szCs w:val="40"/>
        </w:rPr>
        <w:t xml:space="preserve">и поэтому я предлагаю, чтобы в проект нашего решения было включено несколько пунктов - это, первое. То, что всё-таки мы должны, я полностью поддерживаю выступающих в том, что та программа, которая была принята Минтрансом "Безопасные и качественные дороги" ... это коснулось 39 городов, она была откорректирована, ну там от 500 до 800 тысяч человек должно быть. </w:t>
      </w:r>
    </w:p>
    <w:p w:rsidR="00CA5B56" w:rsidRDefault="00CA5B56" w:rsidP="001C6A89">
      <w:pPr>
        <w:spacing w:line="360" w:lineRule="auto"/>
        <w:rPr>
          <w:szCs w:val="40"/>
        </w:rPr>
      </w:pPr>
      <w:r>
        <w:rPr>
          <w:szCs w:val="40"/>
        </w:rPr>
        <w:lastRenderedPageBreak/>
        <w:t xml:space="preserve">Но есть областные центры, у которых население гораздо меньше. Почему мы их проигнорировали? Поэтому, я считаю, надо дополнить, чтобы 500-800 человек, все областные центры были включены в эту программу, все областные центры без исключения. </w:t>
      </w:r>
    </w:p>
    <w:p w:rsidR="00CA5B56" w:rsidRDefault="00CA5B56" w:rsidP="001C6A89">
      <w:pPr>
        <w:spacing w:line="360" w:lineRule="auto"/>
        <w:rPr>
          <w:szCs w:val="40"/>
        </w:rPr>
      </w:pPr>
      <w:r>
        <w:rPr>
          <w:szCs w:val="40"/>
        </w:rPr>
        <w:t xml:space="preserve">И второе. То, что мы должны добиться - это акцизы, в соответствии с постановлением, о котором я говорил - 409, они пошли в регионы и транспортный налог тоже полностью поддерживают, чтобы они шли не с 1 декабря, а с 1 октября. Спасибо. </w:t>
      </w:r>
    </w:p>
    <w:p w:rsidR="00CA5B56" w:rsidRDefault="00CA5B56" w:rsidP="001C6A89">
      <w:pPr>
        <w:spacing w:line="360" w:lineRule="auto"/>
      </w:pPr>
      <w:r>
        <w:rPr>
          <w:szCs w:val="40"/>
          <w:u w:val="single"/>
        </w:rPr>
        <w:t>Председательствующий.</w:t>
      </w:r>
      <w:r>
        <w:t xml:space="preserve"> Спасибо за ваши предложения. Ну вопрос об агломерациях, он очень спорный, по снижению порога. Вот все областные центры, если мы включим, то есть мы как бы на Нарьян-Мар деньги направим, а, например, в 400-тысячный, 500-тысячный Новокузнецк, который не областной центр или в Набережные Челны, или в Нижнекамск не направим.   </w:t>
      </w:r>
    </w:p>
    <w:p w:rsidR="00CA5B56" w:rsidRDefault="00CA5B56" w:rsidP="001C6A89">
      <w:pPr>
        <w:spacing w:line="360" w:lineRule="auto"/>
      </w:pPr>
      <w:r>
        <w:t xml:space="preserve">То есть здесь, я думаю, всё равно исходили из того, чтобы это принесло максимальный экономический эффект с учётом того, что, конечно, особая поддержка северным городам должна быть. Но ключевая мера, конечно, она была - получить эффект взрывной в социально-экономическом росте, я так полагаю, именно поэтому численность - не самый лучший показатель, но один из основных в вопросах классификации и агломерации. </w:t>
      </w:r>
    </w:p>
    <w:p w:rsidR="00CA5B56" w:rsidRDefault="00CA5B56" w:rsidP="001C6A89">
      <w:pPr>
        <w:spacing w:line="360" w:lineRule="auto"/>
      </w:pPr>
      <w:r>
        <w:t xml:space="preserve">Я записал ваши предложения, мы постараемся его как-то имплементировать, текст наших рекомендаций. Спасибо большое, Пётр Петрович. </w:t>
      </w:r>
    </w:p>
    <w:p w:rsidR="00CA5B56" w:rsidRDefault="00CA5B56" w:rsidP="001C6A89">
      <w:pPr>
        <w:spacing w:line="360" w:lineRule="auto"/>
      </w:pPr>
      <w:r>
        <w:t xml:space="preserve">Я слово предоставляю представителю муниципалитетов уже - Владимиру Витальевичу </w:t>
      </w:r>
      <w:proofErr w:type="spellStart"/>
      <w:r>
        <w:t>Слепцову</w:t>
      </w:r>
      <w:proofErr w:type="spellEnd"/>
      <w:r>
        <w:t xml:space="preserve"> - мэру города Ярославля. Пожалуйста.</w:t>
      </w:r>
    </w:p>
    <w:p w:rsidR="00CA5B56" w:rsidRDefault="00CA5B56" w:rsidP="001C6A89">
      <w:pPr>
        <w:spacing w:line="360" w:lineRule="auto"/>
      </w:pPr>
      <w:r>
        <w:rPr>
          <w:u w:val="single"/>
        </w:rPr>
        <w:t>Слепцов В.В.</w:t>
      </w:r>
      <w:r>
        <w:t xml:space="preserve"> Добрый день, уважаемый Алексей Николаевич, Виктор Борисович, уважаемые коллеги! Действительно сегодня очень значимые </w:t>
      </w:r>
      <w:r>
        <w:lastRenderedPageBreak/>
        <w:t xml:space="preserve">вопросы поднимаются, хотелось бы доложить в двух словах, что сделано в городе Ярославле. </w:t>
      </w:r>
    </w:p>
    <w:p w:rsidR="00CA5B56" w:rsidRDefault="00CA5B56" w:rsidP="001C6A89">
      <w:pPr>
        <w:spacing w:line="360" w:lineRule="auto"/>
      </w:pPr>
      <w:r>
        <w:t xml:space="preserve">Одним из приоритетных направлений деятельности мэрии города Ярославля является, конечно, ремонт дорог, наверное, так же как и во всех городах Российской Федерации.  </w:t>
      </w:r>
    </w:p>
    <w:p w:rsidR="00CA5B56" w:rsidRDefault="00CA5B56" w:rsidP="001C6A89">
      <w:pPr>
        <w:spacing w:line="360" w:lineRule="auto"/>
      </w:pPr>
      <w:r>
        <w:t xml:space="preserve">Этот год стал для нашего города беспрецедентным по объёму выполнения работ на протяжённости многих километров и, конечно же, отремонтированы дороги, тоже достаточное количество. </w:t>
      </w:r>
    </w:p>
    <w:p w:rsidR="00CA5B56" w:rsidRDefault="00CA5B56" w:rsidP="001C6A89">
      <w:pPr>
        <w:spacing w:line="360" w:lineRule="auto"/>
      </w:pPr>
      <w:r>
        <w:t xml:space="preserve">Хотелось бы сказать, что большое спасибо, о чём говорили только что наш уважаемый коллега - Виктор Борисович, то есть без поддержки глав регионов невозможно достичь результата, поэтому при поддержке главы региона - Дмитрия Миронова, Ярославль вошёл в проект приоритетного направления стратегического развития Российской Федерации "Безопасные и качественные дороги", в составе агломерации ярославской. </w:t>
      </w:r>
    </w:p>
    <w:p w:rsidR="00CA5B56" w:rsidRDefault="00CA5B56" w:rsidP="001C6A89">
      <w:pPr>
        <w:spacing w:line="360" w:lineRule="auto"/>
      </w:pPr>
      <w:r>
        <w:t xml:space="preserve">В рамках проекта в 2017 году в Ярославле проведён комплексный ремонт дорог, общей протяжённостью </w:t>
      </w:r>
      <w:smartTag w:uri="urn:schemas-microsoft-com:office:smarttags" w:element="metricconverter">
        <w:smartTagPr>
          <w:attr w:name="ProductID" w:val="51 километр"/>
        </w:smartTagPr>
        <w:r>
          <w:t>51 километр</w:t>
        </w:r>
      </w:smartTag>
      <w:r>
        <w:t xml:space="preserve">, 29 дорог. Для сравнения: в 2014 году было отремонтировано </w:t>
      </w:r>
      <w:smartTag w:uri="urn:schemas-microsoft-com:office:smarttags" w:element="metricconverter">
        <w:smartTagPr>
          <w:attr w:name="ProductID" w:val="16 километров"/>
        </w:smartTagPr>
        <w:r>
          <w:t>16 километров</w:t>
        </w:r>
      </w:smartTag>
      <w:r>
        <w:t xml:space="preserve"> дорог, в 2015-м - 19, в 2016-м - 15, в этом году, ещё раз повторяю - 51. </w:t>
      </w:r>
    </w:p>
    <w:p w:rsidR="00CA5B56" w:rsidRDefault="00CA5B56" w:rsidP="001C6A89">
      <w:pPr>
        <w:spacing w:line="360" w:lineRule="auto"/>
      </w:pPr>
      <w:r>
        <w:t xml:space="preserve">На отремонтированных дорогах полностью, во-первых, полотно, мы говорим уже об асфальте не Б-2, который ранее укладывался, а ... это новый асфальт - это практичный асфальт и качественный. </w:t>
      </w:r>
    </w:p>
    <w:p w:rsidR="00CA5B56" w:rsidRDefault="00CA5B56" w:rsidP="001C6A89">
      <w:pPr>
        <w:spacing w:line="360" w:lineRule="auto"/>
      </w:pPr>
      <w:r>
        <w:t xml:space="preserve">На отремонтированных дорогах полностью заменены дорожное полотно и бордюры, нанесена пластиковая разметка, газоны, новые светофорные объекты и, конечно же, благоустроенная вокруг территория. </w:t>
      </w:r>
    </w:p>
    <w:p w:rsidR="00CA5B56" w:rsidRDefault="00CA5B56" w:rsidP="001C6A89">
      <w:pPr>
        <w:spacing w:line="360" w:lineRule="auto"/>
      </w:pPr>
      <w:r>
        <w:t xml:space="preserve">На каждую дорогу отремонтированную по программе "Безопасные дороги" гарантия четыре года, в течение четырёх лет подрядчик, который </w:t>
      </w:r>
      <w:r>
        <w:lastRenderedPageBreak/>
        <w:t xml:space="preserve">выполнял работы, ведёт наблюдение за ними и за свой счёт выполняет и исправляет те дефекты, которые появляются в течение этого времени. </w:t>
      </w:r>
    </w:p>
    <w:p w:rsidR="00CA5B56" w:rsidRDefault="00CA5B56" w:rsidP="001C6A89">
      <w:pPr>
        <w:spacing w:line="360" w:lineRule="auto"/>
      </w:pPr>
      <w:r>
        <w:t xml:space="preserve">Хотелось бы сказать, что город не остановился на программе агломерации, мы понимаем, что выполнять работы нужно и в следующем году, но мы в этом году ещё и сделали огромный ямочный ремонт: 294 тысячи квадратных метров ямочного ремонта, то, что необходимо сегодня для жителей, то, что сегодня, в общем-то, необходимо городу. И в целом у нас получилось более 700 тысяч квадратных метров асфальтового покрытия, мы отремонтировали в городе Ярославле. </w:t>
      </w:r>
    </w:p>
    <w:p w:rsidR="00CA5B56" w:rsidRDefault="00CA5B56" w:rsidP="001C6A89">
      <w:pPr>
        <w:spacing w:line="360" w:lineRule="auto"/>
      </w:pPr>
      <w:r>
        <w:t>Контроль и качество - это самое важное и самое главное, что сегодня беспокоит, наверное, и горожан в большей степени, в постоянном режиме осуществляются сотрудниками подведомственного подразделения мэрии, Агентством по муниципальному заказу и, конечно же, это региональная дорожная служба и федеральные органы.</w:t>
      </w:r>
    </w:p>
    <w:p w:rsidR="00CA5B56" w:rsidRDefault="00CA5B56" w:rsidP="001C6A89">
      <w:pPr>
        <w:spacing w:line="360" w:lineRule="auto"/>
      </w:pPr>
      <w:r>
        <w:t xml:space="preserve">Контроль проводится с использованием передвижной лаборатории, измерительный аэродром, дорожный комплекс, вы его все прекрасно знаете - это позволяет провести детальную оценку качества выполненных работ сразу по многим параметрам, проехала машина и несколько десятков показателей даёт. </w:t>
      </w:r>
    </w:p>
    <w:p w:rsidR="00CA5B56" w:rsidRDefault="00CA5B56" w:rsidP="001C6A89">
      <w:pPr>
        <w:spacing w:line="360" w:lineRule="auto"/>
        <w:rPr>
          <w:szCs w:val="40"/>
        </w:rPr>
      </w:pPr>
      <w:r>
        <w:rPr>
          <w:szCs w:val="40"/>
        </w:rPr>
        <w:t xml:space="preserve">Большую помощь в контроле за качеством работ и материалов оказали также и общественники. Мы очень плотно работаем с Общественной палатой и, конечно же, с общественностью, с дорожниками, которые нам указывают на недостатки, которые мы оперативно устраняем, и позволяют нам узнать, что в Ярославле происходит, какие есть проблемы, и где, может быть, даже наши специалисты не заметили, а вот общественники заметили, мы, конечно, оперативно реагируем. </w:t>
      </w:r>
    </w:p>
    <w:p w:rsidR="00CA5B56" w:rsidRDefault="00CA5B56" w:rsidP="001C6A89">
      <w:pPr>
        <w:spacing w:line="360" w:lineRule="auto"/>
        <w:rPr>
          <w:szCs w:val="40"/>
        </w:rPr>
      </w:pPr>
      <w:r>
        <w:rPr>
          <w:szCs w:val="40"/>
        </w:rPr>
        <w:lastRenderedPageBreak/>
        <w:t xml:space="preserve">Гарантийные обязательства – важное направление в деятельности города это является, потому что идут огромнейшие затраты, миллионные затраты, и для нас очень важно, чтобы те гарантийные обязательства, которые прописаны в контрактах, они исполнялись. В 2017 году мы 30 процентов по предыдущим 2014, 2015 и 2016-й год брали 30 процентов дорог, отремонтировали за счет денег подрядчика, который выполнял работы в предыдущие годы. Мы заставили исполнить эти гарантийные обязательства. </w:t>
      </w:r>
    </w:p>
    <w:p w:rsidR="00CA5B56" w:rsidRDefault="00CA5B56" w:rsidP="001C6A89">
      <w:pPr>
        <w:spacing w:line="360" w:lineRule="auto"/>
        <w:rPr>
          <w:szCs w:val="40"/>
        </w:rPr>
      </w:pPr>
      <w:r>
        <w:rPr>
          <w:szCs w:val="40"/>
        </w:rPr>
        <w:t xml:space="preserve">Конечно же, строительство дорог, для нас это тоже очень важно. Мы знаем, что по программе агломерации – это федеральная программа, о которой я только что говорил, с 2019 года начнется финансирование именно на новое строительство, но тем не менее мы за свои средства, за счет средств городского бюджета и регионального бюджета в 2017 году построили две дороги, протяженностью, небольшие, но тем не менее они есть, </w:t>
      </w:r>
      <w:smartTag w:uri="urn:schemas-microsoft-com:office:smarttags" w:element="metricconverter">
        <w:smartTagPr>
          <w:attr w:name="ProductID" w:val="0,7 километра"/>
        </w:smartTagPr>
        <w:r>
          <w:rPr>
            <w:szCs w:val="40"/>
          </w:rPr>
          <w:t>0,7 километра</w:t>
        </w:r>
      </w:smartTag>
      <w:r>
        <w:rPr>
          <w:szCs w:val="40"/>
        </w:rPr>
        <w:t xml:space="preserve">, и по инициативе губернатора Ярославской области Дмитрия Миронова начата реконструкция моста через реку </w:t>
      </w:r>
      <w:proofErr w:type="spellStart"/>
      <w:r>
        <w:rPr>
          <w:szCs w:val="40"/>
        </w:rPr>
        <w:t>Которосль</w:t>
      </w:r>
      <w:proofErr w:type="spellEnd"/>
      <w:r>
        <w:rPr>
          <w:szCs w:val="40"/>
        </w:rPr>
        <w:t xml:space="preserve">. Мост на протяжении 5 лет не работал, по нему ходили только люди, а в последнее время и люди не ходили, он находился в аварийном состоянии, но мы понимали, что это является стратегическим объектом, этот мост соединяет, он является транзитным, соединяет Кировский центральный район с </w:t>
      </w:r>
      <w:proofErr w:type="spellStart"/>
      <w:r>
        <w:rPr>
          <w:szCs w:val="40"/>
        </w:rPr>
        <w:t>Красноперекопским</w:t>
      </w:r>
      <w:proofErr w:type="spellEnd"/>
      <w:r>
        <w:rPr>
          <w:szCs w:val="40"/>
        </w:rPr>
        <w:t xml:space="preserve"> и является дублером Московского проспекта на федеральную трассу М-8. </w:t>
      </w:r>
    </w:p>
    <w:p w:rsidR="00CA5B56" w:rsidRDefault="00CA5B56" w:rsidP="001C6A89">
      <w:pPr>
        <w:spacing w:line="360" w:lineRule="auto"/>
        <w:rPr>
          <w:szCs w:val="40"/>
        </w:rPr>
      </w:pPr>
      <w:r>
        <w:rPr>
          <w:szCs w:val="40"/>
        </w:rPr>
        <w:t xml:space="preserve">Поэтому сделана проектно-сметная документация, проведена была государственная экспертиза, и благодаря губернатору мы получили из федерального бюджета средства для того, чтобы в рамках программы агломерации этот мост отремонтировать. И уже в 2018 году в первом </w:t>
      </w:r>
      <w:r>
        <w:rPr>
          <w:szCs w:val="40"/>
        </w:rPr>
        <w:lastRenderedPageBreak/>
        <w:t xml:space="preserve">квартале этот мост будет сделан. Сегодня уже работы ведутся полным ходом, невзирая на зимний период времени. </w:t>
      </w:r>
    </w:p>
    <w:p w:rsidR="00CA5B56" w:rsidRDefault="00CA5B56" w:rsidP="001C6A89">
      <w:pPr>
        <w:spacing w:line="360" w:lineRule="auto"/>
        <w:rPr>
          <w:szCs w:val="40"/>
        </w:rPr>
      </w:pPr>
      <w:r>
        <w:rPr>
          <w:szCs w:val="40"/>
        </w:rPr>
        <w:t xml:space="preserve">Конечно же, для нас очень важно это и содержание, но прежде чем я дойду до содержания, я бы хотел поддержать Виктора Борисовича, о чем он говорил, то, что программа "Дворы" для нас, безусловно, она не может быть отставлена в сторону, а вместе с дорогами взята за одно. Поэтому в этом году мы тоже участвовали в программе, партийной программе "ЕДИНОЙ РОССИИ", инициативное бюджетирование, получили средства, и, в общем-то, вместе с ремонтом дорог сделали ещё 200 дворов, благоустроили, что в принципе дали и хороший резонанс. Такую же работу мы запланировали на 2018 год. </w:t>
      </w:r>
    </w:p>
    <w:p w:rsidR="00CA5B56" w:rsidRDefault="00CA5B56" w:rsidP="001C6A89">
      <w:pPr>
        <w:spacing w:line="360" w:lineRule="auto"/>
        <w:rPr>
          <w:szCs w:val="40"/>
        </w:rPr>
      </w:pPr>
      <w:r>
        <w:rPr>
          <w:szCs w:val="40"/>
        </w:rPr>
        <w:t xml:space="preserve">Что касаемо дорог на 2018 год и дворов, хочу сказать, что в 2018 году мы подготовили проектно-сметную документацию, сегодня с Минтрансом отрабатываем, мы запланировали на </w:t>
      </w:r>
      <w:smartTag w:uri="urn:schemas-microsoft-com:office:smarttags" w:element="metricconverter">
        <w:smartTagPr>
          <w:attr w:name="ProductID" w:val="53 километра"/>
        </w:smartTagPr>
        <w:r>
          <w:rPr>
            <w:szCs w:val="40"/>
          </w:rPr>
          <w:t>53 километра</w:t>
        </w:r>
      </w:smartTag>
      <w:r>
        <w:rPr>
          <w:szCs w:val="40"/>
        </w:rPr>
        <w:t xml:space="preserve"> дорог отремонтировать, дворов на 120 отремонтировать, тоже припасли уже средства софинансирования и муниципального бюджета, регионального бюджета, при поддержке губернатора все это происходит. Я думаю, что мы ударными темпами будем продолжать эту работу. </w:t>
      </w:r>
    </w:p>
    <w:p w:rsidR="00CA5B56" w:rsidRDefault="00CA5B56" w:rsidP="001C6A89">
      <w:pPr>
        <w:spacing w:line="360" w:lineRule="auto"/>
        <w:rPr>
          <w:szCs w:val="40"/>
        </w:rPr>
      </w:pPr>
      <w:r>
        <w:rPr>
          <w:szCs w:val="40"/>
        </w:rPr>
        <w:t xml:space="preserve">Что касаемо содержания, это тоже немалая затратная задача. Вот мы провели построение всей техники, которая есть в городе, для того чтобы мы понимали, а возможно ли чистить город качественно, и хватит ли у нас на это средств. Понятно, что у каждого муниципалитета до идеального состояния средств не хватает, но тем не менее мы понимаем, что город должен жить, общественный транспорт ходить, люди должны передвигаться комфортно. Для этого мы тоже получили деньги в виде субсидии из регионального бюджета, плюс софинансирование городского бюджета, и сегодня в полном объеме обслуживаем город. И вот первые снегопады показали, что мы </w:t>
      </w:r>
      <w:r>
        <w:rPr>
          <w:szCs w:val="40"/>
        </w:rPr>
        <w:lastRenderedPageBreak/>
        <w:t xml:space="preserve">способны качественно и вовремя убирать город, но тем не менее есть шероховатости, но ценим то, что сегодня ещё и всё-таки дефицитный бюджет, и для того чтобы убирать город так же, как убирается Москва, нам ещё, на мой взгляд, далеко, но тем не менее мы к этому стремимся. </w:t>
      </w:r>
    </w:p>
    <w:p w:rsidR="00CA5B56" w:rsidRDefault="00CA5B56" w:rsidP="001C6A89">
      <w:pPr>
        <w:spacing w:line="360" w:lineRule="auto"/>
        <w:rPr>
          <w:szCs w:val="40"/>
        </w:rPr>
      </w:pPr>
      <w:r>
        <w:rPr>
          <w:szCs w:val="40"/>
        </w:rPr>
        <w:t xml:space="preserve">Уважаемые коллеги, для нас очень важна эта программа агломерации, о чем мы сейчас только что все говорили, для нас очень важно, что сегодня деньги  мы получаем из федерального бюджета, очень важно, что есть поддержка губернатора, и получаем региональные средства, и, безусловно, на протяжении 5 лет, если эта программа будет продолжать свою реализацию, то в городах очень многое преобразится. В нашем городе это точно. </w:t>
      </w:r>
    </w:p>
    <w:p w:rsidR="00CA5B56" w:rsidRDefault="00CA5B56" w:rsidP="001C6A89">
      <w:pPr>
        <w:spacing w:line="360" w:lineRule="auto"/>
        <w:rPr>
          <w:szCs w:val="40"/>
        </w:rPr>
      </w:pPr>
      <w:r>
        <w:rPr>
          <w:szCs w:val="40"/>
        </w:rPr>
        <w:t xml:space="preserve">Спасибо за внимание. Доклад закончен. </w:t>
      </w:r>
    </w:p>
    <w:p w:rsidR="00CA5B56" w:rsidRDefault="00CA5B56" w:rsidP="001C6A89">
      <w:pPr>
        <w:spacing w:line="360" w:lineRule="auto"/>
        <w:rPr>
          <w:szCs w:val="40"/>
        </w:rPr>
      </w:pPr>
      <w:r>
        <w:rPr>
          <w:szCs w:val="40"/>
          <w:u w:val="single"/>
        </w:rPr>
        <w:t>Председательствующий.</w:t>
      </w:r>
      <w:r>
        <w:rPr>
          <w:szCs w:val="40"/>
        </w:rPr>
        <w:t xml:space="preserve"> Да, спасибо большое, Владимир Витальевич. </w:t>
      </w:r>
    </w:p>
    <w:p w:rsidR="00CA5B56" w:rsidRDefault="00CA5B56" w:rsidP="001C6A89">
      <w:pPr>
        <w:spacing w:line="360" w:lineRule="auto"/>
        <w:rPr>
          <w:szCs w:val="40"/>
        </w:rPr>
      </w:pPr>
      <w:r>
        <w:rPr>
          <w:szCs w:val="40"/>
        </w:rPr>
        <w:t xml:space="preserve">Уважаемые коллеги, прежде чем слово предоставить Родиону Борисовичу </w:t>
      </w:r>
      <w:proofErr w:type="spellStart"/>
      <w:r>
        <w:rPr>
          <w:szCs w:val="40"/>
        </w:rPr>
        <w:t>Букачакову</w:t>
      </w:r>
      <w:proofErr w:type="spellEnd"/>
      <w:r>
        <w:rPr>
          <w:szCs w:val="40"/>
        </w:rPr>
        <w:t xml:space="preserve"> – депутату Государственной Думы, напоминаю, регламент 5 минут, да, мы очень связаны временем проведения в связи с возможностями зала. </w:t>
      </w:r>
    </w:p>
    <w:p w:rsidR="00CA5B56" w:rsidRPr="00BF7881" w:rsidRDefault="00CA5B56" w:rsidP="001C6A89">
      <w:pPr>
        <w:spacing w:line="360" w:lineRule="auto"/>
        <w:rPr>
          <w:szCs w:val="40"/>
        </w:rPr>
      </w:pPr>
      <w:r>
        <w:rPr>
          <w:szCs w:val="40"/>
        </w:rPr>
        <w:t xml:space="preserve">Пожалуйста, Родион Борисович.  </w:t>
      </w:r>
    </w:p>
    <w:p w:rsidR="00CA5B56" w:rsidRDefault="00CA5B56" w:rsidP="001C6A89">
      <w:pPr>
        <w:spacing w:line="360" w:lineRule="auto"/>
        <w:rPr>
          <w:szCs w:val="40"/>
        </w:rPr>
      </w:pPr>
      <w:proofErr w:type="spellStart"/>
      <w:r>
        <w:rPr>
          <w:szCs w:val="40"/>
          <w:u w:val="single"/>
        </w:rPr>
        <w:t>Букачаков</w:t>
      </w:r>
      <w:proofErr w:type="spellEnd"/>
      <w:r>
        <w:rPr>
          <w:szCs w:val="40"/>
          <w:u w:val="single"/>
        </w:rPr>
        <w:t xml:space="preserve"> Р.Б.</w:t>
      </w:r>
      <w:r>
        <w:rPr>
          <w:szCs w:val="40"/>
        </w:rPr>
        <w:t xml:space="preserve"> Спасибо, Алексей Николаевич.</w:t>
      </w:r>
    </w:p>
    <w:p w:rsidR="00CA5B56" w:rsidRDefault="00CA5B56" w:rsidP="001C6A89">
      <w:pPr>
        <w:spacing w:line="360" w:lineRule="auto"/>
        <w:rPr>
          <w:szCs w:val="40"/>
        </w:rPr>
      </w:pPr>
      <w:r>
        <w:rPr>
          <w:szCs w:val="40"/>
        </w:rPr>
        <w:t xml:space="preserve">Здесь попросили меня из регионов, чтобы выступил не как просто депутат, представляющий субъект, но и озвучить те проблемы, которые у нас есть в регионе. </w:t>
      </w:r>
    </w:p>
    <w:p w:rsidR="00CA5B56" w:rsidRDefault="00CA5B56" w:rsidP="001C6A89">
      <w:pPr>
        <w:spacing w:line="360" w:lineRule="auto"/>
        <w:rPr>
          <w:szCs w:val="40"/>
        </w:rPr>
      </w:pPr>
      <w:r>
        <w:rPr>
          <w:szCs w:val="40"/>
        </w:rPr>
        <w:t xml:space="preserve">У нас уровень развития использования дорог местного значения, он, конечно, прямо отражается в инвестиционной привлекательности нашего региона. </w:t>
      </w:r>
    </w:p>
    <w:p w:rsidR="00CA5B56" w:rsidRDefault="00CA5B56" w:rsidP="001C6A89">
      <w:pPr>
        <w:spacing w:line="360" w:lineRule="auto"/>
        <w:rPr>
          <w:szCs w:val="40"/>
        </w:rPr>
      </w:pPr>
      <w:r>
        <w:rPr>
          <w:szCs w:val="40"/>
        </w:rPr>
        <w:t xml:space="preserve">Республика Алтай - это, к сожалению, очень высокодотационный регион, причём горная республика, отсюда вот эти особенности. У нас кроме </w:t>
      </w:r>
      <w:r>
        <w:rPr>
          <w:szCs w:val="40"/>
        </w:rPr>
        <w:lastRenderedPageBreak/>
        <w:t>транспортного сообщения нет ни железной дороги, ни морских путей перевозки и доставки, обеспечение транспортного сообщения.</w:t>
      </w:r>
    </w:p>
    <w:p w:rsidR="00CA5B56" w:rsidRDefault="00CA5B56" w:rsidP="001C6A89">
      <w:pPr>
        <w:spacing w:line="360" w:lineRule="auto"/>
        <w:rPr>
          <w:szCs w:val="40"/>
        </w:rPr>
      </w:pPr>
      <w:r>
        <w:rPr>
          <w:szCs w:val="40"/>
        </w:rPr>
        <w:t xml:space="preserve">И у нас одно из направлений в структуре вот экономики, мы выбрали это, учитывая наши рекреационные возможности, это развитие туризма. Поэтому просто необходимы и нужны дороги с твёрдым покрытием. Причём в этом нуждаются именно региональные дороги и дороги местного значения. </w:t>
      </w:r>
    </w:p>
    <w:p w:rsidR="00CA5B56" w:rsidRDefault="00CA5B56" w:rsidP="001C6A89">
      <w:pPr>
        <w:spacing w:line="360" w:lineRule="auto"/>
        <w:rPr>
          <w:szCs w:val="40"/>
        </w:rPr>
      </w:pPr>
      <w:r>
        <w:rPr>
          <w:szCs w:val="40"/>
        </w:rPr>
        <w:t xml:space="preserve">Ну а средств дорожного фонда субъекта и муниципалитетов, они в основном, к сожалению, используются только на содержание дорог. Семь месяцев снежного покрова. Это Сибирь. Прекрасно сами понимаете. Ну и плюю горные дороги, а по ним мы возим наших детей на различные мероприятия, обеспечиваем транспортное сообщение между сельскими поселениями, но это в пределах вот тех полномочий, которые определены 131-м законом. А дороги, они у нас, к сожалению, не приведены в нормативное состояние, не соответствуют требованиям технического регламента. </w:t>
      </w:r>
    </w:p>
    <w:p w:rsidR="00CA5B56" w:rsidRDefault="00CA5B56" w:rsidP="001C6A89">
      <w:pPr>
        <w:spacing w:line="360" w:lineRule="auto"/>
        <w:rPr>
          <w:szCs w:val="40"/>
        </w:rPr>
      </w:pPr>
      <w:r>
        <w:rPr>
          <w:szCs w:val="40"/>
        </w:rPr>
        <w:t>Поэтому у нас в регионе были решения судов, потому что надо было обеспечивать транспортное сообщение между сельскими поселениями, ну а комиссии по безопасности дорожного движения, они положительные заключения не выдавали. Поэтому у нас получается, что решение судов есть, а исполнить невозможно, средств на реконструкцию данных дорог и на приведение в нормативное состояние в дорожном фонде нет.</w:t>
      </w:r>
    </w:p>
    <w:p w:rsidR="00CA5B56" w:rsidRDefault="00CA5B56" w:rsidP="001C6A89">
      <w:pPr>
        <w:spacing w:line="360" w:lineRule="auto"/>
        <w:rPr>
          <w:szCs w:val="40"/>
        </w:rPr>
      </w:pPr>
      <w:r>
        <w:rPr>
          <w:szCs w:val="40"/>
        </w:rPr>
        <w:t>Поэтому мы прекрасно понимаем, что систематическое неисполнение решений судов, оно может привести к дисквалификации, скажем так, руководителей органов местного самоуправления. Поэтому вопрос у нас остаётся открытым.</w:t>
      </w:r>
    </w:p>
    <w:p w:rsidR="00CA5B56" w:rsidRDefault="00CA5B56" w:rsidP="001C6A89">
      <w:pPr>
        <w:spacing w:line="360" w:lineRule="auto"/>
        <w:rPr>
          <w:szCs w:val="40"/>
        </w:rPr>
      </w:pPr>
      <w:r>
        <w:rPr>
          <w:szCs w:val="40"/>
        </w:rPr>
        <w:t xml:space="preserve">И здесь я думаю, что в рамках нашего "круглого стола", может быть, действительно, чтобы направить и судебному руководству, судебной власти, </w:t>
      </w:r>
      <w:r>
        <w:rPr>
          <w:szCs w:val="40"/>
        </w:rPr>
        <w:lastRenderedPageBreak/>
        <w:t>чтобы они по этому вопросу дали разъяснение, потому что, если этого не будет, это будет обрастать, скажем так, комом.</w:t>
      </w:r>
    </w:p>
    <w:p w:rsidR="00CA5B56" w:rsidRDefault="00CA5B56" w:rsidP="001C6A89">
      <w:pPr>
        <w:spacing w:line="360" w:lineRule="auto"/>
        <w:rPr>
          <w:szCs w:val="40"/>
        </w:rPr>
      </w:pPr>
      <w:r>
        <w:rPr>
          <w:szCs w:val="40"/>
        </w:rPr>
        <w:t xml:space="preserve">Ну а вот самое актуальное - это, конечно, наполнение дорожных фондов. </w:t>
      </w:r>
    </w:p>
    <w:p w:rsidR="00CA5B56" w:rsidRDefault="00CA5B56" w:rsidP="001C6A89">
      <w:pPr>
        <w:spacing w:line="360" w:lineRule="auto"/>
        <w:rPr>
          <w:szCs w:val="40"/>
        </w:rPr>
      </w:pPr>
      <w:r>
        <w:rPr>
          <w:szCs w:val="40"/>
        </w:rPr>
        <w:t>Поэтому, Алексей Николаевич, вот рекомендации, которые вы назвали вот в вашем докладе, я думаю, что здесь надо, все соглашаются и будут это поддерживать, ну и мы, когда этот вопрос будет внесён на рассмотрение в Государственную Думу, конечно, будем двумя руками голосовать за это.</w:t>
      </w:r>
    </w:p>
    <w:p w:rsidR="00CA5B56" w:rsidRDefault="00CA5B56" w:rsidP="001C6A89">
      <w:pPr>
        <w:spacing w:line="360" w:lineRule="auto"/>
        <w:rPr>
          <w:szCs w:val="40"/>
        </w:rPr>
      </w:pPr>
      <w:r>
        <w:rPr>
          <w:szCs w:val="40"/>
        </w:rPr>
        <w:t xml:space="preserve">Ну вот транспортный налог, я думаю, что вот в части физических лиц он полностью должен оставаться именно на уровне сельских поселений. Но это моё мнение. Потому что самые протяжённые дороги - это, к сожалению, вот межпоселковые, </w:t>
      </w:r>
      <w:proofErr w:type="spellStart"/>
      <w:r>
        <w:rPr>
          <w:szCs w:val="40"/>
        </w:rPr>
        <w:t>внутрипоселковые</w:t>
      </w:r>
      <w:proofErr w:type="spellEnd"/>
      <w:r>
        <w:rPr>
          <w:szCs w:val="40"/>
        </w:rPr>
        <w:t xml:space="preserve"> наши дороги.</w:t>
      </w:r>
    </w:p>
    <w:p w:rsidR="00CA5B56" w:rsidRDefault="00CA5B56" w:rsidP="001C6A89">
      <w:pPr>
        <w:spacing w:line="360" w:lineRule="auto"/>
        <w:rPr>
          <w:szCs w:val="40"/>
        </w:rPr>
      </w:pPr>
      <w:r>
        <w:rPr>
          <w:szCs w:val="40"/>
        </w:rPr>
        <w:t>Ну а транспортный налог с организаций, с юридических лиц, он, на мой взгляд, должен оставаться на уровне муниципальных районов. Ну а выпадающие доходы, то, что сейчас Игорь Владимирович у нас как бы озвучил проблему, что в этом случае надо будет компенсировать выпадающие доходы, здесь, на мой взгляд, конечно же, придётся выравнивать за счёт возможностей федерального бюджета, и трансфертами соответствующими выравнивать эти выпадающие доходы, на мой взгляд, это было бы правильно.</w:t>
      </w:r>
    </w:p>
    <w:p w:rsidR="00CA5B56" w:rsidRDefault="00CA5B56" w:rsidP="001C6A89">
      <w:pPr>
        <w:spacing w:line="360" w:lineRule="auto"/>
        <w:rPr>
          <w:szCs w:val="40"/>
        </w:rPr>
      </w:pPr>
      <w:r>
        <w:rPr>
          <w:szCs w:val="40"/>
        </w:rPr>
        <w:t>И надо сказать, что у нас вплоть до 2013 года включительно была очень хорошая программа - это "Сельские дороги", но, к сожалению, я так понимаю, в связи с санкциями, с особенной такой, скажем, экономической ситуацией эта программа у нас перестала работать с 2014 года. А надо сказать, что это была очень хорошая программа. Если есть возможность Министерству транспорта, рассмотрели бы возможность, и, может быть, нам эту программу реанимировать.</w:t>
      </w:r>
    </w:p>
    <w:p w:rsidR="00CA5B56" w:rsidRDefault="00CA5B56" w:rsidP="001C6A89">
      <w:pPr>
        <w:spacing w:line="360" w:lineRule="auto"/>
        <w:rPr>
          <w:szCs w:val="40"/>
        </w:rPr>
      </w:pPr>
      <w:r>
        <w:rPr>
          <w:szCs w:val="40"/>
        </w:rPr>
        <w:lastRenderedPageBreak/>
        <w:t>Ну а правильный подход вот по штрафам, я здесь в целом поддерживаю: 50 на 50.</w:t>
      </w:r>
    </w:p>
    <w:p w:rsidR="00CA5B56" w:rsidRDefault="00CA5B56" w:rsidP="001C6A89">
      <w:pPr>
        <w:spacing w:line="360" w:lineRule="auto"/>
        <w:rPr>
          <w:szCs w:val="40"/>
        </w:rPr>
      </w:pPr>
      <w:r>
        <w:rPr>
          <w:szCs w:val="40"/>
        </w:rPr>
        <w:t>Ну и привлечение кадров в эту отрасль дорожную, конечно, она зависит напрямую, скажем, от объёмов заказов, сколько мы дорог будем строить, и тогда, конечно, кадры будут, и будут их целенаправленно готовить. А если когда в дорожных фондах денег нет, я думаю, что здесь нам трудно будет в эту отрасль привлечь квалифицированные кадры.</w:t>
      </w:r>
    </w:p>
    <w:p w:rsidR="00CA5B56" w:rsidRDefault="00CA5B56" w:rsidP="001C6A89">
      <w:pPr>
        <w:spacing w:line="360" w:lineRule="auto"/>
        <w:ind w:firstLine="708"/>
        <w:rPr>
          <w:szCs w:val="40"/>
        </w:rPr>
      </w:pPr>
      <w:r>
        <w:rPr>
          <w:szCs w:val="40"/>
        </w:rPr>
        <w:t>Ну и последнее, я думаю, что исключить нам надо практику неполного объёма финансирования объектов, которые попадают в те или иные программы, которые необходимы для ввода. Потому что в случае неполного финансирования заказчику приходится выделять из проектной документации пусковые, очереди, сами знаете, и этапы. А это корректировка бюджета, это время, потом дополнительные затраты. Вот это нам надо тоже в рекомендациях записать, чтобы исключить практику неполную объема финансирования. Ну а вологодские инициативы законодателей, конечно, надо их обязательно вернуть, потому что раньше было до 15 октября, второй этап был до 15 ноября, мы полностью уплачивали эти виды налогов, но почему-то сделали 1 декабря, которое не устраивает, поэтому надо вернуть это, 1 октября это было бы очень, очень здорово.</w:t>
      </w:r>
    </w:p>
    <w:p w:rsidR="00CA5B56" w:rsidRDefault="00CA5B56" w:rsidP="001C6A89">
      <w:pPr>
        <w:spacing w:line="360" w:lineRule="auto"/>
        <w:ind w:firstLine="709"/>
        <w:rPr>
          <w:szCs w:val="40"/>
        </w:rPr>
      </w:pPr>
      <w:r>
        <w:rPr>
          <w:szCs w:val="40"/>
        </w:rPr>
        <w:t>Ну и приоритетные национальные проекты, которые были реализованы у нас в сфере здравоохранения, АПК и образования, я думаю, что здесь нам надо будет внимательно вместе с органом власти федеральным рассмотреть, может быть, разработать приоритетный национальный проект "Дороги России" там, на ближайшие 5 лет, пускай, может быть, на 10 лет, ну и поэтапно эту проблему нам надо решать.</w:t>
      </w:r>
    </w:p>
    <w:p w:rsidR="00CA5B56" w:rsidRDefault="00CA5B56" w:rsidP="001C6A89">
      <w:pPr>
        <w:spacing w:line="360" w:lineRule="auto"/>
        <w:ind w:firstLine="709"/>
        <w:rPr>
          <w:szCs w:val="40"/>
        </w:rPr>
      </w:pPr>
      <w:r>
        <w:rPr>
          <w:szCs w:val="40"/>
        </w:rPr>
        <w:t>Спасибо за внимание.</w:t>
      </w:r>
    </w:p>
    <w:p w:rsidR="00CA5B56" w:rsidRDefault="00CA5B56" w:rsidP="001C6A89">
      <w:pPr>
        <w:spacing w:line="360" w:lineRule="auto"/>
        <w:ind w:firstLine="709"/>
        <w:rPr>
          <w:szCs w:val="40"/>
        </w:rPr>
      </w:pPr>
      <w:r>
        <w:rPr>
          <w:szCs w:val="40"/>
          <w:u w:val="single"/>
        </w:rPr>
        <w:t>Председательствующий</w:t>
      </w:r>
      <w:r>
        <w:rPr>
          <w:szCs w:val="40"/>
        </w:rPr>
        <w:t>. Спасибо большое, Родион Борисович.</w:t>
      </w:r>
    </w:p>
    <w:p w:rsidR="00CA5B56" w:rsidRDefault="00CA5B56" w:rsidP="001C6A89">
      <w:pPr>
        <w:spacing w:line="360" w:lineRule="auto"/>
        <w:ind w:firstLine="709"/>
        <w:rPr>
          <w:szCs w:val="40"/>
        </w:rPr>
      </w:pPr>
      <w:r>
        <w:rPr>
          <w:szCs w:val="40"/>
        </w:rPr>
        <w:lastRenderedPageBreak/>
        <w:t xml:space="preserve">Уважаемые коллеги, слово предоставляю Игорю Ивановичу </w:t>
      </w:r>
      <w:proofErr w:type="spellStart"/>
      <w:r>
        <w:rPr>
          <w:szCs w:val="40"/>
        </w:rPr>
        <w:t>Старыгину</w:t>
      </w:r>
      <w:proofErr w:type="spellEnd"/>
      <w:r>
        <w:rPr>
          <w:szCs w:val="40"/>
        </w:rPr>
        <w:t>, генеральному директору Российской ассоциации территориальных органов управления автомобильных дорог. Ассоциация "РАДОР". Пожалуйста.</w:t>
      </w:r>
    </w:p>
    <w:p w:rsidR="00CA5B56" w:rsidRDefault="00CA5B56" w:rsidP="001C6A89">
      <w:pPr>
        <w:spacing w:line="360" w:lineRule="auto"/>
        <w:ind w:firstLine="709"/>
        <w:rPr>
          <w:szCs w:val="40"/>
        </w:rPr>
      </w:pPr>
      <w:proofErr w:type="spellStart"/>
      <w:r>
        <w:rPr>
          <w:szCs w:val="40"/>
          <w:u w:val="single"/>
        </w:rPr>
        <w:t>Старыгин</w:t>
      </w:r>
      <w:proofErr w:type="spellEnd"/>
      <w:r>
        <w:rPr>
          <w:szCs w:val="40"/>
          <w:u w:val="single"/>
        </w:rPr>
        <w:t xml:space="preserve"> И.И.</w:t>
      </w:r>
      <w:r>
        <w:rPr>
          <w:szCs w:val="40"/>
        </w:rPr>
        <w:t xml:space="preserve"> Уважаемый Алексей Николаевич, уважаемые депутаты Государственной Думы!</w:t>
      </w:r>
    </w:p>
    <w:p w:rsidR="00CA5B56" w:rsidRDefault="00CA5B56" w:rsidP="001C6A89">
      <w:pPr>
        <w:spacing w:line="360" w:lineRule="auto"/>
        <w:ind w:firstLine="709"/>
        <w:rPr>
          <w:szCs w:val="40"/>
        </w:rPr>
      </w:pPr>
      <w:r>
        <w:rPr>
          <w:szCs w:val="40"/>
        </w:rPr>
        <w:t>Объединяя органы управления дорожным хозяйством, мы ведем постоянный мониторинг состояния дел в субъектах и сегодня хотелось бы представить вам несколько цифр.</w:t>
      </w:r>
    </w:p>
    <w:p w:rsidR="00CA5B56" w:rsidRDefault="00CA5B56" w:rsidP="001C6A89">
      <w:pPr>
        <w:spacing w:line="360" w:lineRule="auto"/>
        <w:ind w:firstLine="709"/>
        <w:rPr>
          <w:szCs w:val="40"/>
        </w:rPr>
      </w:pPr>
      <w:r>
        <w:rPr>
          <w:szCs w:val="40"/>
        </w:rPr>
        <w:t>Следующий слайд. На слайде представлена информация по автомобильным дорогам федеральным, региональным, местным. Уже цифры звучали.</w:t>
      </w:r>
    </w:p>
    <w:p w:rsidR="00CA5B56" w:rsidRDefault="00CA5B56" w:rsidP="001C6A89">
      <w:pPr>
        <w:spacing w:line="360" w:lineRule="auto"/>
        <w:ind w:firstLine="709"/>
        <w:rPr>
          <w:szCs w:val="40"/>
        </w:rPr>
      </w:pPr>
      <w:r>
        <w:rPr>
          <w:szCs w:val="40"/>
        </w:rPr>
        <w:t xml:space="preserve">Следующий слайд. Я хотел бы обратить ваше внимание на динамику изменения такого показателя как доля автомобильных дорог находящихся в ненормативном состоянии. С 2011 года начал работать Федеральный дорожный фонд, с 2012 региональный и с 2014 муниципальный. Так вот синяя кривая это как раз насколько изменилось в лучшую сторону состояние дорог федерального значения. Можно однозначно сказать, что направление в части федеральных автомобильных дорог совершенно правильное и мы все видим, насколько изменились условия движения по федеральным дорогам в лучшую сторону. </w:t>
      </w:r>
    </w:p>
    <w:p w:rsidR="00CA5B56" w:rsidRDefault="00CA5B56" w:rsidP="001C6A89">
      <w:pPr>
        <w:spacing w:line="360" w:lineRule="auto"/>
        <w:ind w:firstLine="709"/>
        <w:rPr>
          <w:szCs w:val="40"/>
        </w:rPr>
      </w:pPr>
      <w:r>
        <w:rPr>
          <w:szCs w:val="40"/>
        </w:rPr>
        <w:t>Что касается региональных автомобильных дорог, изменения произошли, но они совершенно незначительные с 63 до 58 процентов доля в не нормативе увеличилась, а что касается сети местных дорог, то здесь динамика, к сожалению, отрицательная и улучшение состояния сети за эти 5 лет не произошло.</w:t>
      </w:r>
    </w:p>
    <w:p w:rsidR="00CA5B56" w:rsidRDefault="00CA5B56" w:rsidP="001C6A89">
      <w:pPr>
        <w:spacing w:line="360" w:lineRule="auto"/>
        <w:ind w:firstLine="709"/>
        <w:rPr>
          <w:szCs w:val="40"/>
        </w:rPr>
      </w:pPr>
      <w:r>
        <w:rPr>
          <w:szCs w:val="40"/>
        </w:rPr>
        <w:lastRenderedPageBreak/>
        <w:t>Следующий слайд. Конечно же, состояние дорог напрямую связано с объемами дорожных работ. На слайде представлена информация по объемам ремонта и капремонта. Вот посмотрите, динамики практически никакой нет и что такое 2,3 процента, это объем ремонта в год от протяженности дорог с твердым покрытием. Если мы поделим 100 процентов на эти два и три, получил цифру более 43-х лет практически межремонтный срок, то есть, выполнив сегодня работы на каком-то километре автомобильных дорог имеется возможность вернуться  к этому километру лишь через более чем 40 лет. Конечно, ни в мире, ни в России нет таких технологий, чтобы не выполнять никакие работы на автомобильной дороге, она бы находилась в нормальном состоянии.</w:t>
      </w:r>
    </w:p>
    <w:p w:rsidR="00CA5B56" w:rsidRDefault="00CA5B56" w:rsidP="001C6A89">
      <w:pPr>
        <w:spacing w:line="360" w:lineRule="auto"/>
        <w:ind w:firstLine="709"/>
        <w:rPr>
          <w:szCs w:val="40"/>
        </w:rPr>
      </w:pPr>
      <w:r>
        <w:rPr>
          <w:szCs w:val="40"/>
        </w:rPr>
        <w:t xml:space="preserve">Следующий слайд. Дальше была информация по объемам строительства автомобильных дорог, в целом в России строится чуть более </w:t>
      </w:r>
      <w:smartTag w:uri="urn:schemas-microsoft-com:office:smarttags" w:element="metricconverter">
        <w:smartTagPr>
          <w:attr w:name="ProductID" w:val="1600 километров"/>
        </w:smartTagPr>
        <w:r>
          <w:rPr>
            <w:szCs w:val="40"/>
          </w:rPr>
          <w:t>1600 километров</w:t>
        </w:r>
      </w:smartTag>
      <w:r>
        <w:rPr>
          <w:szCs w:val="40"/>
        </w:rPr>
        <w:t xml:space="preserve"> автомобильных дорог. Для нашей страны это объемы минимальные и динамика в лучшую сторону тоже практически к тем задачам, ... президента по удвоению строительства автомобильных дорог нас не ведет.</w:t>
      </w:r>
    </w:p>
    <w:p w:rsidR="00CA5B56" w:rsidRDefault="00CA5B56" w:rsidP="001C6A89">
      <w:pPr>
        <w:spacing w:line="360" w:lineRule="auto"/>
        <w:ind w:firstLine="709"/>
        <w:rPr>
          <w:szCs w:val="40"/>
        </w:rPr>
      </w:pPr>
      <w:r>
        <w:rPr>
          <w:szCs w:val="40"/>
        </w:rPr>
        <w:t>Следующий слайд. Чуть более радует картина по строительству искусственных сооружений, но это картина вынужденная мера, потому что огромное число искусственных сооружений, мостов находится сегодня в неудовлетворительном, а зачастую в аварийном состоянии. Не обращать на них внимание практически нельзя.</w:t>
      </w:r>
    </w:p>
    <w:p w:rsidR="00CA5B56" w:rsidRDefault="00CA5B56" w:rsidP="001C6A89">
      <w:pPr>
        <w:spacing w:line="360" w:lineRule="auto"/>
        <w:ind w:firstLine="708"/>
        <w:rPr>
          <w:szCs w:val="40"/>
        </w:rPr>
      </w:pPr>
      <w:r>
        <w:rPr>
          <w:szCs w:val="40"/>
        </w:rPr>
        <w:t>Следующий слайд. И, конечно же, объемы работ напрямую связаны с объемами финансирования. Вот зеленые столбцы это объемы дорожных фондов в сопоставимых ценах. В 2021 начали работать дорожные фонды, объем увеличился, ну а дальше практически мы находимся в 2017 году в уровне 2012-2013 годов.</w:t>
      </w:r>
    </w:p>
    <w:p w:rsidR="00CA5B56" w:rsidRDefault="00CA5B56" w:rsidP="001C6A89">
      <w:pPr>
        <w:spacing w:line="360" w:lineRule="auto"/>
        <w:rPr>
          <w:szCs w:val="40"/>
        </w:rPr>
      </w:pPr>
      <w:r>
        <w:rPr>
          <w:szCs w:val="40"/>
        </w:rPr>
        <w:lastRenderedPageBreak/>
        <w:t>Следующий слайд. Ну а вот здесь представлена структура дорожных фондов, зеленый сегмент, почти 50 процентов дорожного фонда составляют акцизы на ГСМ, красный – это транспортный налог, и синий – это федеральная поддержка.</w:t>
      </w:r>
    </w:p>
    <w:p w:rsidR="00CA5B56" w:rsidRDefault="00CA5B56" w:rsidP="001C6A89">
      <w:pPr>
        <w:spacing w:line="360" w:lineRule="auto"/>
        <w:rPr>
          <w:szCs w:val="40"/>
        </w:rPr>
      </w:pPr>
      <w:r>
        <w:rPr>
          <w:szCs w:val="40"/>
        </w:rPr>
        <w:t>Доля иных источников финансирования. Сегодня субъекты имеют право любые источники записывать себе в доходную часть дорожных фондов. Более 30 разных источников предложено субъектами, но их доля, она совершенно незначительна, и сегодня когда заходит речь об изыскании дополнительных источников, мы можем говорить о любых источниках, но существенно на ситуацию они, к сожалению, сегодня не влияют.</w:t>
      </w:r>
    </w:p>
    <w:p w:rsidR="00CA5B56" w:rsidRDefault="00CA5B56" w:rsidP="001C6A89">
      <w:pPr>
        <w:spacing w:line="360" w:lineRule="auto"/>
        <w:rPr>
          <w:szCs w:val="40"/>
        </w:rPr>
      </w:pPr>
      <w:r>
        <w:rPr>
          <w:szCs w:val="40"/>
        </w:rPr>
        <w:t xml:space="preserve">Следующий слайд. Напомню, что из акцизов часть, не менее 10 процентов направляется на местный уровень, и представлена информация по тем субъектам, которые приняли решение по увеличению этой доли. </w:t>
      </w:r>
    </w:p>
    <w:p w:rsidR="00CA5B56" w:rsidRDefault="00CA5B56" w:rsidP="001C6A89">
      <w:pPr>
        <w:spacing w:line="360" w:lineRule="auto"/>
        <w:rPr>
          <w:szCs w:val="40"/>
        </w:rPr>
      </w:pPr>
      <w:r>
        <w:rPr>
          <w:szCs w:val="40"/>
        </w:rPr>
        <w:t xml:space="preserve">Следующий слайд. Но также субъекты Российской Федерации своими решениями направляют в 2017 году более 137 миллиардов рублей в виде субсидий на муниципальный уровень. </w:t>
      </w:r>
    </w:p>
    <w:p w:rsidR="00CA5B56" w:rsidRDefault="00CA5B56" w:rsidP="001C6A89">
      <w:pPr>
        <w:spacing w:line="360" w:lineRule="auto"/>
        <w:rPr>
          <w:szCs w:val="40"/>
        </w:rPr>
      </w:pPr>
      <w:r>
        <w:rPr>
          <w:szCs w:val="40"/>
        </w:rPr>
        <w:t xml:space="preserve">Следующий слайд. Поэтому акцизы, которые идут напрямую в муниципалитеты, и субсидии, они за последние два года составляют достаточно большую сумму, вот посмотрите, 156 миллиардов и 167, более чем на 70 процентов увеличился объем помощи по сравнению с 2015 годом. </w:t>
      </w:r>
    </w:p>
    <w:p w:rsidR="00CA5B56" w:rsidRDefault="00CA5B56" w:rsidP="001C6A89">
      <w:pPr>
        <w:spacing w:line="360" w:lineRule="auto"/>
        <w:rPr>
          <w:szCs w:val="40"/>
        </w:rPr>
      </w:pPr>
      <w:r>
        <w:rPr>
          <w:szCs w:val="40"/>
        </w:rPr>
        <w:t xml:space="preserve">Поэтому, уважаемые коллеги, вот когда идёт речь о закреплении за муниципальными дорожными фондами транспортного акциза от физических лиц, не от физических – это всего лишь перераспределение, будет направляться транспортный налог напрямую, просто уменьшится объем субсидий. То есть это называется перетаскивание одеяла с одного на другой к значительным, существенным финансовым ресурсам в региональные </w:t>
      </w:r>
      <w:r>
        <w:rPr>
          <w:szCs w:val="40"/>
        </w:rPr>
        <w:lastRenderedPageBreak/>
        <w:t>дорожные фонды или в муниципальные, это не приводит, вот из этой картинки всё на 100 процентов видно.</w:t>
      </w:r>
    </w:p>
    <w:p w:rsidR="00CA5B56" w:rsidRDefault="00CA5B56" w:rsidP="001C6A89">
      <w:pPr>
        <w:spacing w:line="360" w:lineRule="auto"/>
        <w:rPr>
          <w:szCs w:val="40"/>
        </w:rPr>
      </w:pPr>
      <w:r>
        <w:rPr>
          <w:szCs w:val="40"/>
        </w:rPr>
        <w:t>Следующий слайд. Вот уже сегодня говорилось о потребности в финансовых ресурсах и о фактической обеспеченности, 30 процентов по содержанию, 30, чуть более 30 по ремонту, это касается и региональных автомобильных дорог.</w:t>
      </w:r>
    </w:p>
    <w:p w:rsidR="00CA5B56" w:rsidRDefault="00CA5B56" w:rsidP="001C6A89">
      <w:pPr>
        <w:spacing w:line="360" w:lineRule="auto"/>
        <w:rPr>
          <w:szCs w:val="40"/>
        </w:rPr>
      </w:pPr>
      <w:r>
        <w:rPr>
          <w:szCs w:val="40"/>
        </w:rPr>
        <w:t>Следующий слайд. Это решение задачи президента по удвоению объема строительства автомобильных дорог, к сожалению, в абсолютном большинстве субъектов сегодня эта задача не решается. Было за предыдущее десятилетие с 2003 по 2012 годы построено чуть более 16 тысяч километров, в программах на десятилетие до 2022 года заложен объем стройки чуть более 21 тысячи километров опять же из-за недостатка финансовых ресурсов.</w:t>
      </w:r>
    </w:p>
    <w:p w:rsidR="00CA5B56" w:rsidRDefault="00CA5B56" w:rsidP="001C6A89">
      <w:pPr>
        <w:spacing w:line="360" w:lineRule="auto"/>
        <w:rPr>
          <w:szCs w:val="40"/>
        </w:rPr>
      </w:pPr>
      <w:r>
        <w:rPr>
          <w:szCs w:val="40"/>
        </w:rPr>
        <w:t>Следующий слайд. Объем финансовой поддержки из федерального бюджета от года к году уменьшается, и в следующем году также мы на 30 процентов получим меньше финансовых ресурсов, чем в 2017-м.</w:t>
      </w:r>
    </w:p>
    <w:p w:rsidR="00CA5B56" w:rsidRDefault="00CA5B56" w:rsidP="001C6A89">
      <w:pPr>
        <w:spacing w:line="360" w:lineRule="auto"/>
        <w:rPr>
          <w:szCs w:val="40"/>
        </w:rPr>
      </w:pPr>
      <w:r>
        <w:rPr>
          <w:szCs w:val="40"/>
        </w:rPr>
        <w:t xml:space="preserve">Следующий слайд. И хотелось бы вернуться вот опять же к ситуации с акцизами. Посмотрите зеленые столбцы. Ведь наряду с тем, что закрепили источник формирования дорожных фондов, принимались вами в том числе решения об увеличении ставок акцизов, и эти меры, они наконец-то начали работать. В 2016 году объем поступлений составил 416 миллиардов рублей, плюс 38 процентов к предыдущему году, и объем потребления топлива начал увеличиваться. Вот эти меры, они бы были для субъектов и для муниципалитетов очень хорошей поддержкой, но в прошлом году было принято решение о перераспределении объема акцизов между федеральным и региональными бюджетами, и видим мы последние зеленые столбцы, за 2017 год насколько упал объем поступления акцизов. </w:t>
      </w:r>
    </w:p>
    <w:p w:rsidR="00CA5B56" w:rsidRDefault="00CA5B56" w:rsidP="001C6A89">
      <w:pPr>
        <w:spacing w:line="360" w:lineRule="auto"/>
        <w:rPr>
          <w:szCs w:val="40"/>
        </w:rPr>
      </w:pPr>
      <w:r>
        <w:rPr>
          <w:szCs w:val="40"/>
        </w:rPr>
        <w:t>Следующий слайд. Это информация по увеличению ставок.</w:t>
      </w:r>
    </w:p>
    <w:p w:rsidR="00CA5B56" w:rsidRDefault="00CA5B56" w:rsidP="001C6A89">
      <w:pPr>
        <w:spacing w:line="360" w:lineRule="auto"/>
        <w:ind w:firstLine="708"/>
        <w:rPr>
          <w:szCs w:val="40"/>
        </w:rPr>
      </w:pPr>
      <w:r>
        <w:rPr>
          <w:szCs w:val="40"/>
        </w:rPr>
        <w:lastRenderedPageBreak/>
        <w:t>Следующий. И вот здесь та картина: до 1 июня 2016 года 100 процентов акцизов шло в субъекты Российской Федерации, дальше перераспределение произошло, и доля субъектов уменьшилась на 12 процентов,</w:t>
      </w:r>
      <w:r w:rsidRPr="00CA5B56">
        <w:rPr>
          <w:szCs w:val="40"/>
        </w:rPr>
        <w:t xml:space="preserve"> </w:t>
      </w:r>
      <w:r>
        <w:rPr>
          <w:szCs w:val="40"/>
        </w:rPr>
        <w:t xml:space="preserve">12 на 88 стал. </w:t>
      </w:r>
    </w:p>
    <w:p w:rsidR="00CA5B56" w:rsidRDefault="00CA5B56" w:rsidP="001C6A89">
      <w:pPr>
        <w:spacing w:line="360" w:lineRule="auto"/>
        <w:rPr>
          <w:szCs w:val="40"/>
        </w:rPr>
      </w:pPr>
      <w:r>
        <w:rPr>
          <w:szCs w:val="40"/>
        </w:rPr>
        <w:t xml:space="preserve">И дальше посмотрите цифры 2017 года: норматив распределения в региональный бюджет - 61,7 процента. В 2018 и 2019 годах они продолжают уменьшаться. По нашим расчётам, только в 2017 году субъекты недосчитались почти 90 миллиардов рублей, это огромные суммы, которые бы ряд задач решили. И не забывайте, что часть средств идёт напрямую бюджету субъекта. </w:t>
      </w:r>
    </w:p>
    <w:p w:rsidR="00CA5B56" w:rsidRDefault="00CA5B56" w:rsidP="001C6A89">
      <w:pPr>
        <w:spacing w:line="360" w:lineRule="auto"/>
        <w:rPr>
          <w:szCs w:val="40"/>
        </w:rPr>
      </w:pPr>
      <w:r>
        <w:rPr>
          <w:szCs w:val="40"/>
        </w:rPr>
        <w:t xml:space="preserve">Губернаторы на это обращали внимание, и Президентом России в мае этого года было дано поручение правительству подготовить предложения по восстановлению нормы с 1 января 2019 года к зачислению бюджету субъектов 100 процентов. </w:t>
      </w:r>
    </w:p>
    <w:p w:rsidR="00CA5B56" w:rsidRDefault="00CA5B56" w:rsidP="001C6A89">
      <w:pPr>
        <w:spacing w:line="360" w:lineRule="auto"/>
        <w:rPr>
          <w:szCs w:val="40"/>
        </w:rPr>
      </w:pPr>
      <w:r>
        <w:rPr>
          <w:szCs w:val="40"/>
        </w:rPr>
        <w:t xml:space="preserve">Минтранс Российской Федерации, со своей стороны, подготовило предложения по поэтапному переходу, но, к сожалению, </w:t>
      </w:r>
      <w:proofErr w:type="spellStart"/>
      <w:r>
        <w:rPr>
          <w:szCs w:val="40"/>
        </w:rPr>
        <w:t>минфин</w:t>
      </w:r>
      <w:proofErr w:type="spellEnd"/>
      <w:r>
        <w:rPr>
          <w:szCs w:val="40"/>
        </w:rPr>
        <w:t xml:space="preserve"> эти предложения не приняло. </w:t>
      </w:r>
    </w:p>
    <w:p w:rsidR="00CA5B56" w:rsidRDefault="00CA5B56" w:rsidP="001C6A89">
      <w:pPr>
        <w:spacing w:line="360" w:lineRule="auto"/>
        <w:rPr>
          <w:szCs w:val="40"/>
        </w:rPr>
      </w:pPr>
      <w:r>
        <w:rPr>
          <w:szCs w:val="40"/>
        </w:rPr>
        <w:t xml:space="preserve">Уважаемые депутаты, вы сегодня в рекомендациях пишете: Минфину Российской Федерации совместно с </w:t>
      </w:r>
      <w:r w:rsidR="00766A45">
        <w:rPr>
          <w:szCs w:val="40"/>
        </w:rPr>
        <w:t>М</w:t>
      </w:r>
      <w:r>
        <w:rPr>
          <w:szCs w:val="40"/>
        </w:rPr>
        <w:t xml:space="preserve">интрансом проработать вопрос о внесении изменений в Бюджетный кодекс. Мы в этом году уже все эти шаги сделали и вот видите, к чему они привели. </w:t>
      </w:r>
    </w:p>
    <w:p w:rsidR="00CA5B56" w:rsidRDefault="00CA5B56" w:rsidP="001C6A89">
      <w:pPr>
        <w:spacing w:line="360" w:lineRule="auto"/>
        <w:rPr>
          <w:szCs w:val="40"/>
        </w:rPr>
      </w:pPr>
      <w:r>
        <w:rPr>
          <w:szCs w:val="40"/>
        </w:rPr>
        <w:t xml:space="preserve">Предложение. Если есть возможность всё-таки взять инициативу в свои руки и сегодня уже начать работу над бюджетом 2019 года (следующий слайд) и зафиксировать норму о направлении 100 процентов акциза бюджету субъектов. И текст законопроекта, и пояснительная записка со всеми раскладками, со всеми цифрами подготовлена. </w:t>
      </w:r>
    </w:p>
    <w:p w:rsidR="00CA5B56" w:rsidRDefault="00CA5B56" w:rsidP="001C6A89">
      <w:pPr>
        <w:spacing w:line="360" w:lineRule="auto"/>
        <w:rPr>
          <w:szCs w:val="40"/>
        </w:rPr>
      </w:pPr>
      <w:r>
        <w:rPr>
          <w:szCs w:val="40"/>
        </w:rPr>
        <w:lastRenderedPageBreak/>
        <w:t xml:space="preserve">Далее. Следующий слайд. Тем более что есть поручение президента и как сегодня уже говорилось, что иногда и президенту нужно помогать с тем, чтобы поручения исполнялись в срок. </w:t>
      </w:r>
    </w:p>
    <w:p w:rsidR="00CA5B56" w:rsidRDefault="00CA5B56" w:rsidP="001C6A89">
      <w:pPr>
        <w:spacing w:line="360" w:lineRule="auto"/>
        <w:rPr>
          <w:szCs w:val="40"/>
        </w:rPr>
      </w:pPr>
      <w:r>
        <w:rPr>
          <w:szCs w:val="40"/>
        </w:rPr>
        <w:t xml:space="preserve">Что касается транспортного налога. Вот посмотрите, налог начисляется в одном финансовом году, уплачивается в следующем. Единственный налог и сбор, который все последние годы регионы радовал, потому что динамика была положительная. </w:t>
      </w:r>
    </w:p>
    <w:p w:rsidR="00CA5B56" w:rsidRDefault="00CA5B56" w:rsidP="001C6A89">
      <w:pPr>
        <w:spacing w:line="360" w:lineRule="auto"/>
        <w:rPr>
          <w:szCs w:val="40"/>
        </w:rPr>
      </w:pPr>
      <w:r>
        <w:rPr>
          <w:szCs w:val="40"/>
        </w:rPr>
        <w:t xml:space="preserve">Было принято решение об изменении сроков уплаты транспортного налога, и посмотрите, что мы имеем сегодня в 2017 году за 11 месяцев: в два раза меньше средств поступило в бюджеты, чем в прошлом году. </w:t>
      </w:r>
    </w:p>
    <w:p w:rsidR="00CA5B56" w:rsidRDefault="00CA5B56" w:rsidP="001C6A89">
      <w:pPr>
        <w:spacing w:line="360" w:lineRule="auto"/>
        <w:rPr>
          <w:szCs w:val="40"/>
        </w:rPr>
      </w:pPr>
      <w:r>
        <w:rPr>
          <w:szCs w:val="40"/>
        </w:rPr>
        <w:t xml:space="preserve">Говорилось уже про предложение Законодательного Собрания Вологодской области (следующий слайд). Большинство субъектов поддержали эти предложения, и Республика Марий Эл вышла с предложением даже чуть усовершенствовать этот законопроект, установить сроки уплаты транспортного налога с 1 июля, с тем чтобы единственный региональный налог, попадая в дорожные фонды, чтобы у заказчиков была возможность оплачивать работы своевременно в сезон, а не дожидаться конца года или там заканчивать год с кредиторской задолженностью. </w:t>
      </w:r>
    </w:p>
    <w:p w:rsidR="00CA5B56" w:rsidRDefault="00CA5B56" w:rsidP="001C6A89">
      <w:pPr>
        <w:spacing w:line="360" w:lineRule="auto"/>
        <w:rPr>
          <w:szCs w:val="40"/>
        </w:rPr>
      </w:pPr>
      <w:r>
        <w:rPr>
          <w:szCs w:val="40"/>
        </w:rPr>
        <w:t xml:space="preserve">Следующий слайд. Про проект "Безопасные и качественные дороги" много сегодня уже говорили. Очень амбициозные своевременные задачи поставлены: как минимум за два года в два раза уменьшить число очагов ДТП и два раза улучшить состояние сетей автомобильных дорог в крупных городских агломерациях. </w:t>
      </w:r>
    </w:p>
    <w:p w:rsidR="00CA5B56" w:rsidRDefault="00CA5B56" w:rsidP="001C6A89">
      <w:pPr>
        <w:spacing w:line="360" w:lineRule="auto"/>
        <w:rPr>
          <w:szCs w:val="40"/>
        </w:rPr>
      </w:pPr>
      <w:r>
        <w:rPr>
          <w:szCs w:val="40"/>
        </w:rPr>
        <w:t xml:space="preserve">Уважаемые коллеги, но ведь один в один эти же самые задачи стоят перед всеми другими субъектами. Эти же самые задачи решаются, но в меньшем объёме за счёт региональных бюджетов. </w:t>
      </w:r>
    </w:p>
    <w:p w:rsidR="00CA5B56" w:rsidRDefault="00CA5B56" w:rsidP="001C6A89">
      <w:pPr>
        <w:spacing w:line="360" w:lineRule="auto"/>
        <w:rPr>
          <w:szCs w:val="40"/>
        </w:rPr>
      </w:pPr>
      <w:r>
        <w:rPr>
          <w:szCs w:val="40"/>
        </w:rPr>
        <w:lastRenderedPageBreak/>
        <w:t xml:space="preserve">Мы сделали расчёты. Следующий слайд. Субъекты сегодня приняли задачи, даже превышающие те, которые записаны в федеральном проекте  - и по сокращению очагов ДТП, и по приведению дорог в нормативное состояние. </w:t>
      </w:r>
    </w:p>
    <w:p w:rsidR="00CA5B56" w:rsidRDefault="00CA5B56" w:rsidP="001C6A89">
      <w:pPr>
        <w:spacing w:line="360" w:lineRule="auto"/>
        <w:ind w:firstLine="708"/>
        <w:rPr>
          <w:szCs w:val="40"/>
        </w:rPr>
      </w:pPr>
      <w:r>
        <w:rPr>
          <w:szCs w:val="40"/>
        </w:rPr>
        <w:t xml:space="preserve">Следующий слайд. Так вот если распространить этот проект с его отличными проектными подходами на все административные центры субъектов Российской Федерации с тем же объёмом софинансирования, примерно один миллион рублей на одну тысячу жителей, мы получим в субъектах и в муниципалитетах возможность решать те задачи, которые стоят перед ними, а бремя для федерального бюджета увеличиться всего лишь на 4,5 миллиарда рублей. Если не брать перераспределение по тому уровню финансирования, который сегодня уже есть, то требуемые дополнительные ресурсы, плюс 9,9 миллиарда. Мне кажется, что это не такие огромные цифры. Готовы все расчёты также представить и просьба посмотреть вот на это предложение. </w:t>
      </w:r>
    </w:p>
    <w:p w:rsidR="00CA5B56" w:rsidRDefault="00CA5B56" w:rsidP="001C6A89">
      <w:pPr>
        <w:spacing w:line="360" w:lineRule="auto"/>
        <w:rPr>
          <w:szCs w:val="40"/>
        </w:rPr>
      </w:pPr>
      <w:r>
        <w:rPr>
          <w:szCs w:val="40"/>
        </w:rPr>
        <w:t xml:space="preserve">Далее. Сегодня уже тоже говорилось, что и сама отрасль должна изыскивать ресурсы и принимать все меры для того, чтобы дороги служили дольше, принято постановление правительства по федеральным дорогам, по переходу на новые межремонтные сроки. </w:t>
      </w:r>
    </w:p>
    <w:p w:rsidR="00CA5B56" w:rsidRDefault="00CA5B56" w:rsidP="001C6A89">
      <w:pPr>
        <w:spacing w:line="360" w:lineRule="auto"/>
        <w:rPr>
          <w:szCs w:val="40"/>
        </w:rPr>
      </w:pPr>
      <w:r>
        <w:rPr>
          <w:szCs w:val="40"/>
        </w:rPr>
        <w:t xml:space="preserve">Ряд субъектов Российской Федерации уже приняли свои нормативные документы по переходу на новые нормативы расчётов финансовых затрат, напомню, что они рассчитываются по техническим категориям автомобильных дорог. </w:t>
      </w:r>
    </w:p>
    <w:p w:rsidR="00CA5B56" w:rsidRDefault="00CA5B56" w:rsidP="001C6A89">
      <w:pPr>
        <w:spacing w:line="360" w:lineRule="auto"/>
        <w:rPr>
          <w:szCs w:val="40"/>
        </w:rPr>
      </w:pPr>
      <w:r>
        <w:rPr>
          <w:szCs w:val="40"/>
        </w:rPr>
        <w:t xml:space="preserve">А технические категории, они учитывают и интенсивность движения, и все геометрические параметры, поэтому по нашему мнению, такие расчёты должны быть сделаны и всеми субъектами Российской Федерации, и всеми муниципалитетами, чтобы мы чётко знали, какой объём финансовых </w:t>
      </w:r>
      <w:r>
        <w:rPr>
          <w:szCs w:val="40"/>
        </w:rPr>
        <w:lastRenderedPageBreak/>
        <w:t xml:space="preserve">ресурсов требуется для поддержания дорог в нормативном состоянии? И одновременно должны быть приняты сроки перехода на вот эти вот новые нормативы с тем, чтобы и пользователи дорог, и общественность чётко представляли, что мы сегодня можем сделать реально? </w:t>
      </w:r>
    </w:p>
    <w:p w:rsidR="00CA5B56" w:rsidRDefault="00CA5B56" w:rsidP="001C6A89">
      <w:pPr>
        <w:spacing w:line="360" w:lineRule="auto"/>
        <w:rPr>
          <w:szCs w:val="40"/>
        </w:rPr>
      </w:pPr>
      <w:r>
        <w:rPr>
          <w:szCs w:val="40"/>
        </w:rPr>
        <w:t xml:space="preserve">Те предложения, вернее, со стороны контрольных, надзорных органов сегодня, которые имеются в адрес органов управления дорожным хозяйством, они превышают не только бюджеты дорожных фондов, но и бюджеты самих субъектов Российской Федерации, они, однозначно, невыполнимы, но сегодня дорожники наказываются, хотя от них практически в этой части ничего не зависит. </w:t>
      </w:r>
    </w:p>
    <w:p w:rsidR="00CA5B56" w:rsidRDefault="00CA5B56" w:rsidP="001C6A89">
      <w:pPr>
        <w:spacing w:line="360" w:lineRule="auto"/>
        <w:rPr>
          <w:szCs w:val="40"/>
        </w:rPr>
      </w:pPr>
      <w:r>
        <w:rPr>
          <w:szCs w:val="40"/>
        </w:rPr>
        <w:t>Следующий шаг. Ну и одно из предложений. Если сегодня есть возможность строить качественные и хорошие дороги, но, к сожалению, пользователи, особенно те, кто занимаются грузоперевозками тяжеловесных грузов, к сожалению, как показывает статистика, в 40-50 процентах случаев нарушают правила перевозки тяжеловесных грузов.</w:t>
      </w:r>
    </w:p>
    <w:p w:rsidR="00CA5B56" w:rsidRDefault="00CA5B56" w:rsidP="001C6A89">
      <w:pPr>
        <w:spacing w:line="360" w:lineRule="auto"/>
        <w:rPr>
          <w:szCs w:val="40"/>
        </w:rPr>
      </w:pPr>
      <w:r>
        <w:rPr>
          <w:szCs w:val="40"/>
        </w:rPr>
        <w:t xml:space="preserve">Если мы с вами не наведём порядок в этом вопросе, то положительной динамики состояния дорог нам не добиться. Ежегодный расчётный ущерб от тяжеловеса составляет 2,6 триллиона рублей, при объёме всех дорожных фондов в 1,4 триллиона. </w:t>
      </w:r>
    </w:p>
    <w:p w:rsidR="00CA5B56" w:rsidRDefault="00CA5B56" w:rsidP="001C6A89">
      <w:pPr>
        <w:spacing w:line="360" w:lineRule="auto"/>
        <w:rPr>
          <w:szCs w:val="40"/>
        </w:rPr>
      </w:pPr>
      <w:r>
        <w:rPr>
          <w:szCs w:val="40"/>
        </w:rPr>
        <w:t xml:space="preserve">Видите, динамика не в нашу пользу, но посмотрите, вот количество актов на слайде представлено: за 2014 года нарушителей было 125 тысяч, а за девять месяцев 2017-го - лишь 20 тысяч. Думаете, что наши перевозчики стали такими законопослушными? Нет, просто органы, которые должны заниматься контролем и надзором, свою деятельность уменьшают и сворачивают. </w:t>
      </w:r>
    </w:p>
    <w:p w:rsidR="00CA5B56" w:rsidRDefault="00CA5B56" w:rsidP="001C6A89">
      <w:pPr>
        <w:spacing w:line="360" w:lineRule="auto"/>
        <w:rPr>
          <w:szCs w:val="40"/>
        </w:rPr>
      </w:pPr>
      <w:r>
        <w:rPr>
          <w:szCs w:val="40"/>
        </w:rPr>
        <w:t xml:space="preserve">Следующий слайд. Вот в этих субъектах Российской Федерации работа сотрудников дорожно-патрульных служб на постах весогабаритного </w:t>
      </w:r>
      <w:r>
        <w:rPr>
          <w:szCs w:val="40"/>
        </w:rPr>
        <w:lastRenderedPageBreak/>
        <w:t xml:space="preserve">контроля на сегодняшний день практически прекращена. Одно из предложений - записать его в рекомендациях в адрес Министерства внутренних дел, чтобы хотя бы в рейдовом режиме, но контроль за движением тяжеловесных транспортных средств осуществлялся и был действенным. Спасибо за внимание. </w:t>
      </w:r>
    </w:p>
    <w:p w:rsidR="00CA5B56" w:rsidRDefault="00CA5B56" w:rsidP="001C6A89">
      <w:pPr>
        <w:spacing w:line="360" w:lineRule="auto"/>
        <w:rPr>
          <w:szCs w:val="40"/>
        </w:rPr>
      </w:pPr>
      <w:r>
        <w:rPr>
          <w:szCs w:val="40"/>
          <w:u w:val="single"/>
        </w:rPr>
        <w:t>Председательствующий.</w:t>
      </w:r>
      <w:r>
        <w:rPr>
          <w:szCs w:val="40"/>
        </w:rPr>
        <w:t xml:space="preserve"> Спасибо большое, Игорь Иванович, за содержательный доклад. Мы постараемся всё также погрузить в проект наших рекомендаций. </w:t>
      </w:r>
    </w:p>
    <w:p w:rsidR="00CA5B56" w:rsidRDefault="00CA5B56" w:rsidP="001C6A89">
      <w:pPr>
        <w:spacing w:line="360" w:lineRule="auto"/>
        <w:rPr>
          <w:szCs w:val="40"/>
        </w:rPr>
      </w:pPr>
      <w:r>
        <w:rPr>
          <w:szCs w:val="40"/>
        </w:rPr>
        <w:t xml:space="preserve">Я даю возможность выступить Сергею Юрьевичу Гальченко - главе </w:t>
      </w:r>
      <w:proofErr w:type="spellStart"/>
      <w:r>
        <w:rPr>
          <w:szCs w:val="40"/>
        </w:rPr>
        <w:t>Балейск</w:t>
      </w:r>
      <w:r w:rsidR="00766A45">
        <w:rPr>
          <w:szCs w:val="40"/>
        </w:rPr>
        <w:t>ого</w:t>
      </w:r>
      <w:proofErr w:type="spellEnd"/>
      <w:r>
        <w:rPr>
          <w:szCs w:val="40"/>
        </w:rPr>
        <w:t xml:space="preserve"> </w:t>
      </w:r>
      <w:r w:rsidR="00766A45">
        <w:rPr>
          <w:szCs w:val="40"/>
        </w:rPr>
        <w:t>муниципального</w:t>
      </w:r>
      <w:r w:rsidR="00766A45">
        <w:rPr>
          <w:szCs w:val="40"/>
        </w:rPr>
        <w:t xml:space="preserve"> </w:t>
      </w:r>
      <w:r>
        <w:rPr>
          <w:szCs w:val="40"/>
        </w:rPr>
        <w:t>район</w:t>
      </w:r>
      <w:r w:rsidR="00766A45">
        <w:rPr>
          <w:szCs w:val="40"/>
        </w:rPr>
        <w:t>а</w:t>
      </w:r>
      <w:r>
        <w:rPr>
          <w:szCs w:val="40"/>
        </w:rPr>
        <w:t xml:space="preserve"> Забайкальского края. Пожалуйста.</w:t>
      </w:r>
    </w:p>
    <w:p w:rsidR="00CA5B56" w:rsidRDefault="00CA5B56" w:rsidP="001C6A89">
      <w:pPr>
        <w:spacing w:line="360" w:lineRule="auto"/>
        <w:rPr>
          <w:szCs w:val="40"/>
        </w:rPr>
      </w:pPr>
      <w:r>
        <w:rPr>
          <w:szCs w:val="40"/>
          <w:u w:val="single"/>
        </w:rPr>
        <w:t>Гальченко С.Ю.</w:t>
      </w:r>
      <w:r>
        <w:rPr>
          <w:szCs w:val="40"/>
        </w:rPr>
        <w:t xml:space="preserve">  Да, коллеги, большое спасибо. Действительно эта площадка для нас, муниципалитетов, довольно серьёзная и как раз здесь взаимодействие федеральных органов и территорий, где эти законы и нормативно-правовые акты действуют. </w:t>
      </w:r>
    </w:p>
    <w:p w:rsidR="00CA5B56" w:rsidRDefault="00CA5B56" w:rsidP="001C6A89">
      <w:pPr>
        <w:spacing w:line="360" w:lineRule="auto"/>
        <w:rPr>
          <w:szCs w:val="40"/>
        </w:rPr>
      </w:pPr>
      <w:r>
        <w:rPr>
          <w:szCs w:val="40"/>
        </w:rPr>
        <w:t>Ну вот довольно ёмкие доклады были у коллег и действительно и чётко, аргументировано, всё цифрами, ну вот замечу, вот Алексей Николаевич как раз сказал: 1 триллион финансирования финансирует всего порядка 2 про центов.</w:t>
      </w:r>
    </w:p>
    <w:p w:rsidR="00CA5B56" w:rsidRDefault="00CA5B56" w:rsidP="001C6A89">
      <w:pPr>
        <w:spacing w:line="360" w:lineRule="auto"/>
        <w:rPr>
          <w:szCs w:val="40"/>
        </w:rPr>
      </w:pPr>
      <w:r>
        <w:rPr>
          <w:szCs w:val="40"/>
        </w:rPr>
        <w:t xml:space="preserve">У нас по району, конкретно если посмотреть, цифры такие, у нас финансирование, если мы к нормативу все дороги будем капитально ремонтировать, капитальный ремонт, то у нас на это понадобится, на наш фонд муниципальный - порядка 40 лет. Чуть больше 40 лет мы приведём всё в порядок, но это без того, что мы не будем другим заниматься. </w:t>
      </w:r>
    </w:p>
    <w:p w:rsidR="00CA5B56" w:rsidRDefault="00CA5B56" w:rsidP="001C6A89">
      <w:pPr>
        <w:spacing w:line="360" w:lineRule="auto"/>
        <w:rPr>
          <w:szCs w:val="40"/>
        </w:rPr>
      </w:pPr>
      <w:r>
        <w:rPr>
          <w:szCs w:val="40"/>
        </w:rPr>
        <w:t xml:space="preserve">На территории </w:t>
      </w:r>
      <w:proofErr w:type="spellStart"/>
      <w:r>
        <w:rPr>
          <w:szCs w:val="40"/>
        </w:rPr>
        <w:t>Балейского</w:t>
      </w:r>
      <w:proofErr w:type="spellEnd"/>
      <w:r>
        <w:rPr>
          <w:szCs w:val="40"/>
        </w:rPr>
        <w:t xml:space="preserve"> района также расположено два населённых пункта, не имеющих круглогодичной связи с сетью автомобильных дорог. Населённые пункты, там в одном населённом пункте проживают порядка 200 человек, в другом - чуть меньше 100 человек, стоимость моста, мы сделали </w:t>
      </w:r>
      <w:r>
        <w:rPr>
          <w:szCs w:val="40"/>
        </w:rPr>
        <w:lastRenderedPageBreak/>
        <w:t xml:space="preserve">проект, составила порядка 68 миллионов. Нашего дорожного фонда, к сожалению, не хватает, но регион тоже не может ничем помочь. Проблему социальную надо снимать, соответственно сама специфика и подход легче людей этих пересилить, дешевле будет. Но социальная напряженность, к сожалению, это не снимет. Здесь, конечно, вопрос должен снять подвесные мосты. Но нормативно-правовые акты изменились и ни одна организация проектная не берется сделать работу, потому что нормативы поменялись и строительство мостов подвесных оно возросло кратно. </w:t>
      </w:r>
    </w:p>
    <w:p w:rsidR="00CA5B56" w:rsidRDefault="00CA5B56" w:rsidP="001C6A89">
      <w:pPr>
        <w:spacing w:line="360" w:lineRule="auto"/>
        <w:ind w:firstLine="709"/>
        <w:rPr>
          <w:szCs w:val="40"/>
        </w:rPr>
      </w:pPr>
      <w:r>
        <w:rPr>
          <w:szCs w:val="40"/>
        </w:rPr>
        <w:t xml:space="preserve">Мы видим, что дороги очень хорошо, Петр Петрович выступал, мы видим сами на территории Забайкальского края федеральные дороги большими темпами строятся, региональные. Но, к сожалению, муниципалитеты, где население проживает, отведено времени мало. </w:t>
      </w:r>
    </w:p>
    <w:p w:rsidR="00CA5B56" w:rsidRDefault="00CA5B56" w:rsidP="001C6A89">
      <w:pPr>
        <w:spacing w:line="360" w:lineRule="auto"/>
        <w:ind w:firstLine="709"/>
        <w:rPr>
          <w:szCs w:val="40"/>
        </w:rPr>
      </w:pPr>
      <w:r>
        <w:rPr>
          <w:szCs w:val="40"/>
        </w:rPr>
        <w:t>Ну вот коллега из Ярославля отметил и также отметил Виктор Борисович, что, если договоришься с губернатором как муниципальный руководитель, финансирование будет увеличено. Что мы у себя ... непосредственно на территории. Ну буквально пару лет назад была практика и некоторые муниципальные районы, такие как Шилка наша и Нерчинск получили дополнительную дотацию из регионального бюджета, дополнительно финансирование пошло, дороги стали качественнее.</w:t>
      </w:r>
    </w:p>
    <w:p w:rsidR="00CA5B56" w:rsidRDefault="00CA5B56" w:rsidP="001C6A89">
      <w:pPr>
        <w:spacing w:line="360" w:lineRule="auto"/>
        <w:ind w:firstLine="709"/>
        <w:rPr>
          <w:szCs w:val="40"/>
        </w:rPr>
      </w:pPr>
      <w:r>
        <w:rPr>
          <w:szCs w:val="40"/>
        </w:rPr>
        <w:t>Мы эту работу ведем, но получаем деньги в меньшей степени, но вода камень точит, я думаю, что все-таки к муниципалитетам надо повернуться лицом как и региональным властям, так и федеральным. На территории люди проживают и соответственно есть городская комфортная среда, проект работает активно и он как везде именуется как президентский. Ну давайте такую программу сделаем в рамках 3-5 лет в качестве муниципальных, я думаю, как раз это снимет и общую напряженность и сделает более комфортными действительно наши дороги.</w:t>
      </w:r>
    </w:p>
    <w:p w:rsidR="00CA5B56" w:rsidRDefault="00CA5B56" w:rsidP="001C6A89">
      <w:pPr>
        <w:spacing w:line="360" w:lineRule="auto"/>
        <w:ind w:firstLine="709"/>
        <w:rPr>
          <w:szCs w:val="40"/>
        </w:rPr>
      </w:pPr>
      <w:r>
        <w:rPr>
          <w:szCs w:val="40"/>
        </w:rPr>
        <w:lastRenderedPageBreak/>
        <w:t>Спасибо, коллеги.</w:t>
      </w:r>
    </w:p>
    <w:p w:rsidR="00CA5B56" w:rsidRDefault="00CA5B56" w:rsidP="001C6A89">
      <w:pPr>
        <w:spacing w:line="360" w:lineRule="auto"/>
        <w:ind w:firstLine="709"/>
        <w:rPr>
          <w:szCs w:val="40"/>
        </w:rPr>
      </w:pPr>
      <w:r>
        <w:rPr>
          <w:szCs w:val="40"/>
          <w:u w:val="single"/>
        </w:rPr>
        <w:t>Председательствующий</w:t>
      </w:r>
      <w:r>
        <w:rPr>
          <w:szCs w:val="40"/>
        </w:rPr>
        <w:t>. Спасибо, Сергей Юрьевич.</w:t>
      </w:r>
    </w:p>
    <w:p w:rsidR="00CA5B56" w:rsidRDefault="00CA5B56" w:rsidP="001C6A89">
      <w:pPr>
        <w:spacing w:line="360" w:lineRule="auto"/>
        <w:ind w:firstLine="709"/>
        <w:rPr>
          <w:szCs w:val="40"/>
        </w:rPr>
      </w:pPr>
      <w:r>
        <w:rPr>
          <w:szCs w:val="40"/>
        </w:rPr>
        <w:t>Анатолий Григорьевич Кушнарев, председатель комитета Народного Хурала Республики Бурятия по экономической политике, использованию природных ресурсов и охране окружающей среды.</w:t>
      </w:r>
    </w:p>
    <w:p w:rsidR="00CA5B56" w:rsidRDefault="00CA5B56" w:rsidP="001C6A89">
      <w:pPr>
        <w:spacing w:line="360" w:lineRule="auto"/>
        <w:ind w:firstLine="709"/>
        <w:rPr>
          <w:szCs w:val="40"/>
        </w:rPr>
      </w:pPr>
      <w:r>
        <w:rPr>
          <w:szCs w:val="40"/>
        </w:rPr>
        <w:t>Ваши 5 минут.</w:t>
      </w:r>
    </w:p>
    <w:p w:rsidR="00CA5B56" w:rsidRDefault="00CA5B56" w:rsidP="001C6A89">
      <w:pPr>
        <w:spacing w:line="360" w:lineRule="auto"/>
        <w:ind w:firstLine="709"/>
        <w:rPr>
          <w:szCs w:val="40"/>
        </w:rPr>
      </w:pPr>
      <w:r w:rsidRPr="001A45D4">
        <w:rPr>
          <w:szCs w:val="40"/>
          <w:u w:val="single"/>
        </w:rPr>
        <w:t>Кушнарев А.Г</w:t>
      </w:r>
      <w:r>
        <w:rPr>
          <w:szCs w:val="40"/>
        </w:rPr>
        <w:t>. Добрый день, уважаемые участники "круглого стола". Прежде всего, позвольте вам передать пламенный привет от жителей с восточного берега Байкала. Хорошие дороги, в том числе, местные нам нужны не только для улучшения качества жизни, но и для развития туризма, в том числе, и международного.</w:t>
      </w:r>
    </w:p>
    <w:p w:rsidR="00CA5B56" w:rsidRDefault="00CA5B56" w:rsidP="001C6A89">
      <w:pPr>
        <w:spacing w:line="360" w:lineRule="auto"/>
        <w:ind w:firstLine="709"/>
        <w:rPr>
          <w:szCs w:val="40"/>
        </w:rPr>
      </w:pPr>
      <w:r>
        <w:rPr>
          <w:szCs w:val="40"/>
        </w:rPr>
        <w:t>В этом году существенно увеличился поток туристов из Китая к нам и на иркутскую сторону и в дальнейшем прогнозируется увеличение этого потока.</w:t>
      </w:r>
    </w:p>
    <w:p w:rsidR="00CA5B56" w:rsidRDefault="00CA5B56" w:rsidP="001C6A89">
      <w:pPr>
        <w:spacing w:line="360" w:lineRule="auto"/>
        <w:ind w:firstLine="709"/>
        <w:rPr>
          <w:szCs w:val="40"/>
        </w:rPr>
      </w:pPr>
      <w:r>
        <w:rPr>
          <w:szCs w:val="40"/>
        </w:rPr>
        <w:t xml:space="preserve">Слайд 2,  пожалуйста. Общая протяженность дорог у нас составляет 14 тысяч </w:t>
      </w:r>
      <w:smartTag w:uri="urn:schemas-microsoft-com:office:smarttags" w:element="metricconverter">
        <w:smartTagPr>
          <w:attr w:name="ProductID" w:val="700 километров"/>
        </w:smartTagPr>
        <w:r>
          <w:rPr>
            <w:szCs w:val="40"/>
          </w:rPr>
          <w:t>700 километров</w:t>
        </w:r>
      </w:smartTag>
      <w:r>
        <w:rPr>
          <w:szCs w:val="40"/>
        </w:rPr>
        <w:t>, из которых федерального значения 5,7 процента, а регионального и местного 13859. За последние 6 лет протяженность сети автомобильных дорог увеличилась на 6 тысяч 810, из которых 4,5 тысячи это грунтовые дороги, ну и в связи с принятием дорог общего пользования бесхозяйственных и иных автомобильных дорог.</w:t>
      </w:r>
    </w:p>
    <w:p w:rsidR="00CA5B56" w:rsidRDefault="00CA5B56" w:rsidP="001C6A89">
      <w:pPr>
        <w:spacing w:line="360" w:lineRule="auto"/>
        <w:ind w:firstLine="709"/>
        <w:rPr>
          <w:szCs w:val="40"/>
        </w:rPr>
      </w:pPr>
      <w:r>
        <w:rPr>
          <w:szCs w:val="40"/>
        </w:rPr>
        <w:t xml:space="preserve">Слайд 3. В связи с созданием в 2012 году дорожного фонда значительно увеличилось финансирование дорожной отрасли, что сразу отразилось на состоянии автодорог общего пользования. За период с 2012-2016 годы  в республике доля автомобильных дорог, не отвечающих нормативным требованиям, уменьшилась. По автодорогам федерального значения, я для сравнения привожу, на 42 процента, по российским показатель 29, по дорогам регионального значения меньше на 8,2 процента, </w:t>
      </w:r>
      <w:r>
        <w:rPr>
          <w:szCs w:val="40"/>
        </w:rPr>
        <w:lastRenderedPageBreak/>
        <w:t>тогда как по российским показатель средний 2,3. Ну худшая ситуация, конечно, по дорогам местного значения, а тем не менее уменьшилось количество плохих дорог на 8,7 процента.</w:t>
      </w:r>
    </w:p>
    <w:p w:rsidR="00CA5B56" w:rsidRDefault="00CA5B56" w:rsidP="001C6A89">
      <w:pPr>
        <w:spacing w:line="360" w:lineRule="auto"/>
        <w:ind w:firstLine="709"/>
        <w:rPr>
          <w:szCs w:val="40"/>
        </w:rPr>
      </w:pPr>
      <w:r>
        <w:rPr>
          <w:szCs w:val="40"/>
        </w:rPr>
        <w:t xml:space="preserve">Ну эти изменения, я уже сказал, связаны  с тем, что за эти 5 лет передано дорог 6 тысяч </w:t>
      </w:r>
      <w:smartTag w:uri="urn:schemas-microsoft-com:office:smarttags" w:element="metricconverter">
        <w:smartTagPr>
          <w:attr w:name="ProductID" w:val="408 километров"/>
        </w:smartTagPr>
        <w:r>
          <w:rPr>
            <w:szCs w:val="40"/>
          </w:rPr>
          <w:t>408 километров</w:t>
        </w:r>
      </w:smartTag>
      <w:r>
        <w:rPr>
          <w:szCs w:val="40"/>
        </w:rPr>
        <w:t>.</w:t>
      </w:r>
    </w:p>
    <w:p w:rsidR="00CA5B56" w:rsidRDefault="00CA5B56" w:rsidP="001C6A89">
      <w:pPr>
        <w:spacing w:line="360" w:lineRule="auto"/>
        <w:ind w:firstLine="709"/>
        <w:rPr>
          <w:szCs w:val="40"/>
        </w:rPr>
      </w:pPr>
      <w:r>
        <w:rPr>
          <w:szCs w:val="40"/>
        </w:rPr>
        <w:t>Слайд 4. Ну общий объем финансирования в 2017 году составил 5 миллиардов 478 миллионов, в том числе, 2 миллиарда 218 это средства федеральные 40,5 процента.</w:t>
      </w:r>
    </w:p>
    <w:p w:rsidR="00CA5B56" w:rsidRDefault="00CA5B56" w:rsidP="001C6A89">
      <w:pPr>
        <w:spacing w:line="360" w:lineRule="auto"/>
        <w:ind w:firstLine="709"/>
        <w:rPr>
          <w:szCs w:val="40"/>
        </w:rPr>
      </w:pPr>
      <w:r>
        <w:rPr>
          <w:szCs w:val="40"/>
        </w:rPr>
        <w:t xml:space="preserve">Ну в настоящее время за счет всех источников планируется выполнить капремонт и ремонт на сумму 1 миллиард 309 миллионов, это 24 процента от общего дорожного фонда, субсидии 27 процентов - 1 миллиард 482 миллиона. Хотел бы обратить внимание, что на содержание у нас в бюджете заложены 10 процентов - это 547 миллионов. При нормативе 912 тысяч рублей на </w:t>
      </w:r>
      <w:smartTag w:uri="urn:schemas-microsoft-com:office:smarttags" w:element="metricconverter">
        <w:smartTagPr>
          <w:attr w:name="ProductID" w:val="1 километр"/>
        </w:smartTagPr>
        <w:r>
          <w:rPr>
            <w:szCs w:val="40"/>
          </w:rPr>
          <w:t>1 километр</w:t>
        </w:r>
      </w:smartTag>
      <w:r>
        <w:rPr>
          <w:szCs w:val="40"/>
        </w:rPr>
        <w:t xml:space="preserve"> мы тратим, к сожалению, всего 150 тысяч рублей, это ниже общероссийского показателя.</w:t>
      </w:r>
    </w:p>
    <w:p w:rsidR="00CA5B56" w:rsidRDefault="00CA5B56" w:rsidP="001C6A89">
      <w:pPr>
        <w:spacing w:line="360" w:lineRule="auto"/>
        <w:rPr>
          <w:szCs w:val="40"/>
        </w:rPr>
      </w:pPr>
      <w:r>
        <w:rPr>
          <w:szCs w:val="40"/>
        </w:rPr>
        <w:t xml:space="preserve">Слайд 5. Ну, по дорогам местного значения в период 2014–2016 годы за счет средств дорожного фонда Республики Бурятия и субсидий из федерального бюджета было направлено 3,5 миллиарда рублей, в том числе из федерального бюджета 0,95, остальные 2,6 – это республиканский бюджет. За счет указанных средств были построены и отремонтированы не только дороги, но и 5 мостов, построено 69 автодорог километров и подъезды к 11 сельским населенным пунктам. Ну, в столице Улан-Удэ построено и реконструировано </w:t>
      </w:r>
      <w:smartTag w:uri="urn:schemas-microsoft-com:office:smarttags" w:element="metricconverter">
        <w:smartTagPr>
          <w:attr w:name="ProductID" w:val="3,2 километра"/>
        </w:smartTagPr>
        <w:r>
          <w:rPr>
            <w:szCs w:val="40"/>
          </w:rPr>
          <w:t>3,2 километра</w:t>
        </w:r>
      </w:smartTag>
      <w:r>
        <w:rPr>
          <w:szCs w:val="40"/>
        </w:rPr>
        <w:t xml:space="preserve"> дорог, установлено 26 светофоров, отремонтировано 154 дворовых территорий и проездов к ним. </w:t>
      </w:r>
    </w:p>
    <w:p w:rsidR="00CA5B56" w:rsidRDefault="00CA5B56" w:rsidP="001C6A89">
      <w:pPr>
        <w:spacing w:line="360" w:lineRule="auto"/>
        <w:rPr>
          <w:szCs w:val="40"/>
        </w:rPr>
      </w:pPr>
      <w:r>
        <w:rPr>
          <w:szCs w:val="40"/>
        </w:rPr>
        <w:t xml:space="preserve">С 1 января 2014 года в соответствии с внесенными изменениями в Бюджетный кодекс в муниципальных образованиях созданы муниципальные дорожные фонды, и мы, повторяю, 10 процентов отчисляем, к сожалению, </w:t>
      </w:r>
      <w:r>
        <w:rPr>
          <w:szCs w:val="40"/>
        </w:rPr>
        <w:lastRenderedPageBreak/>
        <w:t xml:space="preserve">мы не относимся здесь к лидерам. Но данные средства, они зачисляются в бюджеты районов, и порядок их расходования, то есть направление и виды расходов определены органами местного самоуправления. Ну, для сведения, общий объем акцизов, направленных в муниципальные дорожные фонды, варьировался у нас в последние 5 лет от 160 до 255 миллионов. </w:t>
      </w:r>
    </w:p>
    <w:p w:rsidR="00CA5B56" w:rsidRDefault="00CA5B56" w:rsidP="001C6A89">
      <w:pPr>
        <w:spacing w:line="360" w:lineRule="auto"/>
        <w:rPr>
          <w:szCs w:val="40"/>
        </w:rPr>
      </w:pPr>
      <w:r>
        <w:rPr>
          <w:szCs w:val="40"/>
        </w:rPr>
        <w:t xml:space="preserve">Слайд 6 и 7. В 2017 году на автодороги местного значения планируется направить 1 миллиард 450 миллионов рублей, практически деньги все освоены, из них за счет средств федерального бюджета – 0,6 миллиарда, дорожного фонда – 0,85 миллиарда. Запланировано построить подъезды к 5 населенным пунктам, указанные работы будут проведены с участием федеральных средств в размере 173 миллиона и софинансирования из республики в размере 74 миллиона в рамках ФЦП "Устойчивое развитие сельских территорий". То есть мы используем активно эту программу, у нас в сельской местности реконструируются и мосты, и мостовые переходы. Таким образом, если объединить все, на автодороги местного значения за счет средств дорожного фонда республики выделяется субсидий около 30 процентов. </w:t>
      </w:r>
    </w:p>
    <w:p w:rsidR="00CA5B56" w:rsidRDefault="00CA5B56" w:rsidP="001C6A89">
      <w:pPr>
        <w:spacing w:line="360" w:lineRule="auto"/>
        <w:rPr>
          <w:szCs w:val="40"/>
        </w:rPr>
      </w:pPr>
      <w:r>
        <w:rPr>
          <w:szCs w:val="40"/>
        </w:rPr>
        <w:t xml:space="preserve">Субсидия муниципальным образованиям в соответствии с действующим региональным законодательством предоставляется на следующие мероприятия: это на строительство, реконструкцию и капитальный ремонт объектов; строительство и реконструкцию объектов в рамках ФЦП "Устойчивое развитие сельских территорий до 2020 года"; обеспечение дорожной деятельности городских округов; строительство и реконструкцию объектов в рамках реализации ФЦП "Развитие внутреннего и въездного туризма Российской Федерации" (это в связи с Байкалом, как вы знаете) до 2018 года; строительство, реконструкцию и капитальный ремонт </w:t>
      </w:r>
      <w:r>
        <w:rPr>
          <w:szCs w:val="40"/>
        </w:rPr>
        <w:lastRenderedPageBreak/>
        <w:t xml:space="preserve">объектов для модернизации моногородов; строительство, реконструкция и капремонт по программе БКД. </w:t>
      </w:r>
    </w:p>
    <w:p w:rsidR="00CA5B56" w:rsidRDefault="00CA5B56" w:rsidP="001C6A89">
      <w:pPr>
        <w:spacing w:line="360" w:lineRule="auto"/>
        <w:rPr>
          <w:szCs w:val="40"/>
        </w:rPr>
      </w:pPr>
      <w:r>
        <w:rPr>
          <w:szCs w:val="40"/>
        </w:rPr>
        <w:t xml:space="preserve">В целом в связи с созданием в 2012 году дорожных фондов в субъектах Российской Федерации значительно увеличились темпы строительства и ремонта автомобильных дорог, однако ввиду того, что финансирование дорожной отрасли на протяжении десятилетий осуществлялось по остаточному принципу, были нарушены межремонтные сроки, </w:t>
      </w:r>
      <w:proofErr w:type="spellStart"/>
      <w:r>
        <w:rPr>
          <w:szCs w:val="40"/>
        </w:rPr>
        <w:t>недоремонт</w:t>
      </w:r>
      <w:proofErr w:type="spellEnd"/>
      <w:r>
        <w:rPr>
          <w:szCs w:val="40"/>
        </w:rPr>
        <w:t xml:space="preserve"> у нас составлял до 80 процентов, привести в нормативное состояние сеть дорог за короткий период на сегодня не представляется возможным. </w:t>
      </w:r>
    </w:p>
    <w:p w:rsidR="00CA5B56" w:rsidRDefault="00CA5B56" w:rsidP="001C6A89">
      <w:pPr>
        <w:spacing w:line="360" w:lineRule="auto"/>
        <w:rPr>
          <w:szCs w:val="40"/>
        </w:rPr>
      </w:pPr>
      <w:r>
        <w:rPr>
          <w:szCs w:val="40"/>
        </w:rPr>
        <w:t xml:space="preserve">В результате изменения федерального бюджетного законодательства по снижению норматива о зачислении данных доходов в бюджет Российской Федерации с 88 процентов с 1 июня 2016 года до 61,7 в 2017 году, ну и дальше 2017-й – 57,4, 60,2 – 2019 год. Но вы знаете этот федеральный закон 409. Поступление доходов от акцизов на нефтепродукты у нас в консолидированный бюджет Республики Бурятия планируется в 2017 году в объеме 1 миллиард 934, при фактическом поступлении акцизов в 2016 году 2,5 миллиарда. </w:t>
      </w:r>
    </w:p>
    <w:p w:rsidR="00CA5B56" w:rsidRDefault="00CA5B56" w:rsidP="001C6A89">
      <w:pPr>
        <w:spacing w:line="360" w:lineRule="auto"/>
        <w:rPr>
          <w:szCs w:val="40"/>
        </w:rPr>
      </w:pPr>
      <w:r>
        <w:rPr>
          <w:szCs w:val="40"/>
        </w:rPr>
        <w:t xml:space="preserve">В связи с дефицитом средств в бюджетах муниципальных образований и крайне неудовлетворительным состоянием местных автомобильных дорог увеличен объем субсидий муниципальным образованиям по сравнению с предыдущим годом на 40 процентов, но дальнейшее увеличение средств на дороги местного значения не представляется возможным в связи с необходимостью обеспечения долевого софинансирования федеральных субсидий, выполнения ремонта и содержания региональных дорог, восстановления аварийных объектов. </w:t>
      </w:r>
    </w:p>
    <w:p w:rsidR="00CA5B56" w:rsidRDefault="00CA5B56" w:rsidP="001C6A89">
      <w:pPr>
        <w:spacing w:line="360" w:lineRule="auto"/>
        <w:rPr>
          <w:szCs w:val="40"/>
        </w:rPr>
      </w:pPr>
      <w:r>
        <w:rPr>
          <w:szCs w:val="40"/>
        </w:rPr>
        <w:t xml:space="preserve">В настоящее время из-за недостаточности средств мы не можем, к сожалению, обеспечить выделение средств в соответствии с необходимыми </w:t>
      </w:r>
      <w:r>
        <w:rPr>
          <w:szCs w:val="40"/>
        </w:rPr>
        <w:lastRenderedPageBreak/>
        <w:t xml:space="preserve">нормативами, я уже это говорил выше, с целью обеспечения перехода к нормативам денежных средств и обеспечению удвоения темпов строительства, снижения доли нормативных, но мы предлагаем обеспечить направление в дорожные фонды субъектов Российской Федерации 100 процентов доходов от акцизов на нефтепродукты, начиная с 1 января 2019 года. И с целью полного освоения средств дорожного фонда, основным источником которого является транспортный налог, здесь прозвучали предложения Республики Марий Эл. Мы предлагаем внести изменения в Налоговый кодекс в части переноса срока его уплаты для физических лиц на 1 июня года, следующего за отчетным. </w:t>
      </w:r>
    </w:p>
    <w:p w:rsidR="00CA5B56" w:rsidRPr="00BF7881" w:rsidRDefault="00CA5B56" w:rsidP="001C6A89">
      <w:pPr>
        <w:spacing w:line="360" w:lineRule="auto"/>
        <w:rPr>
          <w:szCs w:val="40"/>
        </w:rPr>
      </w:pPr>
      <w:r>
        <w:rPr>
          <w:szCs w:val="40"/>
        </w:rPr>
        <w:t xml:space="preserve">Кроме того, ежегодно прослеживаются неритмичные поступления доходов от акцизов на нефтепродукты и транспортного налога в дорожные фонды субъектов. </w:t>
      </w:r>
    </w:p>
    <w:p w:rsidR="00CA5B56" w:rsidRDefault="00CA5B56" w:rsidP="001C6A89">
      <w:pPr>
        <w:spacing w:line="360" w:lineRule="auto"/>
        <w:rPr>
          <w:szCs w:val="40"/>
        </w:rPr>
      </w:pPr>
      <w:r>
        <w:rPr>
          <w:szCs w:val="40"/>
        </w:rPr>
        <w:t xml:space="preserve">В конце 2016 года в дорожный фонд Республики Бурятия поступило порядка 300 миллионов рублей дополнительных доходов, которые, к сожалению, было проблематично освоить в виду длительности проведения процедуры торгов и сезонности дорожных работ, ну а что особенно важно для Сибири с её суровым, </w:t>
      </w:r>
      <w:proofErr w:type="spellStart"/>
      <w:r>
        <w:rPr>
          <w:szCs w:val="40"/>
        </w:rPr>
        <w:t>резкоконтинентальным</w:t>
      </w:r>
      <w:proofErr w:type="spellEnd"/>
      <w:r>
        <w:rPr>
          <w:szCs w:val="40"/>
        </w:rPr>
        <w:t xml:space="preserve"> климатом.</w:t>
      </w:r>
    </w:p>
    <w:p w:rsidR="00CA5B56" w:rsidRDefault="00CA5B56" w:rsidP="001C6A89">
      <w:pPr>
        <w:spacing w:line="360" w:lineRule="auto"/>
        <w:rPr>
          <w:szCs w:val="40"/>
        </w:rPr>
      </w:pPr>
      <w:r>
        <w:rPr>
          <w:szCs w:val="40"/>
        </w:rPr>
        <w:t>Просим рассмотреть наши предложения и по возможности их включить в рекомендации.</w:t>
      </w:r>
    </w:p>
    <w:p w:rsidR="00CA5B56" w:rsidRDefault="00CA5B56" w:rsidP="001C6A89">
      <w:pPr>
        <w:spacing w:line="360" w:lineRule="auto"/>
        <w:rPr>
          <w:szCs w:val="40"/>
        </w:rPr>
      </w:pPr>
      <w:r>
        <w:rPr>
          <w:szCs w:val="40"/>
        </w:rPr>
        <w:t>Спасибо за внимание.</w:t>
      </w:r>
    </w:p>
    <w:p w:rsidR="00CA5B56" w:rsidRDefault="00CA5B56" w:rsidP="001C6A89">
      <w:pPr>
        <w:spacing w:line="360" w:lineRule="auto"/>
        <w:rPr>
          <w:szCs w:val="40"/>
        </w:rPr>
      </w:pPr>
      <w:r>
        <w:rPr>
          <w:szCs w:val="40"/>
          <w:u w:val="single"/>
        </w:rPr>
        <w:t>Председательствующий.</w:t>
      </w:r>
      <w:r>
        <w:rPr>
          <w:szCs w:val="40"/>
        </w:rPr>
        <w:t xml:space="preserve"> Спасибо большое, Анатолий Григорьевич.</w:t>
      </w:r>
    </w:p>
    <w:p w:rsidR="00CA5B56" w:rsidRDefault="00CA5B56" w:rsidP="001C6A89">
      <w:pPr>
        <w:spacing w:line="360" w:lineRule="auto"/>
        <w:rPr>
          <w:szCs w:val="40"/>
        </w:rPr>
      </w:pPr>
      <w:r>
        <w:rPr>
          <w:szCs w:val="40"/>
        </w:rPr>
        <w:t>Времени остаётся катастрофически мало, но я сторонник всем давать возможность выступить. Поэтому, если вы будете концентрировать своё выступление исключительно на предложениях, то это было бы очень уместно и полезно.</w:t>
      </w:r>
    </w:p>
    <w:p w:rsidR="00CA5B56" w:rsidRDefault="00CA5B56" w:rsidP="001C6A89">
      <w:pPr>
        <w:spacing w:line="360" w:lineRule="auto"/>
        <w:rPr>
          <w:szCs w:val="40"/>
        </w:rPr>
      </w:pPr>
      <w:r>
        <w:rPr>
          <w:szCs w:val="40"/>
        </w:rPr>
        <w:lastRenderedPageBreak/>
        <w:t xml:space="preserve">Я предоставляю слово Наталии Владимировне </w:t>
      </w:r>
      <w:proofErr w:type="spellStart"/>
      <w:r>
        <w:rPr>
          <w:szCs w:val="40"/>
        </w:rPr>
        <w:t>Косихиной</w:t>
      </w:r>
      <w:proofErr w:type="spellEnd"/>
      <w:r>
        <w:rPr>
          <w:szCs w:val="40"/>
        </w:rPr>
        <w:t xml:space="preserve"> - главе городского поселения Данилов Ярославской области. Пожалуйста.</w:t>
      </w:r>
    </w:p>
    <w:p w:rsidR="00CA5B56" w:rsidRDefault="00CA5B56" w:rsidP="001C6A89">
      <w:pPr>
        <w:spacing w:line="360" w:lineRule="auto"/>
        <w:rPr>
          <w:szCs w:val="40"/>
        </w:rPr>
      </w:pPr>
      <w:proofErr w:type="spellStart"/>
      <w:r>
        <w:rPr>
          <w:szCs w:val="40"/>
          <w:u w:val="single"/>
        </w:rPr>
        <w:t>Косихина</w:t>
      </w:r>
      <w:proofErr w:type="spellEnd"/>
      <w:r>
        <w:rPr>
          <w:szCs w:val="40"/>
          <w:u w:val="single"/>
        </w:rPr>
        <w:t xml:space="preserve"> Н.В.</w:t>
      </w:r>
      <w:r>
        <w:rPr>
          <w:szCs w:val="40"/>
        </w:rPr>
        <w:t xml:space="preserve"> Благодарю вас.</w:t>
      </w:r>
    </w:p>
    <w:p w:rsidR="00CA5B56" w:rsidRDefault="00CA5B56" w:rsidP="001C6A89">
      <w:pPr>
        <w:spacing w:line="360" w:lineRule="auto"/>
        <w:rPr>
          <w:szCs w:val="40"/>
        </w:rPr>
      </w:pPr>
      <w:r>
        <w:rPr>
          <w:szCs w:val="40"/>
        </w:rPr>
        <w:t>Добрый день, уважаемые коллеги!</w:t>
      </w:r>
    </w:p>
    <w:p w:rsidR="00CA5B56" w:rsidRDefault="00CA5B56" w:rsidP="001C6A89">
      <w:pPr>
        <w:spacing w:line="360" w:lineRule="auto"/>
        <w:rPr>
          <w:szCs w:val="40"/>
        </w:rPr>
      </w:pPr>
      <w:r>
        <w:rPr>
          <w:szCs w:val="40"/>
        </w:rPr>
        <w:t xml:space="preserve">Вот чуть ранее мы с вами услышали доклад мэра города Ярославля Владимира Витальевича </w:t>
      </w:r>
      <w:proofErr w:type="spellStart"/>
      <w:r>
        <w:rPr>
          <w:szCs w:val="40"/>
        </w:rPr>
        <w:t>Слепцова</w:t>
      </w:r>
      <w:proofErr w:type="spellEnd"/>
      <w:r>
        <w:rPr>
          <w:szCs w:val="40"/>
        </w:rPr>
        <w:t xml:space="preserve">. Вот наш город Данилов, он располагается </w:t>
      </w:r>
      <w:smartTag w:uri="urn:schemas-microsoft-com:office:smarttags" w:element="metricconverter">
        <w:smartTagPr>
          <w:attr w:name="ProductID" w:val="70 километров"/>
        </w:smartTagPr>
        <w:r>
          <w:rPr>
            <w:szCs w:val="40"/>
          </w:rPr>
          <w:t>70 километров</w:t>
        </w:r>
      </w:smartTag>
      <w:r>
        <w:rPr>
          <w:szCs w:val="40"/>
        </w:rPr>
        <w:t xml:space="preserve"> севернее по трассе М8. И </w:t>
      </w:r>
      <w:proofErr w:type="spellStart"/>
      <w:r>
        <w:rPr>
          <w:szCs w:val="40"/>
        </w:rPr>
        <w:t>даниловцы</w:t>
      </w:r>
      <w:proofErr w:type="spellEnd"/>
      <w:r>
        <w:rPr>
          <w:szCs w:val="40"/>
        </w:rPr>
        <w:t xml:space="preserve"> сегодня шутят, что мы являемся пригородом города Ярославля, нам есть к чему стремиться, мы очень гордимся, как работают сегодня в этом направлении ярославцы, и многому учимся.</w:t>
      </w:r>
    </w:p>
    <w:p w:rsidR="00CA5B56" w:rsidRDefault="00CA5B56" w:rsidP="001C6A89">
      <w:pPr>
        <w:spacing w:line="360" w:lineRule="auto"/>
        <w:rPr>
          <w:szCs w:val="40"/>
        </w:rPr>
      </w:pPr>
      <w:r>
        <w:rPr>
          <w:szCs w:val="40"/>
        </w:rPr>
        <w:t xml:space="preserve">Хочу сказать, что город - малый город, город Данилов с замечательной историей, молодой, 240 лет всего нам, и проживет 15 тысяч население. И все жители, могу сказать, что очень активны и инициативны. </w:t>
      </w:r>
    </w:p>
    <w:p w:rsidR="00CA5B56" w:rsidRDefault="00CA5B56" w:rsidP="001C6A89">
      <w:pPr>
        <w:spacing w:line="360" w:lineRule="auto"/>
        <w:rPr>
          <w:szCs w:val="40"/>
        </w:rPr>
      </w:pPr>
      <w:r>
        <w:rPr>
          <w:szCs w:val="40"/>
        </w:rPr>
        <w:t xml:space="preserve">И в рамках нашего "круглого стола" хочется сказать, что развитие сети автомобильных дорог, в том числе местного значения, является одним из условий экономического роста каждого муниципального образования, одним из стимулов предпринимательской активности и обеспечения комфортного уровня жизни населения на территории. </w:t>
      </w:r>
    </w:p>
    <w:p w:rsidR="00CA5B56" w:rsidRDefault="00CA5B56" w:rsidP="001C6A89">
      <w:pPr>
        <w:spacing w:line="360" w:lineRule="auto"/>
        <w:rPr>
          <w:szCs w:val="40"/>
        </w:rPr>
      </w:pPr>
      <w:r>
        <w:rPr>
          <w:szCs w:val="40"/>
        </w:rPr>
        <w:t xml:space="preserve">Сейчас сеть автомобильных дорог в границах населённого пункта города Данилов представляет из себя </w:t>
      </w:r>
      <w:smartTag w:uri="urn:schemas-microsoft-com:office:smarttags" w:element="metricconverter">
        <w:smartTagPr>
          <w:attr w:name="ProductID" w:val="70 километров"/>
        </w:smartTagPr>
        <w:r>
          <w:rPr>
            <w:szCs w:val="40"/>
          </w:rPr>
          <w:t>70 километров</w:t>
        </w:r>
      </w:smartTag>
      <w:r>
        <w:rPr>
          <w:szCs w:val="40"/>
        </w:rPr>
        <w:t xml:space="preserve"> дорог, в том числе и с асфальтовым покрытием (</w:t>
      </w:r>
      <w:smartTag w:uri="urn:schemas-microsoft-com:office:smarttags" w:element="metricconverter">
        <w:smartTagPr>
          <w:attr w:name="ProductID" w:val="35 километров"/>
        </w:smartTagPr>
        <w:r>
          <w:rPr>
            <w:szCs w:val="40"/>
          </w:rPr>
          <w:t>35 километров</w:t>
        </w:r>
      </w:smartTag>
      <w:r>
        <w:rPr>
          <w:szCs w:val="40"/>
        </w:rPr>
        <w:t>), с покрытием щебня (23) и грунтовым покрытием (</w:t>
      </w:r>
      <w:smartTag w:uri="urn:schemas-microsoft-com:office:smarttags" w:element="metricconverter">
        <w:smartTagPr>
          <w:attr w:name="ProductID" w:val="9 километров"/>
        </w:smartTagPr>
        <w:r>
          <w:rPr>
            <w:szCs w:val="40"/>
          </w:rPr>
          <w:t>9 километров</w:t>
        </w:r>
      </w:smartTag>
      <w:r>
        <w:rPr>
          <w:szCs w:val="40"/>
        </w:rPr>
        <w:t>). При этом ежедневно растёт нагрузка на дороги. Парк автомобилей каждый год увеличивается, а объём вводимых автомобильных дорог остаётся на прежнем уровне. Доля протяжённости автомобильных дорог общего пользования и местного значения, не отвечающим нормативным требованиям, на сегодня это печальная статистика, 80 процентов.</w:t>
      </w:r>
    </w:p>
    <w:p w:rsidR="00CA5B56" w:rsidRDefault="00CA5B56" w:rsidP="001C6A89">
      <w:pPr>
        <w:spacing w:line="360" w:lineRule="auto"/>
        <w:rPr>
          <w:szCs w:val="40"/>
        </w:rPr>
      </w:pPr>
      <w:r>
        <w:rPr>
          <w:szCs w:val="40"/>
        </w:rPr>
        <w:lastRenderedPageBreak/>
        <w:t>И разрешите остановиться на трёх моментах.</w:t>
      </w:r>
    </w:p>
    <w:p w:rsidR="00CA5B56" w:rsidRDefault="00CA5B56" w:rsidP="001C6A89">
      <w:pPr>
        <w:spacing w:line="360" w:lineRule="auto"/>
        <w:rPr>
          <w:szCs w:val="40"/>
        </w:rPr>
      </w:pPr>
      <w:r>
        <w:rPr>
          <w:szCs w:val="40"/>
        </w:rPr>
        <w:t>И хочется сказать, что это заботит не только город Данилов, но все малые города России. И начну я от простого к сложному.</w:t>
      </w:r>
    </w:p>
    <w:p w:rsidR="00CA5B56" w:rsidRDefault="00CA5B56" w:rsidP="001C6A89">
      <w:pPr>
        <w:spacing w:line="360" w:lineRule="auto"/>
        <w:rPr>
          <w:szCs w:val="40"/>
        </w:rPr>
      </w:pPr>
      <w:r>
        <w:rPr>
          <w:szCs w:val="40"/>
        </w:rPr>
        <w:t>Острой проблемой остаётся опережение рост интенсивности движения на автомобильных дорогах по сравнению с увеличением их протяжённости и пропускной способности. Это требует проведения необходимых мероприятий по повышению транспортного эксплуатационного состояния автомобильных дорог и улучшению условий дорожного движения.</w:t>
      </w:r>
    </w:p>
    <w:p w:rsidR="00CA5B56" w:rsidRDefault="00CA5B56" w:rsidP="001C6A89">
      <w:pPr>
        <w:spacing w:line="360" w:lineRule="auto"/>
        <w:rPr>
          <w:szCs w:val="40"/>
        </w:rPr>
      </w:pPr>
      <w:r>
        <w:rPr>
          <w:szCs w:val="40"/>
        </w:rPr>
        <w:t xml:space="preserve">В целях строительства новых и реконструкции имеющихся дорог активными становятся расходы, связанные со строительной документацией. Так в городском поселении был выполнен проект строительства дороги в новом развивающемся районе, и общая стоимость которого, пожалуйста, вот не улыбайтесь и скептически не относитесь, стоимость этой проектно-сметной документации, она исчислялась более 1 миллиона рублей. И вот стоимость, она в основном, конечно, была из местного бюджета взята. Для нас, конечно, эта сумма велика, так как общий доход местного бюджета у нас составляет 102 миллиона рублей, и свои собственные доходы от 35 до 38 миллионов рублей. </w:t>
      </w:r>
    </w:p>
    <w:p w:rsidR="00CA5B56" w:rsidRDefault="00CA5B56" w:rsidP="001C6A89">
      <w:pPr>
        <w:spacing w:line="360" w:lineRule="auto"/>
        <w:rPr>
          <w:szCs w:val="40"/>
        </w:rPr>
      </w:pPr>
      <w:r>
        <w:rPr>
          <w:szCs w:val="40"/>
        </w:rPr>
        <w:t xml:space="preserve">Второй момент, и одной из основных проблем города, является проблема сетевых магазинов. Большие автомобили фактически привели в негодность большую часть асфальтового покрытия в городе. При этом пользуясь слабыми возможностями контролирующих органов в условиях сокращения численности сотрудников полиции и иных федеральных органов, они зачастую превышают все допустимые нормы и ограничения. </w:t>
      </w:r>
    </w:p>
    <w:p w:rsidR="00CA5B56" w:rsidRDefault="00CA5B56" w:rsidP="001C6A89">
      <w:pPr>
        <w:spacing w:line="360" w:lineRule="auto"/>
        <w:rPr>
          <w:szCs w:val="40"/>
        </w:rPr>
      </w:pPr>
      <w:r>
        <w:rPr>
          <w:szCs w:val="40"/>
        </w:rPr>
        <w:t xml:space="preserve">На территории города имеются магазины четырёх сетевых поставщиков, девять супермаркетов. И успех их во многом, конечно, обеспечивается технологией работы, которая основана на минимальных </w:t>
      </w:r>
      <w:r>
        <w:rPr>
          <w:szCs w:val="40"/>
        </w:rPr>
        <w:lastRenderedPageBreak/>
        <w:t xml:space="preserve">запасах. Это неизбежно влечёт необходимость неоднократных ежедневных поставок товаров. Таким образом, ежедневно в город заезжает, как минимум, пять груженых автопоездов, что в год составляет около 2 тысяч таких большегрузных машин. </w:t>
      </w:r>
    </w:p>
    <w:p w:rsidR="00CA5B56" w:rsidRDefault="00CA5B56" w:rsidP="001C6A89">
      <w:pPr>
        <w:spacing w:line="360" w:lineRule="auto"/>
        <w:rPr>
          <w:szCs w:val="40"/>
        </w:rPr>
      </w:pPr>
      <w:r>
        <w:rPr>
          <w:szCs w:val="40"/>
        </w:rPr>
        <w:t>Сетевые магазины находятся в жилой застройке города, зачастую в заранее построенных и негодных для постоянной разгрузки груза помещениях. Снизить либо ограничить пропускную способность большегрузных автомобилей сетевых поставщиков местные власти не имеют возможности.</w:t>
      </w:r>
    </w:p>
    <w:p w:rsidR="00CA5B56" w:rsidRDefault="00CA5B56" w:rsidP="001C6A89">
      <w:pPr>
        <w:spacing w:line="360" w:lineRule="auto"/>
        <w:rPr>
          <w:szCs w:val="40"/>
        </w:rPr>
      </w:pPr>
      <w:r>
        <w:rPr>
          <w:szCs w:val="40"/>
        </w:rPr>
        <w:t>И вот на сегодняшний день выстроить диалог с руководителями этих сетевых магазинов вот неоднократно я в течение нескольких лет, и у меня это не получается.</w:t>
      </w:r>
    </w:p>
    <w:p w:rsidR="00CA5B56" w:rsidRDefault="00CA5B56" w:rsidP="001C6A89">
      <w:pPr>
        <w:spacing w:line="360" w:lineRule="auto"/>
        <w:rPr>
          <w:szCs w:val="40"/>
        </w:rPr>
      </w:pPr>
      <w:r>
        <w:rPr>
          <w:szCs w:val="40"/>
        </w:rPr>
        <w:t xml:space="preserve">В настоящее время средств муниципального дорожного фонда недостаточно для того, чтобы не только развивать, но и просто сохранить дорожную сеть. Транспортно-эксплуатационное состояние дорожной сети не соответствует нормативным требованиям в том числе и с точки зрения обеспечения безопасности дорожного движения, что особенно актуально для автомобильных дорог местного значения в границах населенного пункта. </w:t>
      </w:r>
    </w:p>
    <w:p w:rsidR="00CA5B56" w:rsidRDefault="00CA5B56" w:rsidP="001C6A89">
      <w:pPr>
        <w:spacing w:line="360" w:lineRule="auto"/>
        <w:rPr>
          <w:szCs w:val="40"/>
        </w:rPr>
      </w:pPr>
      <w:r>
        <w:rPr>
          <w:szCs w:val="40"/>
        </w:rPr>
        <w:t xml:space="preserve">Что касается формирования муниципального дорожного фонда городского поселения, то основным гарантийным источником его формирования являются отчисления налоговых доходов в бюджет Ярославской области от акцизов на горюче-смазочные материалы. И второй источник – это субсидия на дорожное хозяйство распределяется муниципальным районом с учетом автодорог, находящихся вне границ населенных пунктов, поэтому объем поступающих субсидий, находящихся в прямой зависимости от нужд района, без учета интересов города. Например, сельское поселение вне границ, оно получает на следующий год 2018 </w:t>
      </w:r>
      <w:r>
        <w:rPr>
          <w:szCs w:val="40"/>
        </w:rPr>
        <w:lastRenderedPageBreak/>
        <w:t>субсидию – 14 миллионов рублей, а город, в котором проживает 15 тысяч населения, получает всего 11 миллионов рублей. И поэтому вот сегодня у жителей города, конечно, возникает к органам власти большое количество вопросов.</w:t>
      </w:r>
    </w:p>
    <w:p w:rsidR="00CA5B56" w:rsidRDefault="00CA5B56" w:rsidP="001C6A89">
      <w:pPr>
        <w:spacing w:line="360" w:lineRule="auto"/>
        <w:rPr>
          <w:szCs w:val="40"/>
        </w:rPr>
      </w:pPr>
      <w:r>
        <w:rPr>
          <w:szCs w:val="40"/>
        </w:rPr>
        <w:t xml:space="preserve">И третий вопрос. Вопрос обеспечения качественной автомобильной дорожной сети является одним из приоритетных в работе прокуратуры. Так, например, с 2013 по 2016 годы прокуратурой было направлено 17 исковых требований обязать администрацию города организовать работы по приведению дорог в соответствие со стандартами, отремонтировать дорожное покрытие автомобильных дорог города Данилова, которые не соответствовали нормативам и создавали угрозу возникновения дорожно-транспортных происшествий. Судом требования надзорного ведомства приняты обоснованными. И понимаем, что требования прокуратуры являются законными, но в условиях незначительного финансирования исправить ситуацию очень сложно и практически невозможно. </w:t>
      </w:r>
    </w:p>
    <w:p w:rsidR="00CA5B56" w:rsidRDefault="00CA5B56" w:rsidP="001C6A89">
      <w:pPr>
        <w:spacing w:line="360" w:lineRule="auto"/>
        <w:rPr>
          <w:szCs w:val="40"/>
        </w:rPr>
      </w:pPr>
      <w:r>
        <w:rPr>
          <w:szCs w:val="40"/>
        </w:rPr>
        <w:t>В нашем регионе, как было уже ранее сказано, сегодня активно в этом направлении ведется работа, уделяется внимание строительству дорожной сети и содержанию дорожной сети. Наши жители видят, как насколько в крупных городах это развитие происходит, и проявляют свою инициативу. И, например, наши жители, в основном это молодые семьи, которые приобрели земельные участки на нижних улицах с грунтовым покрытием, проявили свою инициативу и видят, насколько Дмитрий Юрьевич Миронов поддерживает вот это направление, собрали подписи, более тысячи буквально две недели назад и отправили письмом свою просьбу рассмотреть ремонт дорог именно нижних улиц нашего города, где проживают в основном молодые семьи, воспитывая своих детей, строя дома, ведя общее хозяйство.</w:t>
      </w:r>
    </w:p>
    <w:p w:rsidR="00CA5B56" w:rsidRDefault="00CA5B56" w:rsidP="001C6A89">
      <w:pPr>
        <w:spacing w:line="360" w:lineRule="auto"/>
        <w:rPr>
          <w:szCs w:val="40"/>
        </w:rPr>
      </w:pPr>
      <w:r>
        <w:rPr>
          <w:szCs w:val="40"/>
        </w:rPr>
        <w:lastRenderedPageBreak/>
        <w:t>Также в своем заключении хотелось бы заметить, что развитие дорожной сети сельских поселений, конечно, очень важно и возможно при поддержке нескольких федеральных программ, в том числе с помощью федеральной целевой программы "Устойчивое развитие сельских территорий на 2014-2017 годы и на период до 2020 года". Комплексное же развитие дорожной сети малых городов России, таких как Данилов, в перечень направлений целевых программ, также в государственную программу Российской Федерации "Развитие транспортной системы" не включено. И думаю, что в настоящее время вопросы комплексного развития дорожной сети малых городов России могут быть выделены отдельной подпрограммой государственной программы Российской Федерации "Развитие транспортной системы", что было бы реальной поддержкой развития малых городов России.</w:t>
      </w:r>
    </w:p>
    <w:p w:rsidR="00CA5B56" w:rsidRDefault="00CA5B56" w:rsidP="001C6A89">
      <w:pPr>
        <w:spacing w:line="360" w:lineRule="auto"/>
        <w:rPr>
          <w:szCs w:val="40"/>
        </w:rPr>
      </w:pPr>
      <w:r>
        <w:rPr>
          <w:szCs w:val="40"/>
        </w:rPr>
        <w:t>Благодарю за внимание.</w:t>
      </w:r>
    </w:p>
    <w:p w:rsidR="00CA5B56" w:rsidRDefault="00CA5B56" w:rsidP="001C6A89">
      <w:pPr>
        <w:spacing w:line="360" w:lineRule="auto"/>
        <w:rPr>
          <w:szCs w:val="40"/>
        </w:rPr>
      </w:pPr>
      <w:r>
        <w:rPr>
          <w:szCs w:val="40"/>
          <w:u w:val="single"/>
        </w:rPr>
        <w:t>Председательствующий.</w:t>
      </w:r>
      <w:r>
        <w:rPr>
          <w:szCs w:val="40"/>
        </w:rPr>
        <w:t xml:space="preserve"> Спасибо большое, Натал</w:t>
      </w:r>
      <w:r w:rsidR="00766A45">
        <w:rPr>
          <w:szCs w:val="40"/>
        </w:rPr>
        <w:t>и</w:t>
      </w:r>
      <w:r>
        <w:rPr>
          <w:szCs w:val="40"/>
        </w:rPr>
        <w:t>я Владимировна.</w:t>
      </w:r>
    </w:p>
    <w:p w:rsidR="00CA5B56" w:rsidRDefault="00CA5B56" w:rsidP="001C6A89">
      <w:pPr>
        <w:spacing w:line="360" w:lineRule="auto"/>
        <w:rPr>
          <w:szCs w:val="40"/>
        </w:rPr>
      </w:pPr>
      <w:r>
        <w:rPr>
          <w:szCs w:val="40"/>
        </w:rPr>
        <w:t>Я ещё раз напоминаю, коллеги, что просьба укладываться в пять минут, тем более что, очень глубокая мысль, изложенная в краткой фразе, это очень серьезный навык и умение, которые с годами нужно только совершенствовать.</w:t>
      </w:r>
    </w:p>
    <w:p w:rsidR="00CA5B56" w:rsidRDefault="00CA5B56" w:rsidP="001C6A89">
      <w:pPr>
        <w:spacing w:line="360" w:lineRule="auto"/>
        <w:rPr>
          <w:szCs w:val="40"/>
        </w:rPr>
      </w:pPr>
      <w:r>
        <w:rPr>
          <w:szCs w:val="40"/>
        </w:rPr>
        <w:t>Дмитрий Алексеевич Соснин, министр транспорта и дорожного хозяйства Мурманской области, ваши пять минут, пожалуйста.</w:t>
      </w:r>
    </w:p>
    <w:p w:rsidR="00CA5B56" w:rsidRDefault="00CA5B56" w:rsidP="001C6A89">
      <w:pPr>
        <w:spacing w:line="360" w:lineRule="auto"/>
        <w:rPr>
          <w:szCs w:val="40"/>
        </w:rPr>
      </w:pPr>
      <w:r>
        <w:rPr>
          <w:szCs w:val="40"/>
          <w:u w:val="single"/>
        </w:rPr>
        <w:t>Соснин Д.А.</w:t>
      </w:r>
      <w:r>
        <w:rPr>
          <w:szCs w:val="40"/>
        </w:rPr>
        <w:t xml:space="preserve"> Спасибо большое, уважаемый Алексей Николаевич.</w:t>
      </w:r>
    </w:p>
    <w:p w:rsidR="00CA5B56" w:rsidRDefault="00CA5B56" w:rsidP="001C6A89">
      <w:pPr>
        <w:spacing w:line="360" w:lineRule="auto"/>
        <w:rPr>
          <w:szCs w:val="40"/>
        </w:rPr>
      </w:pPr>
      <w:r>
        <w:rPr>
          <w:szCs w:val="40"/>
        </w:rPr>
        <w:t xml:space="preserve">Исходя из регламента, хотелось бы акцентировать внимание просто на самых важных вещах, не буду утомлять докладом про состояние дел в Мурманской области, коротко цифры. </w:t>
      </w:r>
    </w:p>
    <w:p w:rsidR="00CA5B56" w:rsidRDefault="00CA5B56" w:rsidP="001C6A89">
      <w:pPr>
        <w:spacing w:line="360" w:lineRule="auto"/>
        <w:rPr>
          <w:szCs w:val="40"/>
        </w:rPr>
      </w:pPr>
      <w:r>
        <w:rPr>
          <w:szCs w:val="40"/>
        </w:rPr>
        <w:lastRenderedPageBreak/>
        <w:t xml:space="preserve">65 процентов региональных автомобильных дорог не соответствуют нормативным требованиям, местных автомобильных дорог 74 процента не соответствуют нормативным требованиям. </w:t>
      </w:r>
    </w:p>
    <w:p w:rsidR="00CA5B56" w:rsidRDefault="00CA5B56" w:rsidP="001C6A89">
      <w:pPr>
        <w:spacing w:line="360" w:lineRule="auto"/>
        <w:ind w:firstLine="708"/>
        <w:rPr>
          <w:szCs w:val="40"/>
        </w:rPr>
      </w:pPr>
      <w:r>
        <w:rPr>
          <w:szCs w:val="40"/>
        </w:rPr>
        <w:t xml:space="preserve">А если сравнить состояние финансирования по федеральным дорогам, региональным и муниципальным, ситуация выглядит следующим образом. Федеральная трасса Р-21 "Кола" – 100 процентов финансирования, на один километр дороги тратится 1 миллион 175 тысяч рублей. Региональные автомобильные дороги – 20 процентов от необходимого финансирования, на километр дороги приходится 242 тысячи рублей в год. Муниципальные дороги - 15 процентов от необходимых нормативов, средний размер суммы - 35,7 тысячи рублей. Коллеги, 1 миллион 175 и 35 тысяч рублей, вот почувствуйте разницу. Понятно, что и состояние дорожной сети, оно абсолютно разное. </w:t>
      </w:r>
    </w:p>
    <w:p w:rsidR="00CA5B56" w:rsidRDefault="00CA5B56" w:rsidP="001C6A89">
      <w:pPr>
        <w:spacing w:line="360" w:lineRule="auto"/>
        <w:rPr>
          <w:szCs w:val="40"/>
        </w:rPr>
      </w:pPr>
      <w:r>
        <w:rPr>
          <w:szCs w:val="40"/>
        </w:rPr>
        <w:t xml:space="preserve">Я могу привести пример на маленьком муниципальном образовании, </w:t>
      </w:r>
      <w:proofErr w:type="spellStart"/>
      <w:r>
        <w:rPr>
          <w:szCs w:val="40"/>
        </w:rPr>
        <w:t>Кильдинстрой</w:t>
      </w:r>
      <w:proofErr w:type="spellEnd"/>
      <w:r>
        <w:rPr>
          <w:szCs w:val="40"/>
        </w:rPr>
        <w:t xml:space="preserve"> у нас есть такой город, коих ещё по региону порядка 45-ти, размер дорожного фонда этого населённого пункта 1 миллион 391 тысяча рублей, сеть </w:t>
      </w:r>
      <w:smartTag w:uri="urn:schemas-microsoft-com:office:smarttags" w:element="metricconverter">
        <w:smartTagPr>
          <w:attr w:name="ProductID" w:val="20 километров"/>
        </w:smartTagPr>
        <w:r>
          <w:rPr>
            <w:szCs w:val="40"/>
          </w:rPr>
          <w:t>20 километров</w:t>
        </w:r>
      </w:smartTag>
      <w:r>
        <w:rPr>
          <w:szCs w:val="40"/>
        </w:rPr>
        <w:t xml:space="preserve">. Значит, за 2017 год муниципалитет за несоответствие дорог нормативным требованиям получил восемь штрафов по 300 тысяч рублей, общая сумма 2 миллиона 400. Понятно, что ни о каком нормальном содержании речи не идёт, и более того, подрядчики, конечно, на такие контракты не выходят, когда они понимают, что они потратят больше, чем получат. И содержание дорог в таких муниципалитетах происходит следующим образом, просто по звонку главы администрации: выпал снег, иди, пожалуйста, почисть. И вот, к сожалению, дело обстоит так. </w:t>
      </w:r>
    </w:p>
    <w:p w:rsidR="00CA5B56" w:rsidRDefault="00CA5B56" w:rsidP="001C6A89">
      <w:pPr>
        <w:spacing w:line="360" w:lineRule="auto"/>
        <w:rPr>
          <w:szCs w:val="40"/>
        </w:rPr>
      </w:pPr>
      <w:r>
        <w:rPr>
          <w:szCs w:val="40"/>
        </w:rPr>
        <w:t xml:space="preserve">Почему у нас такая ситуация произошла? Потому что, к сожалению, те решения на федеральном уровне, которые принимаются, они не в пользу региональных дорожных фондов и, тем более, муниципальных. </w:t>
      </w:r>
    </w:p>
    <w:p w:rsidR="00CA5B56" w:rsidRDefault="00CA5B56" w:rsidP="001C6A89">
      <w:pPr>
        <w:spacing w:line="360" w:lineRule="auto"/>
        <w:rPr>
          <w:szCs w:val="40"/>
        </w:rPr>
      </w:pPr>
      <w:r>
        <w:rPr>
          <w:szCs w:val="40"/>
        </w:rPr>
        <w:lastRenderedPageBreak/>
        <w:t xml:space="preserve">Уже много сказалось, я полностью согласен с Игорем Ивановичем </w:t>
      </w:r>
      <w:proofErr w:type="spellStart"/>
      <w:r>
        <w:rPr>
          <w:szCs w:val="40"/>
        </w:rPr>
        <w:t>Старыгиным</w:t>
      </w:r>
      <w:proofErr w:type="spellEnd"/>
      <w:r>
        <w:rPr>
          <w:szCs w:val="40"/>
        </w:rPr>
        <w:t xml:space="preserve"> и Петром Петровичем, те предложения, которые они озвучили, считаю, что их обязательно надо включить в рекомендации нашего "круглого стола". </w:t>
      </w:r>
    </w:p>
    <w:p w:rsidR="00CA5B56" w:rsidRDefault="00CA5B56" w:rsidP="001C6A89">
      <w:pPr>
        <w:spacing w:line="360" w:lineRule="auto"/>
        <w:rPr>
          <w:szCs w:val="40"/>
        </w:rPr>
      </w:pPr>
      <w:r>
        <w:rPr>
          <w:szCs w:val="40"/>
        </w:rPr>
        <w:t xml:space="preserve">Ещё раз хотелось бы акцентировать внимание на 409-м федеральном законе, который внёс изменения в Бюджетный кодекс о снижении доли акцизов. 2015 год - 100 процентов зачислялись в региональные дорожные фонды, 2016-й - 88, 2017-й - 61, 2018-й - 57 процентов. </w:t>
      </w:r>
    </w:p>
    <w:p w:rsidR="00CA5B56" w:rsidRDefault="00CA5B56" w:rsidP="001C6A89">
      <w:pPr>
        <w:spacing w:line="360" w:lineRule="auto"/>
        <w:rPr>
          <w:szCs w:val="40"/>
        </w:rPr>
      </w:pPr>
      <w:r>
        <w:rPr>
          <w:szCs w:val="40"/>
        </w:rPr>
        <w:t xml:space="preserve">На примере Мурманской области, исходя из размера дорожного фонда 2 миллиарда, за последние два года мы потеряли 1 миллиард 100 миллион рублей, для нас эта сумма критична, коллеги. Если с 2019 года не вернуть 100 зачислений акцизов в региональные дорожные фонды, деградация региональной и муниципальной дорожной сети будет продолжаться. Я уже не говорю про исполнение поручений президента по удвоению строительства и реконструкции, понятно, что мы не способны его выполнить. Также нам тяжело по приведению пешеходных переходов в соответствие с национальными стандартами, хотя контрольные органы большое внимание этому уделяют, и правильно делают на самом деле. </w:t>
      </w:r>
    </w:p>
    <w:p w:rsidR="00CA5B56" w:rsidRDefault="00CA5B56" w:rsidP="001C6A89">
      <w:pPr>
        <w:spacing w:line="360" w:lineRule="auto"/>
        <w:rPr>
          <w:szCs w:val="40"/>
        </w:rPr>
      </w:pPr>
      <w:r>
        <w:rPr>
          <w:szCs w:val="40"/>
        </w:rPr>
        <w:t xml:space="preserve">Ну и, коллеги, те предложения коротко, на которых хотел бы акцентировать. Про акцизы уже я сказал. </w:t>
      </w:r>
    </w:p>
    <w:p w:rsidR="00CA5B56" w:rsidRDefault="00CA5B56" w:rsidP="001C6A89">
      <w:pPr>
        <w:spacing w:line="360" w:lineRule="auto"/>
        <w:rPr>
          <w:szCs w:val="40"/>
        </w:rPr>
      </w:pPr>
      <w:r>
        <w:rPr>
          <w:szCs w:val="40"/>
        </w:rPr>
        <w:t xml:space="preserve">Следующее. Считаю, что зачисление транспортного налога в муниципальные дорожные фонды это не догма, и с Игорем Ивановичем полностью согласен, мы просто тогда уменьшим субсидию из региональных дорожных фондов в муниципалитеты, поэтому это перекладывание денег из одного кармана в другой. </w:t>
      </w:r>
    </w:p>
    <w:p w:rsidR="00CA5B56" w:rsidRDefault="00CA5B56" w:rsidP="001C6A89">
      <w:pPr>
        <w:spacing w:line="360" w:lineRule="auto"/>
        <w:rPr>
          <w:szCs w:val="40"/>
        </w:rPr>
      </w:pPr>
      <w:r>
        <w:rPr>
          <w:szCs w:val="40"/>
        </w:rPr>
        <w:t xml:space="preserve">Хотелось бы, чтобы на законодательном уровне были закреплены решения о перечислении штрафов за нарушение правил дорожного бюджета </w:t>
      </w:r>
      <w:r>
        <w:rPr>
          <w:szCs w:val="40"/>
        </w:rPr>
        <w:lastRenderedPageBreak/>
        <w:t xml:space="preserve">именно в дорожные фонды, не просто в доход бюджета, а именно в дорожные фонды. Потому что нам тоже с нашим </w:t>
      </w:r>
      <w:proofErr w:type="spellStart"/>
      <w:r>
        <w:rPr>
          <w:szCs w:val="40"/>
        </w:rPr>
        <w:t>минфином</w:t>
      </w:r>
      <w:proofErr w:type="spellEnd"/>
      <w:r>
        <w:rPr>
          <w:szCs w:val="40"/>
        </w:rPr>
        <w:t xml:space="preserve"> не договориться, они говорят: найдите источник вот тех доходов, которые получает субъект, именно на дорожную деятельность. </w:t>
      </w:r>
    </w:p>
    <w:p w:rsidR="00CA5B56" w:rsidRDefault="00CA5B56" w:rsidP="001C6A89">
      <w:pPr>
        <w:spacing w:line="360" w:lineRule="auto"/>
        <w:rPr>
          <w:szCs w:val="40"/>
        </w:rPr>
      </w:pPr>
      <w:r>
        <w:rPr>
          <w:szCs w:val="40"/>
        </w:rPr>
        <w:t xml:space="preserve">И, коллеги, по поводу программы "Безопасные и качественные дороги". Полностью поддерживаю, что необходимо в эти программы включать все административные центры субъектов. И более того, хотелось бы... Понятно, что на дискуссию времени нет. Например, Мурманская область это Арктический регион и понятно, что по объективным причинам по расселению нет такой концентрации населения, как, например, в средней полосе, и мы, конечно, не можем претендовать, хотя на федеральном уровне ставятся задачи по развитию Арктики, причём это поручение президента, в том числе. Это стратегические задачи, которые ставятся, в том числе, по развитию транспортной инфраструктуры. Мы, к сожалению, не можем подкрепить те поручения о финансировании, которые необходимо выделять. </w:t>
      </w:r>
    </w:p>
    <w:p w:rsidR="00CA5B56" w:rsidRDefault="00CA5B56" w:rsidP="001C6A89">
      <w:pPr>
        <w:spacing w:line="360" w:lineRule="auto"/>
        <w:rPr>
          <w:szCs w:val="40"/>
        </w:rPr>
      </w:pPr>
      <w:r>
        <w:rPr>
          <w:szCs w:val="40"/>
        </w:rPr>
        <w:t xml:space="preserve">И у меня ещё просьба, наверное, к </w:t>
      </w:r>
      <w:proofErr w:type="spellStart"/>
      <w:r>
        <w:rPr>
          <w:szCs w:val="40"/>
        </w:rPr>
        <w:t>минтрансу</w:t>
      </w:r>
      <w:proofErr w:type="spellEnd"/>
      <w:r>
        <w:rPr>
          <w:szCs w:val="40"/>
        </w:rPr>
        <w:t xml:space="preserve"> по поводу акцизов. Я думаю, коллеги, возможно, это с </w:t>
      </w:r>
      <w:proofErr w:type="spellStart"/>
      <w:r>
        <w:rPr>
          <w:szCs w:val="40"/>
        </w:rPr>
        <w:t>минфином</w:t>
      </w:r>
      <w:proofErr w:type="spellEnd"/>
      <w:r>
        <w:rPr>
          <w:szCs w:val="40"/>
        </w:rPr>
        <w:t xml:space="preserve">, наверное, как-то </w:t>
      </w:r>
      <w:proofErr w:type="spellStart"/>
      <w:r>
        <w:rPr>
          <w:szCs w:val="40"/>
        </w:rPr>
        <w:t>межвед</w:t>
      </w:r>
      <w:proofErr w:type="spellEnd"/>
      <w:r>
        <w:rPr>
          <w:szCs w:val="40"/>
        </w:rPr>
        <w:t xml:space="preserve">. Заключается в следующем, что многие тупиковые регионы, которым является Мурманская область, мы находимся не в равной ситуации по зачислению акцизов в региональные дорожные фонды. Те области, которые являются транзитными, если сравнить, например, поступления в региональный дорожный фонд, они, конечно, в более выгодной ситуации находятся, мы, конечно, здесь страдаем. Эта позиция поддерживается всеми арктическими субъектами и теми субъектами, которые являются тупиковыми. Спасибо, коллеги. </w:t>
      </w:r>
    </w:p>
    <w:p w:rsidR="00CA5B56" w:rsidRDefault="00CA5B56" w:rsidP="001C6A89">
      <w:pPr>
        <w:spacing w:line="360" w:lineRule="auto"/>
        <w:rPr>
          <w:szCs w:val="40"/>
        </w:rPr>
      </w:pPr>
      <w:r>
        <w:rPr>
          <w:szCs w:val="40"/>
          <w:u w:val="single"/>
        </w:rPr>
        <w:t>Председательствующий.</w:t>
      </w:r>
      <w:r>
        <w:rPr>
          <w:szCs w:val="40"/>
        </w:rPr>
        <w:t xml:space="preserve"> Спасибо большое за то, что уложились в отложенное время. </w:t>
      </w:r>
    </w:p>
    <w:p w:rsidR="00CA5B56" w:rsidRPr="00267054" w:rsidRDefault="00CA5B56" w:rsidP="001C6A89">
      <w:pPr>
        <w:spacing w:line="360" w:lineRule="auto"/>
        <w:rPr>
          <w:szCs w:val="40"/>
        </w:rPr>
      </w:pPr>
      <w:r>
        <w:rPr>
          <w:szCs w:val="40"/>
        </w:rPr>
        <w:lastRenderedPageBreak/>
        <w:t>Дмитрий Алексеевич, но тем не менее фраза "из одного кармана в другой перекладывать", она очень хорошая, тем более что её по-разному можно истолковать. Хорошо, что это карманы одних штанов. А если это разные люди? Тогда она приобретает другой смысл. Поэтому одно дело, когда ты сам распоряжаешься теми средствами, которые поступили, и ты администрируешь, и ты стараешься её увеличить, эту базу, или другое дело, когда сидишь, рефлексируешь и ждёшь, когда тебе упадёт субсидия</w:t>
      </w:r>
      <w:r w:rsidR="00BE58F3">
        <w:rPr>
          <w:szCs w:val="40"/>
        </w:rPr>
        <w:t>.</w:t>
      </w:r>
    </w:p>
    <w:p w:rsidR="00CA5B56" w:rsidRDefault="00BE58F3" w:rsidP="001C6A89">
      <w:pPr>
        <w:spacing w:line="360" w:lineRule="auto"/>
        <w:ind w:firstLine="709"/>
        <w:rPr>
          <w:szCs w:val="40"/>
        </w:rPr>
      </w:pPr>
      <w:r>
        <w:rPr>
          <w:szCs w:val="40"/>
          <w:u w:val="single"/>
        </w:rPr>
        <w:t>Соснин Д.А.</w:t>
      </w:r>
      <w:r w:rsidR="00CA5B56">
        <w:rPr>
          <w:szCs w:val="40"/>
        </w:rPr>
        <w:t xml:space="preserve"> Алексей Николаевич, вот позвольте коротко реплику.</w:t>
      </w:r>
    </w:p>
    <w:p w:rsidR="00CA5B56" w:rsidRDefault="00CA5B56" w:rsidP="001C6A89">
      <w:pPr>
        <w:spacing w:line="360" w:lineRule="auto"/>
        <w:ind w:firstLine="709"/>
        <w:rPr>
          <w:szCs w:val="40"/>
        </w:rPr>
      </w:pPr>
      <w:r>
        <w:rPr>
          <w:szCs w:val="40"/>
        </w:rPr>
        <w:t xml:space="preserve">У нас был прецедент в Мурманской области, когда, как говорится, всем сестрам по серьгам. То есть исходя из процента сети, распределялись деньги на все муниципалитеты. Вот эффективность использования этих средств составила по муниципальным образованиям менее 60 процентов. У муниципалитетов нет специалистов для того, чтобы эти деньги использовать. Когда мы даем точечные субсидии под конкретные проекты с прошедшей экспертизой, когда сами выступаем </w:t>
      </w:r>
      <w:proofErr w:type="spellStart"/>
      <w:r>
        <w:rPr>
          <w:szCs w:val="40"/>
        </w:rPr>
        <w:t>госзаказчиком</w:t>
      </w:r>
      <w:proofErr w:type="spellEnd"/>
      <w:r>
        <w:rPr>
          <w:szCs w:val="40"/>
        </w:rPr>
        <w:t>, тогда эффект от этого есть. Но муниципалитеты, вот особенно маленькие сельские поселения, городские поселения у них нет специалистов для того, чтобы грамотно этими деньгами воспользоваться. Поэтому у нас принято такое решение.</w:t>
      </w:r>
    </w:p>
    <w:p w:rsidR="00CA5B56" w:rsidRDefault="00CA5B56" w:rsidP="001C6A89">
      <w:pPr>
        <w:spacing w:line="360" w:lineRule="auto"/>
        <w:ind w:firstLine="709"/>
        <w:rPr>
          <w:szCs w:val="40"/>
        </w:rPr>
      </w:pPr>
      <w:r>
        <w:rPr>
          <w:szCs w:val="40"/>
          <w:u w:val="single"/>
        </w:rPr>
        <w:t>Председательствующий</w:t>
      </w:r>
      <w:r>
        <w:rPr>
          <w:szCs w:val="40"/>
        </w:rPr>
        <w:t>. Ну есть муниципальные районы... Ну ладно это дискуссия другого порядка.</w:t>
      </w:r>
    </w:p>
    <w:p w:rsidR="00CA5B56" w:rsidRDefault="00CA5B56" w:rsidP="001C6A89">
      <w:pPr>
        <w:spacing w:line="360" w:lineRule="auto"/>
        <w:ind w:firstLine="709"/>
        <w:rPr>
          <w:szCs w:val="40"/>
        </w:rPr>
      </w:pPr>
      <w:r>
        <w:rPr>
          <w:szCs w:val="40"/>
        </w:rPr>
        <w:t xml:space="preserve">Уважаемые коллеги, даю возможность выступить Сергею Николаевичу </w:t>
      </w:r>
      <w:proofErr w:type="spellStart"/>
      <w:r>
        <w:rPr>
          <w:szCs w:val="40"/>
        </w:rPr>
        <w:t>Гугнивенко</w:t>
      </w:r>
      <w:proofErr w:type="spellEnd"/>
      <w:r>
        <w:rPr>
          <w:szCs w:val="40"/>
        </w:rPr>
        <w:t>, начальник</w:t>
      </w:r>
      <w:r w:rsidR="00766A45">
        <w:rPr>
          <w:szCs w:val="40"/>
        </w:rPr>
        <w:t>у</w:t>
      </w:r>
      <w:r>
        <w:rPr>
          <w:szCs w:val="40"/>
        </w:rPr>
        <w:t xml:space="preserve"> </w:t>
      </w:r>
      <w:proofErr w:type="gramStart"/>
      <w:r>
        <w:rPr>
          <w:szCs w:val="40"/>
        </w:rPr>
        <w:t>отдела организации дорожной деятельности Департамента транспорта</w:t>
      </w:r>
      <w:proofErr w:type="gramEnd"/>
      <w:r>
        <w:rPr>
          <w:szCs w:val="40"/>
        </w:rPr>
        <w:t xml:space="preserve"> и автомобильных дорог Воронежской области. Пожалуйста.</w:t>
      </w:r>
    </w:p>
    <w:p w:rsidR="00CA5B56" w:rsidRDefault="00CA5B56" w:rsidP="001C6A89">
      <w:pPr>
        <w:spacing w:line="360" w:lineRule="auto"/>
        <w:ind w:firstLine="709"/>
        <w:rPr>
          <w:szCs w:val="40"/>
        </w:rPr>
      </w:pPr>
      <w:proofErr w:type="spellStart"/>
      <w:r>
        <w:rPr>
          <w:szCs w:val="40"/>
          <w:u w:val="single"/>
        </w:rPr>
        <w:t>Гугнивенко</w:t>
      </w:r>
      <w:proofErr w:type="spellEnd"/>
      <w:r>
        <w:rPr>
          <w:szCs w:val="40"/>
          <w:u w:val="single"/>
        </w:rPr>
        <w:t xml:space="preserve"> С.Н.</w:t>
      </w:r>
      <w:r>
        <w:rPr>
          <w:szCs w:val="40"/>
        </w:rPr>
        <w:t xml:space="preserve"> Добрый день, уважаемые коллеги!</w:t>
      </w:r>
    </w:p>
    <w:p w:rsidR="00CA5B56" w:rsidRDefault="00CA5B56" w:rsidP="001C6A89">
      <w:pPr>
        <w:spacing w:line="360" w:lineRule="auto"/>
        <w:ind w:firstLine="709"/>
        <w:rPr>
          <w:szCs w:val="40"/>
        </w:rPr>
      </w:pPr>
      <w:r>
        <w:rPr>
          <w:szCs w:val="40"/>
        </w:rPr>
        <w:lastRenderedPageBreak/>
        <w:t>Воронежская область, прежде чем выйти с законодательной инициативой, вот в моем лице хотел бы озвучить те предложения, которые в дальнейшем будут оформлены.</w:t>
      </w:r>
    </w:p>
    <w:p w:rsidR="00CA5B56" w:rsidRDefault="00CA5B56" w:rsidP="001C6A89">
      <w:pPr>
        <w:spacing w:line="360" w:lineRule="auto"/>
        <w:ind w:firstLine="709"/>
        <w:rPr>
          <w:szCs w:val="40"/>
        </w:rPr>
      </w:pPr>
      <w:r>
        <w:rPr>
          <w:szCs w:val="40"/>
        </w:rPr>
        <w:t>Все знают, что есть так называемые НЗ это такие условно назову 5 процентов от регионального дорожного фонда, которые должны быть направлены на проектирование строительства и реконструкцию автомобильных дорог до сельских населенных пунктов, не имеющих связь</w:t>
      </w:r>
      <w:r w:rsidR="00BE58F3">
        <w:rPr>
          <w:szCs w:val="40"/>
        </w:rPr>
        <w:t xml:space="preserve"> по дорогам </w:t>
      </w:r>
      <w:r>
        <w:rPr>
          <w:szCs w:val="40"/>
        </w:rPr>
        <w:t xml:space="preserve"> с </w:t>
      </w:r>
      <w:r w:rsidR="00BE58F3">
        <w:rPr>
          <w:szCs w:val="40"/>
        </w:rPr>
        <w:t>твердым</w:t>
      </w:r>
      <w:r>
        <w:rPr>
          <w:szCs w:val="40"/>
        </w:rPr>
        <w:t xml:space="preserve"> покрытием, а также на их капитальный ремонт и ремонт. Честно говоря, за все время существования этой нормы нам так и не удалось найти возможность потратить средства на реконструкцию, капитальный ремонт и ремонт дорог, которые отсутствуют до сельских населенных пунктов. Строительство да, мы обеспечиваем связь, а как можно отремонтировать, по сути, капитально отремонтировать грунтовую дорогу, если она отсутствует, это невозможно.</w:t>
      </w:r>
    </w:p>
    <w:p w:rsidR="00CA5B56" w:rsidRDefault="00CA5B56" w:rsidP="001C6A89">
      <w:pPr>
        <w:spacing w:line="360" w:lineRule="auto"/>
        <w:ind w:firstLine="709"/>
        <w:rPr>
          <w:szCs w:val="40"/>
        </w:rPr>
      </w:pPr>
      <w:r>
        <w:rPr>
          <w:szCs w:val="40"/>
        </w:rPr>
        <w:t xml:space="preserve">Поэтому хотели бы дополнить  Бюджетный кодекс маленькой такой </w:t>
      </w:r>
      <w:proofErr w:type="spellStart"/>
      <w:r>
        <w:rPr>
          <w:szCs w:val="40"/>
        </w:rPr>
        <w:t>приписочкой</w:t>
      </w:r>
      <w:proofErr w:type="spellEnd"/>
      <w:r>
        <w:rPr>
          <w:szCs w:val="40"/>
        </w:rPr>
        <w:t xml:space="preserve"> этот пункт, что допускается направление средств именно на капитальный ремонт просто дорог с твердым покрытием до сельских населенных пунктов.</w:t>
      </w:r>
    </w:p>
    <w:p w:rsidR="00CA5B56" w:rsidRDefault="00CA5B56" w:rsidP="001C6A89">
      <w:pPr>
        <w:spacing w:line="360" w:lineRule="auto"/>
        <w:ind w:firstLine="709"/>
        <w:rPr>
          <w:szCs w:val="40"/>
        </w:rPr>
      </w:pPr>
      <w:r>
        <w:rPr>
          <w:szCs w:val="40"/>
        </w:rPr>
        <w:t>Далее. Эта же статься она 179.4 часть 4.1 говорит о том, что невозможно вообще строить дороги по территории населенных пунктов. Если мы просто на минуточку сконцентрируемся, как звучит статья - до населенных пунктов, а мы должны по букве закона исполнять, то есть до территории населенного пункта, всё, до границы дошли и дальше эти средства уже не этих 5 процентов, они другие. То есть необходимо дробить проект, ну это возможно, ну создаем себе дополнительные сложности. Это раз.</w:t>
      </w:r>
    </w:p>
    <w:p w:rsidR="00CA5B56" w:rsidRDefault="00CA5B56" w:rsidP="001C6A89">
      <w:pPr>
        <w:spacing w:line="360" w:lineRule="auto"/>
        <w:ind w:firstLine="709"/>
        <w:rPr>
          <w:szCs w:val="40"/>
        </w:rPr>
      </w:pPr>
      <w:r>
        <w:rPr>
          <w:szCs w:val="40"/>
        </w:rPr>
        <w:lastRenderedPageBreak/>
        <w:t>И вторая проблема связана с тем, что, ну на примере Воронежской области. У нас 230 населенных пунктов, которые не имеют соединения. Из них мы выбирали наиболее густонаселенные, теперь у нас планка от 30 человек и менее. То есть фактически строить дорогу стоимостью 35 миллионов рублей до населенного пункта, где живет 20 или 5 человек ну с нашей точки зрения нецелесообразно и косо очень смотрят соседние регионы и муниципальные образования.</w:t>
      </w:r>
    </w:p>
    <w:p w:rsidR="00CA5B56" w:rsidRDefault="00CA5B56" w:rsidP="001C6A89">
      <w:pPr>
        <w:spacing w:line="360" w:lineRule="auto"/>
        <w:ind w:firstLine="709"/>
        <w:rPr>
          <w:szCs w:val="40"/>
        </w:rPr>
      </w:pPr>
      <w:r>
        <w:rPr>
          <w:szCs w:val="40"/>
        </w:rPr>
        <w:t>Поэтому хотелось, чтобы эти средства были направлены, разрешили эти 5 процентов направлять на строительство дорог по территории населенных пунктов. Вот у нас эти 5 процентов это 300-350 миллионов рублей в год, фактически мы их не выбираем, они остаются. Понятно, мы их сохраняем, ... переходит на следующий год, но это нецелесообразно.</w:t>
      </w:r>
    </w:p>
    <w:p w:rsidR="00CA5B56" w:rsidRDefault="00CA5B56" w:rsidP="001C6A89">
      <w:pPr>
        <w:spacing w:line="360" w:lineRule="auto"/>
        <w:ind w:firstLine="709"/>
        <w:rPr>
          <w:szCs w:val="40"/>
        </w:rPr>
      </w:pPr>
      <w:r>
        <w:rPr>
          <w:szCs w:val="40"/>
        </w:rPr>
        <w:t>Отдельно хотел бы сказать по поводу строительства дорог в рамках ФЦП "Село" и Воронежская область тоже не всегда исполняет.</w:t>
      </w:r>
    </w:p>
    <w:p w:rsidR="00CA5B56" w:rsidRDefault="00CA5B56" w:rsidP="001C6A89">
      <w:pPr>
        <w:spacing w:line="360" w:lineRule="auto"/>
        <w:ind w:firstLine="709"/>
        <w:rPr>
          <w:szCs w:val="40"/>
        </w:rPr>
      </w:pPr>
      <w:r>
        <w:rPr>
          <w:szCs w:val="40"/>
        </w:rPr>
        <w:t xml:space="preserve">Вот мы ежеквартально направляем предложения по совершенствованию межбюджетных отношений и просим к нам прислушаться. Вот для Минтранса и для нас целевой показатель - это ввод автомобильных дорог на 1 января, ну то есть фактически субсидия дается на год. Вот мы предлагаем ввести понятие "технической готовности". Именно да, дали субсидию на год, техническая готовность 31 декабря выполнена, дальше идет ввод в эксплуатацию, это трудоемкий и долгий процесс, он связан и со </w:t>
      </w:r>
      <w:proofErr w:type="spellStart"/>
      <w:r>
        <w:rPr>
          <w:szCs w:val="40"/>
        </w:rPr>
        <w:t>Стройнадзором</w:t>
      </w:r>
      <w:proofErr w:type="spellEnd"/>
      <w:r>
        <w:rPr>
          <w:szCs w:val="40"/>
        </w:rPr>
        <w:t xml:space="preserve"> и с оформлением земельных участков.</w:t>
      </w:r>
    </w:p>
    <w:p w:rsidR="00CA5B56" w:rsidRDefault="00CA5B56" w:rsidP="001C6A89">
      <w:pPr>
        <w:spacing w:line="360" w:lineRule="auto"/>
        <w:ind w:firstLine="709"/>
        <w:rPr>
          <w:szCs w:val="40"/>
        </w:rPr>
      </w:pPr>
      <w:r>
        <w:rPr>
          <w:szCs w:val="40"/>
        </w:rPr>
        <w:t xml:space="preserve">Просто для примера. Ведь у нас до сих пор нет законодательно установленных требований к переустройству электрических сетей, нет абсолютно, они не подчиняются ни федеральным ... расценкам, они не проходят </w:t>
      </w:r>
      <w:proofErr w:type="spellStart"/>
      <w:r>
        <w:rPr>
          <w:szCs w:val="40"/>
        </w:rPr>
        <w:t>госэкспертизу</w:t>
      </w:r>
      <w:proofErr w:type="spellEnd"/>
      <w:r>
        <w:rPr>
          <w:szCs w:val="40"/>
        </w:rPr>
        <w:t>, у нас есть примеры, годы осуществляет переустройство. Эта проблема для всех.</w:t>
      </w:r>
    </w:p>
    <w:p w:rsidR="00CA5B56" w:rsidRDefault="00BE58F3" w:rsidP="001C6A89">
      <w:pPr>
        <w:spacing w:line="360" w:lineRule="auto"/>
        <w:ind w:firstLine="709"/>
        <w:rPr>
          <w:szCs w:val="40"/>
        </w:rPr>
      </w:pPr>
      <w:r>
        <w:rPr>
          <w:szCs w:val="40"/>
        </w:rPr>
        <w:lastRenderedPageBreak/>
        <w:t xml:space="preserve">Отдельно. Лесной кодекс не позволяет органам власти брать в аренду или как-либо использовать земли лесного фонда, </w:t>
      </w:r>
      <w:r w:rsidR="00CA5B56">
        <w:rPr>
          <w:szCs w:val="40"/>
        </w:rPr>
        <w:t>вообще, часть первая</w:t>
      </w:r>
      <w:r>
        <w:rPr>
          <w:szCs w:val="40"/>
        </w:rPr>
        <w:t>,</w:t>
      </w:r>
      <w:r w:rsidR="00CA5B56">
        <w:rPr>
          <w:szCs w:val="40"/>
        </w:rPr>
        <w:t xml:space="preserve"> запрещает. На время строительства, да, пожалуйста, подрядчик берёт в аренду, дальше, а вот как раз я дальше и говорю о технической готовности ввода в эксплуатацию. Перевод из одной категории в другую, а земли лесного фонда, они предназначены - это, собственно говоря, не для строительства дорог, а для других целей, он занимает тоже большое время, а законно ввести в эксплуатацию как бы нельзя. </w:t>
      </w:r>
    </w:p>
    <w:p w:rsidR="00CA5B56" w:rsidRDefault="00CA5B56" w:rsidP="001C6A89">
      <w:pPr>
        <w:spacing w:line="360" w:lineRule="auto"/>
        <w:rPr>
          <w:szCs w:val="40"/>
        </w:rPr>
      </w:pPr>
      <w:r>
        <w:rPr>
          <w:szCs w:val="40"/>
        </w:rPr>
        <w:t>Про изъятие я уже не буду говорить, Счётная палата отмечает во всех актах своей проверки, что с изъятием земельных участков - это тоже большая проблема, но на этом не будем останавливаться. Собственно говоря, всё.</w:t>
      </w:r>
    </w:p>
    <w:p w:rsidR="00CA5B56" w:rsidRDefault="00CA5B56" w:rsidP="001C6A89">
      <w:pPr>
        <w:spacing w:line="360" w:lineRule="auto"/>
        <w:rPr>
          <w:szCs w:val="40"/>
        </w:rPr>
      </w:pPr>
      <w:r>
        <w:rPr>
          <w:szCs w:val="40"/>
          <w:u w:val="single"/>
        </w:rPr>
        <w:t>Председательствующий.</w:t>
      </w:r>
      <w:r>
        <w:rPr>
          <w:szCs w:val="40"/>
        </w:rPr>
        <w:t xml:space="preserve"> Спасибо большое, Сергей Николаевич. </w:t>
      </w:r>
    </w:p>
    <w:p w:rsidR="00CA5B56" w:rsidRDefault="00CA5B56" w:rsidP="001C6A89">
      <w:pPr>
        <w:spacing w:line="360" w:lineRule="auto"/>
        <w:rPr>
          <w:szCs w:val="40"/>
        </w:rPr>
      </w:pPr>
      <w:r>
        <w:rPr>
          <w:szCs w:val="40"/>
        </w:rPr>
        <w:t xml:space="preserve">Татьяна Владимировна Шабанова - глава Терновского сельского поселения Саратовской области. </w:t>
      </w:r>
    </w:p>
    <w:p w:rsidR="00CA5B56" w:rsidRDefault="00CA5B56" w:rsidP="001C6A89">
      <w:pPr>
        <w:spacing w:line="360" w:lineRule="auto"/>
        <w:rPr>
          <w:szCs w:val="40"/>
        </w:rPr>
      </w:pPr>
      <w:r>
        <w:rPr>
          <w:szCs w:val="40"/>
          <w:u w:val="single"/>
        </w:rPr>
        <w:t>Шабанова Т.В.</w:t>
      </w:r>
      <w:r>
        <w:rPr>
          <w:szCs w:val="40"/>
        </w:rPr>
        <w:t xml:space="preserve"> Спасибо большое, Алексей Николаевич. </w:t>
      </w:r>
    </w:p>
    <w:p w:rsidR="00CA5B56" w:rsidRDefault="00CA5B56" w:rsidP="001C6A89">
      <w:pPr>
        <w:spacing w:line="360" w:lineRule="auto"/>
        <w:rPr>
          <w:szCs w:val="40"/>
        </w:rPr>
      </w:pPr>
      <w:r>
        <w:rPr>
          <w:szCs w:val="40"/>
        </w:rPr>
        <w:t xml:space="preserve">Уважаемые коллеги, моё выступление, небольшая презентация, они, скорее всего, будут иллюстрацией к тому, что и тема нашего сегодняшнего "круглого стола" такая, и ко всем практически выступающим привлечь внимание, обозначить эту проблему. </w:t>
      </w:r>
    </w:p>
    <w:p w:rsidR="00CA5B56" w:rsidRDefault="00CA5B56" w:rsidP="001C6A89">
      <w:pPr>
        <w:spacing w:line="360" w:lineRule="auto"/>
        <w:rPr>
          <w:szCs w:val="40"/>
        </w:rPr>
      </w:pPr>
      <w:proofErr w:type="spellStart"/>
      <w:r>
        <w:rPr>
          <w:szCs w:val="40"/>
        </w:rPr>
        <w:t>Терновское</w:t>
      </w:r>
      <w:proofErr w:type="spellEnd"/>
      <w:r>
        <w:rPr>
          <w:szCs w:val="40"/>
        </w:rPr>
        <w:t xml:space="preserve"> муниципальное образование расположено на левом берегу реки Волги: 9 населённых пунктов и численность населения - 6,5 тысяч человек. Бюджет нашего поселения, собственных средств - около 10 миллионов и 4 миллиона - это дотации, межбюджетные трансферты. </w:t>
      </w:r>
    </w:p>
    <w:p w:rsidR="00CA5B56" w:rsidRDefault="00CA5B56" w:rsidP="001C6A89">
      <w:pPr>
        <w:spacing w:line="360" w:lineRule="auto"/>
        <w:rPr>
          <w:szCs w:val="40"/>
        </w:rPr>
      </w:pPr>
      <w:r>
        <w:rPr>
          <w:szCs w:val="40"/>
        </w:rPr>
        <w:t xml:space="preserve">Протяжённость дорог - </w:t>
      </w:r>
      <w:smartTag w:uri="urn:schemas-microsoft-com:office:smarttags" w:element="metricconverter">
        <w:smartTagPr>
          <w:attr w:name="ProductID" w:val="47,7 километра"/>
        </w:smartTagPr>
        <w:r>
          <w:rPr>
            <w:szCs w:val="40"/>
          </w:rPr>
          <w:t>47,7 километра</w:t>
        </w:r>
      </w:smartTag>
      <w:r>
        <w:rPr>
          <w:szCs w:val="40"/>
        </w:rPr>
        <w:t xml:space="preserve">, </w:t>
      </w:r>
      <w:smartTag w:uri="urn:schemas-microsoft-com:office:smarttags" w:element="metricconverter">
        <w:smartTagPr>
          <w:attr w:name="ProductID" w:val="18 километров"/>
        </w:smartTagPr>
        <w:r>
          <w:rPr>
            <w:szCs w:val="40"/>
          </w:rPr>
          <w:t>18 километров</w:t>
        </w:r>
      </w:smartTag>
      <w:r>
        <w:rPr>
          <w:szCs w:val="40"/>
        </w:rPr>
        <w:t xml:space="preserve"> - дороги с твёрдым покрытием, остальные - грунтовые, то есть по нормативам мы относимся далеко не к лидерам. </w:t>
      </w:r>
    </w:p>
    <w:p w:rsidR="00CA5B56" w:rsidRDefault="00CA5B56" w:rsidP="001C6A89">
      <w:pPr>
        <w:spacing w:line="360" w:lineRule="auto"/>
        <w:rPr>
          <w:szCs w:val="40"/>
        </w:rPr>
      </w:pPr>
      <w:r>
        <w:rPr>
          <w:szCs w:val="40"/>
        </w:rPr>
        <w:lastRenderedPageBreak/>
        <w:t xml:space="preserve">И хотела бы сказать, что же мы делаем. Вот трансфертов мы получаем где-то 1,5 миллиона рублей в год, за последние три года нам удалось отремонтировать где-то </w:t>
      </w:r>
      <w:smartTag w:uri="urn:schemas-microsoft-com:office:smarttags" w:element="metricconverter">
        <w:smartTagPr>
          <w:attr w:name="ProductID" w:val="1 километр"/>
        </w:smartTagPr>
        <w:r>
          <w:rPr>
            <w:szCs w:val="40"/>
          </w:rPr>
          <w:t>1 километр</w:t>
        </w:r>
      </w:smartTag>
      <w:r>
        <w:rPr>
          <w:szCs w:val="40"/>
        </w:rPr>
        <w:t xml:space="preserve"> </w:t>
      </w:r>
      <w:smartTag w:uri="urn:schemas-microsoft-com:office:smarttags" w:element="metricconverter">
        <w:smartTagPr>
          <w:attr w:name="ProductID" w:val="800 метров"/>
        </w:smartTagPr>
        <w:r>
          <w:rPr>
            <w:szCs w:val="40"/>
          </w:rPr>
          <w:t>800 метров</w:t>
        </w:r>
      </w:smartTag>
      <w:r>
        <w:rPr>
          <w:szCs w:val="40"/>
        </w:rPr>
        <w:t xml:space="preserve"> дорог. Вот показан ремонт дороги с твёрдым покрытием на слайде. Вот такая иллюстрация. </w:t>
      </w:r>
    </w:p>
    <w:p w:rsidR="00CA5B56" w:rsidRDefault="00CA5B56" w:rsidP="001C6A89">
      <w:pPr>
        <w:spacing w:line="360" w:lineRule="auto"/>
        <w:rPr>
          <w:szCs w:val="40"/>
        </w:rPr>
      </w:pPr>
      <w:r>
        <w:rPr>
          <w:szCs w:val="40"/>
        </w:rPr>
        <w:t xml:space="preserve">Действительно эти дороги были построены примерно 40 лет назад, новые мы не строим, мы ремонтируем дороги капитально и нам понадобится не один десяток лет к тому, чтобы эти </w:t>
      </w:r>
      <w:smartTag w:uri="urn:schemas-microsoft-com:office:smarttags" w:element="metricconverter">
        <w:smartTagPr>
          <w:attr w:name="ProductID" w:val="18 километров"/>
        </w:smartTagPr>
        <w:r>
          <w:rPr>
            <w:szCs w:val="40"/>
          </w:rPr>
          <w:t>18 километров</w:t>
        </w:r>
      </w:smartTag>
      <w:r>
        <w:rPr>
          <w:szCs w:val="40"/>
        </w:rPr>
        <w:t xml:space="preserve"> привести в нормативное состояние, а учитывая то, что действительно поставщик услуги сюда идёт далеко не самый, так скажем, с прогрессивными технологиями, то можно будет иметь в виду, что лет 40 мы будем эти дороги только поддерживать. </w:t>
      </w:r>
    </w:p>
    <w:p w:rsidR="00CA5B56" w:rsidRDefault="00CA5B56" w:rsidP="001C6A89">
      <w:pPr>
        <w:spacing w:line="360" w:lineRule="auto"/>
        <w:rPr>
          <w:szCs w:val="40"/>
        </w:rPr>
      </w:pPr>
      <w:r>
        <w:rPr>
          <w:szCs w:val="40"/>
        </w:rPr>
        <w:t>И поэтому спасение утопающих - дело рук самих утопающих, мы ещё делаем что: если Саратовская область принимает участие в программе БКД и в районном центре снимали асфальтобетонный срез, вот мы его получали, и некоторые дороги с твёрдым покрытием мы засыпали вот этим срезом и мы принимаем участие во всех программах, например, есть такая программа "Инициирование, бюджетное инициирование, помощь граждан". Вот эти вот дороги были сделаны с помощью граждан, кто техникой, кто средствами.</w:t>
      </w:r>
    </w:p>
    <w:p w:rsidR="00CA5B56" w:rsidRDefault="00CA5B56" w:rsidP="001C6A89">
      <w:pPr>
        <w:spacing w:line="360" w:lineRule="auto"/>
        <w:rPr>
          <w:szCs w:val="40"/>
        </w:rPr>
      </w:pPr>
      <w:r>
        <w:rPr>
          <w:szCs w:val="40"/>
        </w:rPr>
        <w:t xml:space="preserve">И сейчас на слайдах будут ещё в другом месте, есть у нас индивидуальные предприниматели - это вот то, что было на улице Гагарина, в </w:t>
      </w:r>
      <w:proofErr w:type="spellStart"/>
      <w:r>
        <w:rPr>
          <w:szCs w:val="40"/>
        </w:rPr>
        <w:t>Узморье</w:t>
      </w:r>
      <w:proofErr w:type="spellEnd"/>
      <w:r>
        <w:rPr>
          <w:szCs w:val="40"/>
        </w:rPr>
        <w:t xml:space="preserve">, вот это немножко может быть и не совсем хорошо, но это вот то, что стало - это как бы выезд из села, кто говорю, техникой, кто деньгами помогает. </w:t>
      </w:r>
    </w:p>
    <w:p w:rsidR="00CA5B56" w:rsidRDefault="00CA5B56" w:rsidP="001C6A89">
      <w:pPr>
        <w:spacing w:line="360" w:lineRule="auto"/>
        <w:rPr>
          <w:szCs w:val="40"/>
        </w:rPr>
      </w:pPr>
      <w:r>
        <w:rPr>
          <w:szCs w:val="40"/>
        </w:rPr>
        <w:t xml:space="preserve">Теперь хотела сказать, что, а с грунтовыми дорогами как? Ну тоже опять-таки берём отходы строительных материалов зачастую бесплатно, но их надо привезти из города Энгельса, из районного центра, рассыпать, </w:t>
      </w:r>
      <w:r>
        <w:rPr>
          <w:szCs w:val="40"/>
        </w:rPr>
        <w:lastRenderedPageBreak/>
        <w:t xml:space="preserve">раздвинуть, но и потом загладить песком - это тоже пытаемся кого-то привлечь, чтобы сделать как можно больше. </w:t>
      </w:r>
    </w:p>
    <w:p w:rsidR="00CA5B56" w:rsidRDefault="00CA5B56" w:rsidP="001C6A89">
      <w:pPr>
        <w:spacing w:line="360" w:lineRule="auto"/>
        <w:rPr>
          <w:szCs w:val="40"/>
        </w:rPr>
      </w:pPr>
      <w:r>
        <w:rPr>
          <w:szCs w:val="40"/>
        </w:rPr>
        <w:t xml:space="preserve">Ну за последние вот три года: 2015, 2016 и 2017-й, мы вот таким образом подсыпали более </w:t>
      </w:r>
      <w:smartTag w:uri="urn:schemas-microsoft-com:office:smarttags" w:element="metricconverter">
        <w:smartTagPr>
          <w:attr w:name="ProductID" w:val="2 километров"/>
        </w:smartTagPr>
        <w:r>
          <w:rPr>
            <w:szCs w:val="40"/>
          </w:rPr>
          <w:t>2 километров</w:t>
        </w:r>
      </w:smartTag>
      <w:r>
        <w:rPr>
          <w:szCs w:val="40"/>
        </w:rPr>
        <w:t xml:space="preserve"> дорог и именно в тех местах, где нужно, чтобы прошёл пожарный автомобиль, чтобы приехала скорая помощь. </w:t>
      </w:r>
    </w:p>
    <w:p w:rsidR="00CA5B56" w:rsidRDefault="00CA5B56" w:rsidP="001C6A89">
      <w:pPr>
        <w:spacing w:line="360" w:lineRule="auto"/>
        <w:rPr>
          <w:szCs w:val="40"/>
        </w:rPr>
      </w:pPr>
      <w:r>
        <w:rPr>
          <w:szCs w:val="40"/>
        </w:rPr>
        <w:t xml:space="preserve">Проблемы, которые я хотела обозначить - это недостаточное финансирование, оно звучало, и сегодня этому уделяли внимание. И ещё немного хотела сосредоточить внимание на оформлении дорог, потому что есть проблемы. У нас вот эти все </w:t>
      </w:r>
      <w:smartTag w:uri="urn:schemas-microsoft-com:office:smarttags" w:element="metricconverter">
        <w:smartTagPr>
          <w:attr w:name="ProductID" w:val="47 километров"/>
        </w:smartTagPr>
        <w:r>
          <w:rPr>
            <w:szCs w:val="40"/>
          </w:rPr>
          <w:t>47 километров</w:t>
        </w:r>
      </w:smartTag>
      <w:r>
        <w:rPr>
          <w:szCs w:val="40"/>
        </w:rPr>
        <w:t xml:space="preserve"> дорог, они когда-то там были районам переданы, начало нашего вот исполнения 131-го закона и чтобы их поставить на учёт, дороги, нужны средства, а у нас этих средств не хватает, то есть над этой проблемой тоже мы работаем. </w:t>
      </w:r>
    </w:p>
    <w:p w:rsidR="00CA5B56" w:rsidRDefault="00CA5B56" w:rsidP="001C6A89">
      <w:pPr>
        <w:spacing w:line="360" w:lineRule="auto"/>
        <w:rPr>
          <w:szCs w:val="40"/>
        </w:rPr>
      </w:pPr>
      <w:r>
        <w:rPr>
          <w:szCs w:val="40"/>
        </w:rPr>
        <w:t xml:space="preserve">Всё то, что сегодня звучало, я обязательно доведу до своих коллег в районе и в области. И я очень благодарна всем тем федеральным структурам, которые так объективно, так старательно изучили этот вопрос и пытаются помочь нам его решить вместе с депутатами Государственной Думы. Спасибо большое. </w:t>
      </w:r>
    </w:p>
    <w:p w:rsidR="00CA5B56" w:rsidRDefault="00CA5B56" w:rsidP="001C6A89">
      <w:pPr>
        <w:spacing w:line="360" w:lineRule="auto"/>
        <w:rPr>
          <w:szCs w:val="40"/>
        </w:rPr>
      </w:pPr>
      <w:r>
        <w:rPr>
          <w:szCs w:val="40"/>
          <w:u w:val="single"/>
        </w:rPr>
        <w:t>Председательствующий.</w:t>
      </w:r>
      <w:r>
        <w:rPr>
          <w:szCs w:val="40"/>
        </w:rPr>
        <w:t xml:space="preserve"> Спасибо вам, Татьяна Владимировна. </w:t>
      </w:r>
    </w:p>
    <w:p w:rsidR="00CA5B56" w:rsidRDefault="00CA5B56" w:rsidP="001C6A89">
      <w:pPr>
        <w:spacing w:line="360" w:lineRule="auto"/>
        <w:rPr>
          <w:szCs w:val="40"/>
        </w:rPr>
      </w:pPr>
      <w:r>
        <w:rPr>
          <w:szCs w:val="40"/>
        </w:rPr>
        <w:t xml:space="preserve">Коллеги, у нас ещё одно выступление, и необходимо будет обсудить проект рекомендаций. </w:t>
      </w:r>
    </w:p>
    <w:p w:rsidR="00CA5B56" w:rsidRDefault="00CA5B56" w:rsidP="001C6A89">
      <w:pPr>
        <w:spacing w:line="360" w:lineRule="auto"/>
        <w:rPr>
          <w:szCs w:val="40"/>
        </w:rPr>
      </w:pPr>
      <w:r>
        <w:rPr>
          <w:szCs w:val="40"/>
        </w:rPr>
        <w:t xml:space="preserve">Прежде чем передать бразды правления первому заместителю председателя Комитета по федеративному устройству и вопросам местного самоуправления Игорю Вячеславовичу Сапко, я хочу ещё раз вас поблагодарить за то, что многие, несмотря на то, что подходит к завершению календарный год, довольно много задач в регионах и в муниципалитетах, </w:t>
      </w:r>
      <w:r>
        <w:rPr>
          <w:szCs w:val="40"/>
        </w:rPr>
        <w:lastRenderedPageBreak/>
        <w:t xml:space="preserve">нашли время обсудить столь важную и значимую тему. Поверьте, что она очень непростая, здесь разные есть подходы. </w:t>
      </w:r>
    </w:p>
    <w:p w:rsidR="00CA5B56" w:rsidRDefault="00CA5B56" w:rsidP="001C6A89">
      <w:pPr>
        <w:spacing w:line="360" w:lineRule="auto"/>
        <w:rPr>
          <w:szCs w:val="40"/>
        </w:rPr>
      </w:pPr>
      <w:r>
        <w:rPr>
          <w:szCs w:val="40"/>
        </w:rPr>
        <w:t xml:space="preserve">Ну, некоторые ведомства федеральные не откликнулись, которые, наверное, в первую очередь должны бы здесь присутствовать, и Минфин, и </w:t>
      </w:r>
      <w:proofErr w:type="spellStart"/>
      <w:r>
        <w:rPr>
          <w:szCs w:val="40"/>
        </w:rPr>
        <w:t>Минэк</w:t>
      </w:r>
      <w:r w:rsidR="0022372C">
        <w:rPr>
          <w:szCs w:val="40"/>
        </w:rPr>
        <w:t>оном</w:t>
      </w:r>
      <w:proofErr w:type="spellEnd"/>
      <w:r>
        <w:rPr>
          <w:szCs w:val="40"/>
        </w:rPr>
        <w:t xml:space="preserve">, мы, разумеется, это будем учитывать в последующей работе. А всем тем, кто принял участие, огромное спасибо и надеюсь, вы поработаете и примете хорошие рекомендации. Спасибо. </w:t>
      </w:r>
    </w:p>
    <w:p w:rsidR="00CA5B56" w:rsidRDefault="00CA5B56" w:rsidP="001C6A89">
      <w:pPr>
        <w:spacing w:line="360" w:lineRule="auto"/>
        <w:rPr>
          <w:szCs w:val="40"/>
        </w:rPr>
      </w:pPr>
      <w:r>
        <w:rPr>
          <w:szCs w:val="40"/>
          <w:u w:val="single"/>
        </w:rPr>
        <w:t>Сапко И.В.</w:t>
      </w:r>
      <w:r>
        <w:rPr>
          <w:szCs w:val="40"/>
        </w:rPr>
        <w:t xml:space="preserve"> Ещё раз добрый день, уважаемые коллеги!</w:t>
      </w:r>
    </w:p>
    <w:p w:rsidR="00CA5B56" w:rsidRDefault="00CA5B56" w:rsidP="001C6A89">
      <w:pPr>
        <w:spacing w:line="360" w:lineRule="auto"/>
        <w:rPr>
          <w:szCs w:val="40"/>
        </w:rPr>
      </w:pPr>
      <w:r>
        <w:rPr>
          <w:szCs w:val="40"/>
        </w:rPr>
        <w:t xml:space="preserve">Очень символично, что сейчас одновременно проходит заседание подкомитета, который обсуждает, мне кажется, очень важный вопрос, связанный с укреплением финансовых основ местного самоуправления, напрямую перекликается с темой в том числе и нашего "круглого стола", поскольку вопрос финансовой составляющей у нас также здесь активно присутствует. </w:t>
      </w:r>
    </w:p>
    <w:p w:rsidR="00CA5B56" w:rsidRDefault="00CA5B56" w:rsidP="001C6A89">
      <w:pPr>
        <w:spacing w:line="360" w:lineRule="auto"/>
        <w:rPr>
          <w:szCs w:val="40"/>
        </w:rPr>
      </w:pPr>
      <w:r>
        <w:rPr>
          <w:szCs w:val="40"/>
        </w:rPr>
        <w:t xml:space="preserve">Я бы хотел предоставить слово Иванову Виктору Георгиевичу – директору института, члену общественного совета при Правительстве Российской Федерации. Тема доклада обозначена "О путях радикального увеличения сроков безремонтной эксплуатации автодорог и связанных с ними предложениями по совершенствованию некоторых положений федерального законодательства". </w:t>
      </w:r>
    </w:p>
    <w:p w:rsidR="00CA5B56" w:rsidRDefault="00CA5B56" w:rsidP="001C6A89">
      <w:pPr>
        <w:spacing w:line="360" w:lineRule="auto"/>
        <w:rPr>
          <w:szCs w:val="40"/>
        </w:rPr>
      </w:pPr>
      <w:r>
        <w:rPr>
          <w:szCs w:val="40"/>
        </w:rPr>
        <w:t xml:space="preserve">Пожалуйста. </w:t>
      </w:r>
    </w:p>
    <w:p w:rsidR="00CA5B56" w:rsidRDefault="00CA5B56" w:rsidP="001C6A89">
      <w:pPr>
        <w:spacing w:line="360" w:lineRule="auto"/>
        <w:rPr>
          <w:szCs w:val="40"/>
        </w:rPr>
      </w:pPr>
      <w:r>
        <w:rPr>
          <w:szCs w:val="40"/>
          <w:u w:val="single"/>
        </w:rPr>
        <w:t>Иванов В.Г.</w:t>
      </w:r>
      <w:r>
        <w:rPr>
          <w:szCs w:val="40"/>
        </w:rPr>
        <w:t xml:space="preserve"> Хочу обратить ваше внимание, что когда речь идет об увеличении долговечности автомобильных дорог в России, то здесь имеют место очень серьезные резервы. Значит, речь идет о совершенствовании защиты основания и насыпей автомобильных дорог от агрессивного воздействия воды во всех номинациях её проявления. </w:t>
      </w:r>
    </w:p>
    <w:p w:rsidR="00CA5B56" w:rsidRDefault="00CA5B56" w:rsidP="001C6A89">
      <w:pPr>
        <w:spacing w:line="360" w:lineRule="auto"/>
        <w:rPr>
          <w:szCs w:val="40"/>
        </w:rPr>
      </w:pPr>
      <w:r>
        <w:rPr>
          <w:szCs w:val="40"/>
        </w:rPr>
        <w:lastRenderedPageBreak/>
        <w:t xml:space="preserve">Видите, когда мы вот это говорим, нам всегда задают вопрос, а так ли адекватны ваши технологии и набор ваших знаний, чтобы делать столь серьезные заявления, на что мы обычно отвечаем, что наша работа, вообще-то, на эту тему началась в мае 1985 года. Проект этот носит такое название немножечко витиеватое "Интеграция передовых достижений гидравлики, гидрологии, геологии, гидрогеологии, геоморфологии и геоинформационных технологий с возможностями отечественной космической техники в интересах существенного увеличения сроков безремонтной эксплуатации автомобильных и железных дорог, исключения наводнений, аварий на ГЭС, любых водохозяйственных объектах и так далее". </w:t>
      </w:r>
    </w:p>
    <w:p w:rsidR="00CA5B56" w:rsidRDefault="00CA5B56" w:rsidP="001C6A89">
      <w:pPr>
        <w:spacing w:line="360" w:lineRule="auto"/>
        <w:rPr>
          <w:szCs w:val="40"/>
        </w:rPr>
      </w:pPr>
      <w:r>
        <w:rPr>
          <w:szCs w:val="40"/>
        </w:rPr>
        <w:t xml:space="preserve">Вот такой сложный проект, и рождение его было приурочено к моему выступлению в павильоне ВДНХ, в бытность ещё Минводхоз СССР, в присутствии замминистра Минводхоз СССР Бориса Григорьевича </w:t>
      </w:r>
      <w:proofErr w:type="spellStart"/>
      <w:r>
        <w:rPr>
          <w:szCs w:val="40"/>
        </w:rPr>
        <w:t>Штепы</w:t>
      </w:r>
      <w:proofErr w:type="spellEnd"/>
      <w:r>
        <w:rPr>
          <w:szCs w:val="40"/>
        </w:rPr>
        <w:t xml:space="preserve">. Этому предшествовало порядка 20 экспертиз на уровне всесоюзного значения и республиканских значений. </w:t>
      </w:r>
    </w:p>
    <w:p w:rsidR="00CA5B56" w:rsidRDefault="00CA5B56" w:rsidP="001C6A89">
      <w:pPr>
        <w:spacing w:line="360" w:lineRule="auto"/>
        <w:rPr>
          <w:szCs w:val="40"/>
        </w:rPr>
      </w:pPr>
      <w:r>
        <w:rPr>
          <w:szCs w:val="40"/>
        </w:rPr>
        <w:t xml:space="preserve">Особенностью наших технологий являются так называемые диаграммы гидравлических режимов работы низконапорных труб с учетом их совместной работы с сопрягаемыми бьефами. Эти методы не имеют аналогов, мы не нашли ничего подобного даже в зарубежной литературе. </w:t>
      </w:r>
    </w:p>
    <w:p w:rsidR="00CA5B56" w:rsidRPr="006A6AC6" w:rsidRDefault="00CA5B56" w:rsidP="001C6A89">
      <w:pPr>
        <w:spacing w:line="360" w:lineRule="auto"/>
        <w:rPr>
          <w:szCs w:val="40"/>
        </w:rPr>
      </w:pPr>
      <w:r>
        <w:rPr>
          <w:szCs w:val="40"/>
        </w:rPr>
        <w:t xml:space="preserve">И вот с помощью возможностей, которые заложены в этих методах проектирования, мы посмотрели на сегодня существующие СНиПы, которые имеют прямое или косвенное отношение к дорожному строительству. Те, которые косвенное имеют отношение, это СНиП 2.05.02.85 "Канализация наружной сети". Это касается ливневых городских сетей. Мало кто задумывается, что состояние этих сетей городских ливневых систем во многом определяет состояние внутригородских дорог. Они, даже вы, наверное, не поверите, </w:t>
      </w:r>
      <w:r w:rsidR="00BE58F3">
        <w:rPr>
          <w:szCs w:val="40"/>
        </w:rPr>
        <w:t xml:space="preserve">но за всё существование России никто никогда </w:t>
      </w:r>
      <w:r w:rsidR="00BE58F3">
        <w:rPr>
          <w:szCs w:val="40"/>
        </w:rPr>
        <w:lastRenderedPageBreak/>
        <w:t xml:space="preserve">сколько-нибудь адекватно не определял диаметры ливневых трубчатых сооружений вот этих городских, диаметр - это самый главный параметр. В СНиП есть кое-что, но это рекомендации середины 50-х годов созданных гидрологами, не гидравликами, а гидрологами. Ну вот отсюда и все неприятности. Выдавливается вода из канализации на поверхность, запахи, вытягивается грунт оснований дорог и появление </w:t>
      </w:r>
      <w:proofErr w:type="spellStart"/>
      <w:r w:rsidR="00BE58F3">
        <w:rPr>
          <w:szCs w:val="40"/>
        </w:rPr>
        <w:t>водовоздушных</w:t>
      </w:r>
      <w:proofErr w:type="spellEnd"/>
      <w:r w:rsidR="00BE58F3">
        <w:rPr>
          <w:szCs w:val="40"/>
        </w:rPr>
        <w:t xml:space="preserve"> полостей под асфальтом, какой бы он не был качественный, приводит к чему - к </w:t>
      </w:r>
    </w:p>
    <w:p w:rsidR="00CA5B56" w:rsidRDefault="00CA5B56" w:rsidP="001C6A89">
      <w:pPr>
        <w:spacing w:line="360" w:lineRule="auto"/>
        <w:rPr>
          <w:szCs w:val="40"/>
        </w:rPr>
      </w:pPr>
      <w:r>
        <w:rPr>
          <w:szCs w:val="40"/>
        </w:rPr>
        <w:t>Значит, более нет смысла останавливаться на особенностях СНиП остальных, это мы всё дадим в настоящей версии нашего доклада, это на уровне у нас тезисов, так сказать, мы его передадим.</w:t>
      </w:r>
    </w:p>
    <w:p w:rsidR="00CA5B56" w:rsidRDefault="00CA5B56" w:rsidP="001C6A89">
      <w:pPr>
        <w:spacing w:line="360" w:lineRule="auto"/>
        <w:rPr>
          <w:szCs w:val="40"/>
        </w:rPr>
      </w:pPr>
      <w:r>
        <w:rPr>
          <w:szCs w:val="40"/>
        </w:rPr>
        <w:t>А что касается, будем говорить, ещё не менее серьёзных рекомендаций, которые бы мы хотели, чтобы были помещены в решение, дело в том, что с 10-го числа, вчера исполнилось полтора года проекту, дочернему проекту от этого сложного проекта, он так называется "Исследования заинтересованности властей регионов России в сотрудничестве с Академией инженерных наук имени Прохорова по решению сложных экологических и дорожных проблем по случаю Года экологии, российского и международного Года экологии".</w:t>
      </w:r>
    </w:p>
    <w:p w:rsidR="00CA5B56" w:rsidRDefault="00CA5B56" w:rsidP="001C6A89">
      <w:pPr>
        <w:spacing w:line="360" w:lineRule="auto"/>
        <w:rPr>
          <w:szCs w:val="40"/>
        </w:rPr>
      </w:pPr>
      <w:r>
        <w:rPr>
          <w:szCs w:val="40"/>
        </w:rPr>
        <w:t>Переписка, разъяснение наших технологий, наших подходов и перспектив на сегодняшний день представлено более 900 писем, официальных, нормальных писем, сложная проблема, нужно объяснять, чем мы и занимаемся.</w:t>
      </w:r>
    </w:p>
    <w:p w:rsidR="00CA5B56" w:rsidRDefault="00CA5B56" w:rsidP="001C6A89">
      <w:pPr>
        <w:spacing w:line="360" w:lineRule="auto"/>
        <w:rPr>
          <w:szCs w:val="40"/>
        </w:rPr>
      </w:pPr>
      <w:r>
        <w:rPr>
          <w:szCs w:val="40"/>
        </w:rPr>
        <w:t xml:space="preserve">Так вот в рамках этих писем и разъяснений мы рассказываем, что без создания научных инновационных центров фиксации, анализа, мониторинга, исключения причин разрушения дорог ожидать каких-то серьёзных успехов в области дорожного строительства бессмысленно. Потому что получается, в одном и том же месте после каждого дождя мы видим яму. И согласно </w:t>
      </w:r>
      <w:r>
        <w:rPr>
          <w:szCs w:val="40"/>
        </w:rPr>
        <w:lastRenderedPageBreak/>
        <w:t>инструкции по использованию дорожного фонда, мы обязаны эту яму засыпать, даже если снег, дождь и так далее, но ни в коем случае не заняться тем, чтобы определить: а почему она здесь в этом месте после каждого дождя. Логика такая.</w:t>
      </w:r>
    </w:p>
    <w:p w:rsidR="00CA5B56" w:rsidRDefault="00CA5B56" w:rsidP="001C6A89">
      <w:pPr>
        <w:spacing w:line="360" w:lineRule="auto"/>
        <w:rPr>
          <w:szCs w:val="40"/>
        </w:rPr>
      </w:pPr>
      <w:r>
        <w:rPr>
          <w:szCs w:val="40"/>
        </w:rPr>
        <w:t>Но есть ещё разрушение дорог, не связанное с качеством проектирования строительства дорог. Есть же ещё и наводнения, есть ещё сели, оползни и прочее. Поэтому вот для анализа вот этих вещей тоже нужны центры, они должны слаженно работать.</w:t>
      </w:r>
    </w:p>
    <w:p w:rsidR="00CA5B56" w:rsidRDefault="00CA5B56" w:rsidP="001C6A89">
      <w:pPr>
        <w:spacing w:line="360" w:lineRule="auto"/>
        <w:rPr>
          <w:szCs w:val="40"/>
        </w:rPr>
      </w:pPr>
      <w:r>
        <w:rPr>
          <w:szCs w:val="40"/>
        </w:rPr>
        <w:t>И последнее, очень важное предложение. В каждом регионе необходимо сделать один или несколько технопарков принципиально нового типа по созданию и внедрению передовых технологий в области решения водных проблем и гидравлики автодорог.</w:t>
      </w:r>
    </w:p>
    <w:p w:rsidR="00CA5B56" w:rsidRDefault="00CA5B56" w:rsidP="001C6A89">
      <w:pPr>
        <w:spacing w:line="360" w:lineRule="auto"/>
        <w:rPr>
          <w:szCs w:val="40"/>
        </w:rPr>
      </w:pPr>
      <w:r>
        <w:rPr>
          <w:szCs w:val="40"/>
        </w:rPr>
        <w:t xml:space="preserve">Сегодня у нашей академии, как и у других структур наукоёмких, у нас нет в регионах, муниципалитетах адекватных собеседников. Мы пишем губернатору, какой-то там даже министр, будем так говорить, вот даже министр, и то у него же не образование в области гидротехники, гидравлики и так далее, и поэтому иногда такие вопросы, что даже неловко отвечать как-то, вроде как обидишь взрослого человека. </w:t>
      </w:r>
    </w:p>
    <w:p w:rsidR="00CA5B56" w:rsidRDefault="00CA5B56" w:rsidP="001C6A89">
      <w:pPr>
        <w:spacing w:line="360" w:lineRule="auto"/>
        <w:rPr>
          <w:szCs w:val="40"/>
        </w:rPr>
      </w:pPr>
      <w:r>
        <w:rPr>
          <w:szCs w:val="40"/>
        </w:rPr>
        <w:t xml:space="preserve">Поэтому на базе университетов существующих можно легко, </w:t>
      </w:r>
      <w:proofErr w:type="spellStart"/>
      <w:r>
        <w:rPr>
          <w:szCs w:val="40"/>
        </w:rPr>
        <w:t>супербюджетно</w:t>
      </w:r>
      <w:proofErr w:type="spellEnd"/>
      <w:r>
        <w:rPr>
          <w:szCs w:val="40"/>
        </w:rPr>
        <w:t xml:space="preserve"> создать вот эти технопарки. Пусть это будет сначала на общественных началах, но чтобы мы знали, что там есть люди, которые понимают, что такое строительная гидравлика, гидрология, геоморфология, гидрогеология и геоинформационные технологии и так далее.</w:t>
      </w:r>
    </w:p>
    <w:p w:rsidR="00CA5B56" w:rsidRPr="006E5DAA" w:rsidRDefault="00CA5B56" w:rsidP="001C6A89">
      <w:pPr>
        <w:spacing w:line="360" w:lineRule="auto"/>
        <w:rPr>
          <w:szCs w:val="40"/>
        </w:rPr>
      </w:pPr>
      <w:r>
        <w:rPr>
          <w:szCs w:val="40"/>
        </w:rPr>
        <w:t xml:space="preserve">И последнее, что мы готовим в начале года второе заседание конгресса, первое было в 1986 году во Владивостоке, очень серьёзный конгресс "Расширение сотрудничества России со странами АТР и роль российского Дальнего Востока в ускорении этого процесса". Цель - это был фактически </w:t>
      </w:r>
      <w:r>
        <w:rPr>
          <w:szCs w:val="40"/>
        </w:rPr>
        <w:lastRenderedPageBreak/>
        <w:t xml:space="preserve">АТР номер ноль, тогда ещё страна не вошла. И мы тогда уже на пленарном заседании подняли вопрос о важности интеграции усилий разных стран и инвесторов разных стран при решении этих сложнейших проблем. Для АТР, вы знаете, где эти наводнения, понимаете, там эта проблема очень важная. </w:t>
      </w:r>
    </w:p>
    <w:p w:rsidR="00CA5B56" w:rsidRDefault="00CA5B56" w:rsidP="001C6A89">
      <w:pPr>
        <w:spacing w:line="360" w:lineRule="auto"/>
        <w:rPr>
          <w:szCs w:val="40"/>
        </w:rPr>
      </w:pPr>
      <w:r>
        <w:rPr>
          <w:szCs w:val="40"/>
        </w:rPr>
        <w:t xml:space="preserve">Мы тестировали интерес к нашим технологиям и в Китае, и в Индии, и в Малайзии и так далее. И вот сейчас после полутора лет мы будем работать с регионами БРИКС, ЕАЭС, СНГ, естественно. </w:t>
      </w:r>
    </w:p>
    <w:p w:rsidR="00CA5B56" w:rsidRDefault="00CA5B56" w:rsidP="001C6A89">
      <w:pPr>
        <w:spacing w:line="360" w:lineRule="auto"/>
        <w:rPr>
          <w:szCs w:val="40"/>
        </w:rPr>
      </w:pPr>
      <w:r>
        <w:rPr>
          <w:szCs w:val="40"/>
        </w:rPr>
        <w:t xml:space="preserve">И в начале года будет второй конгресс. И нам бы очень хотелось убедить всех вас и, естественно, руководство комитета, чтобы наша академия вместе с координационным советом этого конгресса, вот мы вместе готовили этот конгресс, даже если он будет </w:t>
      </w:r>
      <w:proofErr w:type="spellStart"/>
      <w:r>
        <w:rPr>
          <w:szCs w:val="40"/>
        </w:rPr>
        <w:t>аудиторно</w:t>
      </w:r>
      <w:proofErr w:type="spellEnd"/>
      <w:r>
        <w:rPr>
          <w:szCs w:val="40"/>
        </w:rPr>
        <w:t xml:space="preserve">-дистанционный, то всё равно он крайне важен. </w:t>
      </w:r>
    </w:p>
    <w:p w:rsidR="00CA5B56" w:rsidRDefault="00CA5B56" w:rsidP="001C6A89">
      <w:pPr>
        <w:spacing w:line="360" w:lineRule="auto"/>
        <w:rPr>
          <w:szCs w:val="40"/>
        </w:rPr>
      </w:pPr>
      <w:r>
        <w:rPr>
          <w:szCs w:val="40"/>
        </w:rPr>
        <w:t xml:space="preserve">Объединение усилий и возможностей ученых стран АТР – это очень важная тема, потому что в конце концов можно даже прийти к такому предложению, как ученые в том числе Америки, Кореи, Японии, России и так далее могут просто предложить Северной Корее, мы можем вам помочь создать проекты по минимизации и исключению наводнений. Эта страна, она захлебывается в этих наводнениях, и гибнет урожай. И самое главное, вы слышали, наверное, мы давно уже лет 20 собираемся построить </w:t>
      </w:r>
      <w:proofErr w:type="spellStart"/>
      <w:r>
        <w:rPr>
          <w:szCs w:val="40"/>
        </w:rPr>
        <w:t>транскорейскую</w:t>
      </w:r>
      <w:proofErr w:type="spellEnd"/>
      <w:r>
        <w:rPr>
          <w:szCs w:val="40"/>
        </w:rPr>
        <w:t xml:space="preserve"> железную дорогу. Как ты её построишь, если...</w:t>
      </w:r>
    </w:p>
    <w:p w:rsidR="00CA5B56" w:rsidRDefault="00CA5B56" w:rsidP="001C6A89">
      <w:pPr>
        <w:spacing w:line="360" w:lineRule="auto"/>
        <w:rPr>
          <w:szCs w:val="40"/>
        </w:rPr>
      </w:pPr>
      <w:r>
        <w:rPr>
          <w:szCs w:val="40"/>
          <w:u w:val="single"/>
        </w:rPr>
        <w:t>Сапко И.В.</w:t>
      </w:r>
      <w:r>
        <w:rPr>
          <w:szCs w:val="40"/>
        </w:rPr>
        <w:t xml:space="preserve"> </w:t>
      </w:r>
      <w:r w:rsidR="001C6A89">
        <w:rPr>
          <w:szCs w:val="40"/>
        </w:rPr>
        <w:t>Виктор Георгиевич</w:t>
      </w:r>
      <w:r>
        <w:rPr>
          <w:szCs w:val="40"/>
        </w:rPr>
        <w:t>, у нас регламент.</w:t>
      </w:r>
    </w:p>
    <w:p w:rsidR="00CA5B56" w:rsidRDefault="001C6A89" w:rsidP="001C6A89">
      <w:pPr>
        <w:spacing w:line="360" w:lineRule="auto"/>
        <w:rPr>
          <w:szCs w:val="40"/>
        </w:rPr>
      </w:pPr>
      <w:r>
        <w:rPr>
          <w:szCs w:val="40"/>
          <w:u w:val="single"/>
        </w:rPr>
        <w:t>Иванов В.Г.</w:t>
      </w:r>
      <w:r w:rsidR="00CA5B56">
        <w:rPr>
          <w:szCs w:val="40"/>
        </w:rPr>
        <w:t xml:space="preserve"> А я закончил. Большое вам спасибо. Как раз закончил.</w:t>
      </w:r>
    </w:p>
    <w:p w:rsidR="00CA5B56" w:rsidRDefault="00CA5B56" w:rsidP="001C6A89">
      <w:pPr>
        <w:spacing w:line="360" w:lineRule="auto"/>
        <w:rPr>
          <w:szCs w:val="40"/>
        </w:rPr>
      </w:pPr>
      <w:r>
        <w:rPr>
          <w:szCs w:val="40"/>
          <w:u w:val="single"/>
        </w:rPr>
        <w:t>Сапко И.В.</w:t>
      </w:r>
      <w:r>
        <w:rPr>
          <w:szCs w:val="40"/>
        </w:rPr>
        <w:t xml:space="preserve"> Спасибо большое.</w:t>
      </w:r>
    </w:p>
    <w:p w:rsidR="00CA5B56" w:rsidRPr="006E1C65" w:rsidRDefault="00CA5B56" w:rsidP="001C6A89">
      <w:pPr>
        <w:spacing w:line="360" w:lineRule="auto"/>
        <w:rPr>
          <w:szCs w:val="40"/>
        </w:rPr>
      </w:pPr>
      <w:r>
        <w:rPr>
          <w:szCs w:val="40"/>
        </w:rPr>
        <w:t>Уважаемые коллеги, в соответствии с нашей утвержденной программой выступили все записавшиеся. Мы с вами проработали почти три часа, в полвторого нам нужно передать зал следующе</w:t>
      </w:r>
      <w:r w:rsidR="0022372C">
        <w:rPr>
          <w:szCs w:val="40"/>
        </w:rPr>
        <w:t>му</w:t>
      </w:r>
      <w:r>
        <w:rPr>
          <w:szCs w:val="40"/>
        </w:rPr>
        <w:t xml:space="preserve"> комитету, к</w:t>
      </w:r>
      <w:r w:rsidR="0022372C">
        <w:rPr>
          <w:szCs w:val="40"/>
        </w:rPr>
        <w:t>оторый</w:t>
      </w:r>
      <w:r>
        <w:rPr>
          <w:szCs w:val="40"/>
        </w:rPr>
        <w:t xml:space="preserve"> будет проводить мероприятие. </w:t>
      </w:r>
    </w:p>
    <w:p w:rsidR="00CA5B56" w:rsidRDefault="00CA5B56" w:rsidP="001C6A89">
      <w:pPr>
        <w:spacing w:line="360" w:lineRule="auto"/>
        <w:rPr>
          <w:szCs w:val="40"/>
        </w:rPr>
      </w:pPr>
      <w:r>
        <w:rPr>
          <w:szCs w:val="40"/>
        </w:rPr>
        <w:lastRenderedPageBreak/>
        <w:t xml:space="preserve">Я, </w:t>
      </w:r>
      <w:proofErr w:type="gramStart"/>
      <w:r>
        <w:rPr>
          <w:szCs w:val="40"/>
        </w:rPr>
        <w:t>пользуясь</w:t>
      </w:r>
      <w:proofErr w:type="gramEnd"/>
      <w:r>
        <w:rPr>
          <w:szCs w:val="40"/>
        </w:rPr>
        <w:t xml:space="preserve"> случаем, хотел поблагодарить всех вас за то, что вы приняли наше приглашение, нашли время поучаствовать в столь важной и интересной дискуссии. </w:t>
      </w:r>
    </w:p>
    <w:p w:rsidR="00CA5B56" w:rsidRDefault="00CA5B56" w:rsidP="001C6A89">
      <w:pPr>
        <w:spacing w:line="360" w:lineRule="auto"/>
        <w:rPr>
          <w:szCs w:val="40"/>
        </w:rPr>
      </w:pPr>
      <w:r>
        <w:rPr>
          <w:szCs w:val="40"/>
        </w:rPr>
        <w:t xml:space="preserve">В рамках предложенных рекомендаций я предлагаю параллельно в течение пяти дней направить в адрес комитета ваши замечания, дополнения, которые мы отредактируем и учтем, в дальнейшем выставим на сайте нашего комитета, утвердим, безусловно, решением комитета. </w:t>
      </w:r>
    </w:p>
    <w:p w:rsidR="00CA5B56" w:rsidRDefault="00CA5B56" w:rsidP="001C6A89">
      <w:pPr>
        <w:spacing w:line="360" w:lineRule="auto"/>
        <w:rPr>
          <w:szCs w:val="40"/>
        </w:rPr>
      </w:pPr>
      <w:r>
        <w:rPr>
          <w:szCs w:val="40"/>
        </w:rPr>
        <w:t xml:space="preserve">У нас сегодня велась прямая трансляция, поэтому помимо тех, кто присутствовал сегодня в зале, нас смотрели по стране ещё не одна тысяча человек, кому эта тема небезразлична и интересна. </w:t>
      </w:r>
    </w:p>
    <w:p w:rsidR="00CA5B56" w:rsidRDefault="00CA5B56" w:rsidP="001C6A89">
      <w:pPr>
        <w:spacing w:line="360" w:lineRule="auto"/>
        <w:rPr>
          <w:szCs w:val="40"/>
        </w:rPr>
      </w:pPr>
      <w:r>
        <w:rPr>
          <w:szCs w:val="40"/>
        </w:rPr>
        <w:t>И у вас в пап</w:t>
      </w:r>
      <w:r w:rsidR="0022372C">
        <w:rPr>
          <w:szCs w:val="40"/>
        </w:rPr>
        <w:t>ках</w:t>
      </w:r>
      <w:r>
        <w:rPr>
          <w:szCs w:val="40"/>
        </w:rPr>
        <w:t>, друзья, лежат вот такие анкеты, если кого не затруднит, пожалуйста, потратьте одну-две минут</w:t>
      </w:r>
      <w:bookmarkStart w:id="0" w:name="_GoBack"/>
      <w:bookmarkEnd w:id="0"/>
      <w:r>
        <w:rPr>
          <w:szCs w:val="40"/>
        </w:rPr>
        <w:t>ы, какие-то, может быть, замечания, предложения в адрес подготовки сегодняшнего мероприятия, может быть, дополнительные мысли, связанные с актуальностью и важностью этой темы, отметьте, и нам было бы это крайне важно и интересно.</w:t>
      </w:r>
    </w:p>
    <w:p w:rsidR="00CA5B56" w:rsidRDefault="00CA5B56" w:rsidP="001C6A89">
      <w:pPr>
        <w:spacing w:line="360" w:lineRule="auto"/>
        <w:rPr>
          <w:szCs w:val="40"/>
        </w:rPr>
      </w:pPr>
      <w:r>
        <w:rPr>
          <w:szCs w:val="40"/>
        </w:rPr>
        <w:t>Ещё раз благодарю всех за работу. Спасибо.</w:t>
      </w:r>
    </w:p>
    <w:sectPr w:rsidR="00CA5B56" w:rsidSect="001C6A89">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1701" w:header="113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D14" w:rsidRDefault="00481D14">
      <w:r>
        <w:separator/>
      </w:r>
    </w:p>
  </w:endnote>
  <w:endnote w:type="continuationSeparator" w:id="0">
    <w:p w:rsidR="00481D14" w:rsidRDefault="0048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499" w:rsidRDefault="0059049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499" w:rsidRDefault="0059049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499" w:rsidRDefault="005904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D14" w:rsidRDefault="00481D14">
      <w:r>
        <w:separator/>
      </w:r>
    </w:p>
  </w:footnote>
  <w:footnote w:type="continuationSeparator" w:id="0">
    <w:p w:rsidR="00481D14" w:rsidRDefault="00481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499" w:rsidRDefault="00590499" w:rsidP="001C6A89">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90499" w:rsidRDefault="0059049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499" w:rsidRDefault="00590499" w:rsidP="001C6A89">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22372C">
      <w:rPr>
        <w:rStyle w:val="a4"/>
        <w:noProof/>
      </w:rPr>
      <w:t>85</w:t>
    </w:r>
    <w:r>
      <w:rPr>
        <w:rStyle w:val="a4"/>
      </w:rPr>
      <w:fldChar w:fldCharType="end"/>
    </w:r>
  </w:p>
  <w:p w:rsidR="00590499" w:rsidRDefault="00590499" w:rsidP="00B903BD">
    <w:pPr>
      <w:spacing w:line="240" w:lineRule="auto"/>
      <w:ind w:left="709" w:firstLine="0"/>
      <w:jc w:val="center"/>
      <w:rPr>
        <w:lang w:val="en-US"/>
      </w:rPr>
    </w:pPr>
  </w:p>
  <w:p w:rsidR="00590499" w:rsidRDefault="00590499" w:rsidP="00657D4A">
    <w:pPr>
      <w:spacing w:line="240" w:lineRule="auto"/>
      <w:ind w:left="709" w:firstLine="0"/>
      <w:jc w:val="center"/>
      <w:rPr>
        <w:b/>
        <w:spacing w:val="80"/>
        <w:sz w:val="40"/>
        <w:szCs w:val="40"/>
        <w:lang w:val="en-US"/>
      </w:rPr>
    </w:pPr>
    <w:r>
      <w:rPr>
        <w:lang w:val="en-US"/>
      </w:rPr>
      <w:fldChar w:fldCharType="begin"/>
    </w:r>
    <w:r>
      <w:rPr>
        <w:lang w:val="en-US"/>
      </w:rPr>
      <w:instrText xml:space="preserve">IF </w:instrText>
    </w:r>
    <w:r>
      <w:rPr>
        <w:lang w:val="en-US"/>
      </w:rPr>
      <w:fldChar w:fldCharType="begin"/>
    </w:r>
    <w:r>
      <w:rPr>
        <w:lang w:val="en-US"/>
      </w:rPr>
      <w:instrText xml:space="preserve"> DOCVARIABLE  FragmentNumber  \* MERGEFORMAT </w:instrText>
    </w:r>
    <w:r>
      <w:rPr>
        <w:lang w:val="en-US"/>
      </w:rPr>
      <w:fldChar w:fldCharType="separate"/>
    </w:r>
    <w:r>
      <w:rPr>
        <w:b/>
        <w:bCs/>
      </w:rPr>
      <w:instrText>Ошибка! Переменная документа не указана.</w:instrText>
    </w:r>
    <w:r>
      <w:rPr>
        <w:lang w:val="en-US"/>
      </w:rPr>
      <w:fldChar w:fldCharType="end"/>
    </w:r>
    <w:r>
      <w:rPr>
        <w:lang w:val="en-US"/>
      </w:rPr>
      <w:instrText xml:space="preserve"> = 1 </w:instrText>
    </w:r>
    <w:r>
      <w:rPr>
        <w:lang w:val="en-US"/>
      </w:rPr>
      <w:fldChar w:fldCharType="begin"/>
    </w:r>
    <w:r>
      <w:rPr>
        <w:lang w:val="en-US"/>
      </w:rPr>
      <w:instrText xml:space="preserve"> IF   </w:instrText>
    </w:r>
    <w:r>
      <w:rPr>
        <w:lang w:val="en-US"/>
      </w:rPr>
      <w:fldChar w:fldCharType="begin"/>
    </w:r>
    <w:r>
      <w:rPr>
        <w:lang w:val="en-US"/>
      </w:rPr>
      <w:instrText xml:space="preserve"> PAGE </w:instrText>
    </w:r>
    <w:r>
      <w:rPr>
        <w:lang w:val="en-US"/>
      </w:rPr>
      <w:fldChar w:fldCharType="separate"/>
    </w:r>
    <w:r>
      <w:rPr>
        <w:noProof/>
        <w:lang w:val="en-US"/>
      </w:rPr>
      <w:instrText>1</w:instrText>
    </w:r>
    <w:r>
      <w:rPr>
        <w:lang w:val="en-US"/>
      </w:rPr>
      <w:fldChar w:fldCharType="end"/>
    </w:r>
    <w:r>
      <w:rPr>
        <w:lang w:val="en-US"/>
      </w:rPr>
      <w:instrText xml:space="preserve"> = 1  "</w:instrText>
    </w:r>
  </w:p>
  <w:p w:rsidR="00590499" w:rsidRPr="008B3CFC" w:rsidRDefault="00590499" w:rsidP="00736761">
    <w:pPr>
      <w:spacing w:line="240" w:lineRule="auto"/>
      <w:ind w:left="709" w:firstLine="0"/>
      <w:jc w:val="center"/>
      <w:rPr>
        <w:lang w:val="en-US"/>
      </w:rPr>
    </w:pPr>
    <w:r>
      <w:rPr>
        <w:b/>
        <w:spacing w:val="80"/>
        <w:sz w:val="40"/>
        <w:szCs w:val="40"/>
      </w:rPr>
      <w:instrText>СТЕНОГРАММА</w:instrText>
    </w:r>
  </w:p>
  <w:p w:rsidR="00590499" w:rsidRPr="00736761" w:rsidRDefault="00590499" w:rsidP="00736761">
    <w:pPr>
      <w:spacing w:line="240" w:lineRule="auto"/>
      <w:ind w:left="709" w:firstLine="0"/>
      <w:jc w:val="center"/>
      <w:rPr>
        <w:lang w:val="en-US"/>
      </w:rPr>
    </w:pPr>
    <w:r>
      <w:rPr>
        <w:b/>
        <w:u w:val="single"/>
        <w:lang w:val="en-US"/>
      </w:rPr>
      <w:instrText>_____________________________________________________________</w:instrText>
    </w:r>
  </w:p>
  <w:p w:rsidR="00590499" w:rsidRDefault="00590499" w:rsidP="00BF674F">
    <w:pPr>
      <w:spacing w:line="240" w:lineRule="auto"/>
      <w:ind w:left="709" w:firstLine="0"/>
      <w:jc w:val="center"/>
      <w:rPr>
        <w:lang w:val="en-US"/>
      </w:rPr>
    </w:pPr>
    <w:r>
      <w:rPr>
        <w:lang w:val="en-US"/>
      </w:rPr>
      <w:instrText xml:space="preserve">" "" </w:instrText>
    </w:r>
    <w:r>
      <w:rPr>
        <w:lang w:val="en-US"/>
      </w:rPr>
      <w:fldChar w:fldCharType="end"/>
    </w:r>
    <w:r>
      <w:rPr>
        <w:lang w:val="en-US"/>
      </w:rPr>
      <w:instrText xml:space="preserve"> </w:instrText>
    </w:r>
    <w:r>
      <w:rPr>
        <w:lang w:val="en-US"/>
      </w:rPr>
      <w:fldChar w:fldCharType="end"/>
    </w:r>
  </w:p>
  <w:p w:rsidR="00590499" w:rsidRDefault="00590499" w:rsidP="00BF674F">
    <w:pPr>
      <w:spacing w:line="240" w:lineRule="auto"/>
      <w:ind w:left="709" w:firstLine="0"/>
      <w:jc w:val="cent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499" w:rsidRDefault="0059049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ecialView" w:val="0"/>
  </w:docVars>
  <w:rsids>
    <w:rsidRoot w:val="0033686E"/>
    <w:rsid w:val="00000236"/>
    <w:rsid w:val="000042DF"/>
    <w:rsid w:val="000268F2"/>
    <w:rsid w:val="00060784"/>
    <w:rsid w:val="000707FA"/>
    <w:rsid w:val="000760EB"/>
    <w:rsid w:val="00085155"/>
    <w:rsid w:val="000878AE"/>
    <w:rsid w:val="00096E37"/>
    <w:rsid w:val="000A2C0A"/>
    <w:rsid w:val="000A76D6"/>
    <w:rsid w:val="00104DF5"/>
    <w:rsid w:val="00131647"/>
    <w:rsid w:val="001358CE"/>
    <w:rsid w:val="00142CF3"/>
    <w:rsid w:val="00182572"/>
    <w:rsid w:val="001C6A89"/>
    <w:rsid w:val="001F021C"/>
    <w:rsid w:val="001F57E3"/>
    <w:rsid w:val="0022372C"/>
    <w:rsid w:val="00244E4A"/>
    <w:rsid w:val="0027690C"/>
    <w:rsid w:val="0028592B"/>
    <w:rsid w:val="002B4D22"/>
    <w:rsid w:val="002D0D9C"/>
    <w:rsid w:val="002D3C01"/>
    <w:rsid w:val="002D53EE"/>
    <w:rsid w:val="002E099D"/>
    <w:rsid w:val="002E1432"/>
    <w:rsid w:val="002E2601"/>
    <w:rsid w:val="00311CD1"/>
    <w:rsid w:val="00314FF5"/>
    <w:rsid w:val="0033686E"/>
    <w:rsid w:val="0034516C"/>
    <w:rsid w:val="00347B79"/>
    <w:rsid w:val="003636A1"/>
    <w:rsid w:val="0038244E"/>
    <w:rsid w:val="003A6D0B"/>
    <w:rsid w:val="003B4334"/>
    <w:rsid w:val="003B651D"/>
    <w:rsid w:val="003C7E5F"/>
    <w:rsid w:val="003D3D53"/>
    <w:rsid w:val="0041447E"/>
    <w:rsid w:val="00435E05"/>
    <w:rsid w:val="004361D1"/>
    <w:rsid w:val="004379B8"/>
    <w:rsid w:val="0045531A"/>
    <w:rsid w:val="004614C6"/>
    <w:rsid w:val="00467058"/>
    <w:rsid w:val="00473253"/>
    <w:rsid w:val="00481D14"/>
    <w:rsid w:val="004A7E62"/>
    <w:rsid w:val="004B1494"/>
    <w:rsid w:val="004B68B7"/>
    <w:rsid w:val="004F239E"/>
    <w:rsid w:val="0050565F"/>
    <w:rsid w:val="00506C0A"/>
    <w:rsid w:val="00523FCC"/>
    <w:rsid w:val="00537D2D"/>
    <w:rsid w:val="00542842"/>
    <w:rsid w:val="0058474C"/>
    <w:rsid w:val="00590499"/>
    <w:rsid w:val="00594469"/>
    <w:rsid w:val="005D08E1"/>
    <w:rsid w:val="005D26FF"/>
    <w:rsid w:val="005E7774"/>
    <w:rsid w:val="005F09EC"/>
    <w:rsid w:val="006256BC"/>
    <w:rsid w:val="00627747"/>
    <w:rsid w:val="0064763F"/>
    <w:rsid w:val="0065603B"/>
    <w:rsid w:val="00657D4A"/>
    <w:rsid w:val="00664B7A"/>
    <w:rsid w:val="00677043"/>
    <w:rsid w:val="00696642"/>
    <w:rsid w:val="006A0F1F"/>
    <w:rsid w:val="006B1B05"/>
    <w:rsid w:val="006C0D0C"/>
    <w:rsid w:val="006E1C65"/>
    <w:rsid w:val="00713576"/>
    <w:rsid w:val="00722EB1"/>
    <w:rsid w:val="00736761"/>
    <w:rsid w:val="00742193"/>
    <w:rsid w:val="007475F2"/>
    <w:rsid w:val="00751C4C"/>
    <w:rsid w:val="00753310"/>
    <w:rsid w:val="00756657"/>
    <w:rsid w:val="00760BA9"/>
    <w:rsid w:val="00766A45"/>
    <w:rsid w:val="00774404"/>
    <w:rsid w:val="00781A64"/>
    <w:rsid w:val="007D1B30"/>
    <w:rsid w:val="007F40D9"/>
    <w:rsid w:val="00801E9B"/>
    <w:rsid w:val="00804968"/>
    <w:rsid w:val="00805721"/>
    <w:rsid w:val="00813951"/>
    <w:rsid w:val="00827CD7"/>
    <w:rsid w:val="008553BC"/>
    <w:rsid w:val="008603C6"/>
    <w:rsid w:val="00871281"/>
    <w:rsid w:val="00881C13"/>
    <w:rsid w:val="008B3CFC"/>
    <w:rsid w:val="008B6669"/>
    <w:rsid w:val="008D2966"/>
    <w:rsid w:val="008D740A"/>
    <w:rsid w:val="008E3BD9"/>
    <w:rsid w:val="009119AF"/>
    <w:rsid w:val="00917EF0"/>
    <w:rsid w:val="009373B6"/>
    <w:rsid w:val="00957ECF"/>
    <w:rsid w:val="00972567"/>
    <w:rsid w:val="00981E9E"/>
    <w:rsid w:val="009842B7"/>
    <w:rsid w:val="00984C64"/>
    <w:rsid w:val="00A001F4"/>
    <w:rsid w:val="00A05677"/>
    <w:rsid w:val="00A131B9"/>
    <w:rsid w:val="00A5228E"/>
    <w:rsid w:val="00A65145"/>
    <w:rsid w:val="00A9088E"/>
    <w:rsid w:val="00AA45A8"/>
    <w:rsid w:val="00AC3EC7"/>
    <w:rsid w:val="00AE0D78"/>
    <w:rsid w:val="00AE5D9E"/>
    <w:rsid w:val="00B00622"/>
    <w:rsid w:val="00B16204"/>
    <w:rsid w:val="00B47D88"/>
    <w:rsid w:val="00B5719A"/>
    <w:rsid w:val="00B57EC9"/>
    <w:rsid w:val="00B60546"/>
    <w:rsid w:val="00B65910"/>
    <w:rsid w:val="00B74D83"/>
    <w:rsid w:val="00B903BD"/>
    <w:rsid w:val="00B93BC0"/>
    <w:rsid w:val="00BA61F2"/>
    <w:rsid w:val="00BB555A"/>
    <w:rsid w:val="00BE58F3"/>
    <w:rsid w:val="00BF674F"/>
    <w:rsid w:val="00C06C46"/>
    <w:rsid w:val="00C241C8"/>
    <w:rsid w:val="00C56A01"/>
    <w:rsid w:val="00C619C9"/>
    <w:rsid w:val="00C76C69"/>
    <w:rsid w:val="00C772DF"/>
    <w:rsid w:val="00C8483B"/>
    <w:rsid w:val="00CA5B56"/>
    <w:rsid w:val="00CB65F5"/>
    <w:rsid w:val="00CD2D6A"/>
    <w:rsid w:val="00CE1DF2"/>
    <w:rsid w:val="00CE44D9"/>
    <w:rsid w:val="00CE6483"/>
    <w:rsid w:val="00D0620B"/>
    <w:rsid w:val="00D11D80"/>
    <w:rsid w:val="00D15B39"/>
    <w:rsid w:val="00D16C6B"/>
    <w:rsid w:val="00D1776F"/>
    <w:rsid w:val="00D20808"/>
    <w:rsid w:val="00D23897"/>
    <w:rsid w:val="00D25CBC"/>
    <w:rsid w:val="00D31D7D"/>
    <w:rsid w:val="00D36771"/>
    <w:rsid w:val="00D368B0"/>
    <w:rsid w:val="00D50671"/>
    <w:rsid w:val="00D62F1B"/>
    <w:rsid w:val="00D76AE7"/>
    <w:rsid w:val="00D8361C"/>
    <w:rsid w:val="00D94F06"/>
    <w:rsid w:val="00DA4FE6"/>
    <w:rsid w:val="00DA5148"/>
    <w:rsid w:val="00DA7C10"/>
    <w:rsid w:val="00DB2163"/>
    <w:rsid w:val="00DC2147"/>
    <w:rsid w:val="00DF1D63"/>
    <w:rsid w:val="00DF238B"/>
    <w:rsid w:val="00DF3E6B"/>
    <w:rsid w:val="00E23A26"/>
    <w:rsid w:val="00E40A99"/>
    <w:rsid w:val="00E42E61"/>
    <w:rsid w:val="00E440BD"/>
    <w:rsid w:val="00E50B98"/>
    <w:rsid w:val="00E719C3"/>
    <w:rsid w:val="00E73568"/>
    <w:rsid w:val="00E74CAA"/>
    <w:rsid w:val="00E80F0B"/>
    <w:rsid w:val="00E968D7"/>
    <w:rsid w:val="00EA53E2"/>
    <w:rsid w:val="00EB37A7"/>
    <w:rsid w:val="00EB608D"/>
    <w:rsid w:val="00EB7C9C"/>
    <w:rsid w:val="00EC1A2E"/>
    <w:rsid w:val="00ED07CE"/>
    <w:rsid w:val="00EF2C96"/>
    <w:rsid w:val="00EF5704"/>
    <w:rsid w:val="00F02074"/>
    <w:rsid w:val="00F12905"/>
    <w:rsid w:val="00F33F6A"/>
    <w:rsid w:val="00F76C9C"/>
    <w:rsid w:val="00FB04DC"/>
    <w:rsid w:val="00FB2FE0"/>
    <w:rsid w:val="00FC51FF"/>
    <w:rsid w:val="00FD3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078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078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98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duser\Local%20Settings\Temp\Transcr\TRANSCRIBER_TEMPLATE.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TRANSCRIBER_TEMPLATE</Template>
  <TotalTime>114</TotalTime>
  <Pages>85</Pages>
  <Words>20812</Words>
  <Characters>118632</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stc</Company>
  <LinksUpToDate>false</LinksUpToDate>
  <CharactersWithSpaces>139166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sduser</dc:creator>
  <cp:lastModifiedBy>ПАВЛОВ Алексей Владимирович</cp:lastModifiedBy>
  <cp:revision>8</cp:revision>
  <cp:lastPrinted>1900-12-31T21:00:00Z</cp:lastPrinted>
  <dcterms:created xsi:type="dcterms:W3CDTF">2017-12-11T12:27:00Z</dcterms:created>
  <dcterms:modified xsi:type="dcterms:W3CDTF">2017-12-11T14:24:00Z</dcterms:modified>
</cp:coreProperties>
</file>